
<file path=[Content_Types].xml><?xml version="1.0" encoding="utf-8"?>
<Types xmlns="http://schemas.openxmlformats.org/package/2006/content-types">
  <Default Extension="jpg" ContentType="image/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?>

<Relationships xmlns="http://schemas.openxmlformats.org/package/2006/relationships">
  <Relationship Id="rId1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3" Type="http://schemas.openxmlformats.org/officeDocument/2006/relationships/officeDocument" Target="word/document.xml"/>
  <Relationship Id="rId4" Type="http://schemas.openxmlformats.org/officeDocument/2006/relationships/custom-properties" Target="docProps/custom.xml"/>
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00" w:lineRule="exact"/>
        <w:ind w:left="2549" w:right="3733" w:firstLine="537"/>
        <w:jc w:val="left"/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005581"/>
          <w:spacing w:val="1"/>
          <w:w w:val="74"/>
          <w:b/>
          <w:bCs/>
        </w:rPr>
        <w:t>CENTE</w:t>
      </w:r>
      <w:r>
        <w:rPr>
          <w:rFonts w:ascii="Arial" w:hAnsi="Arial" w:cs="Arial" w:eastAsia="Arial"/>
          <w:sz w:val="32"/>
          <w:szCs w:val="32"/>
          <w:color w:val="005581"/>
          <w:spacing w:val="0"/>
          <w:w w:val="74"/>
          <w:b/>
          <w:bCs/>
        </w:rPr>
        <w:t>R</w:t>
      </w:r>
      <w:r>
        <w:rPr>
          <w:rFonts w:ascii="Arial" w:hAnsi="Arial" w:cs="Arial" w:eastAsia="Arial"/>
          <w:sz w:val="32"/>
          <w:szCs w:val="32"/>
          <w:color w:val="005581"/>
          <w:spacing w:val="27"/>
          <w:w w:val="74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4"/>
          <w:b/>
          <w:bCs/>
        </w:rPr>
        <w:t>FO</w:t>
      </w:r>
      <w:r>
        <w:rPr>
          <w:rFonts w:ascii="Arial" w:hAnsi="Arial" w:cs="Arial" w:eastAsia="Arial"/>
          <w:sz w:val="32"/>
          <w:szCs w:val="32"/>
          <w:color w:val="005581"/>
          <w:spacing w:val="0"/>
          <w:w w:val="74"/>
          <w:b/>
          <w:bCs/>
        </w:rPr>
        <w:t>R</w:t>
      </w:r>
      <w:r>
        <w:rPr>
          <w:rFonts w:ascii="Arial" w:hAnsi="Arial" w:cs="Arial" w:eastAsia="Arial"/>
          <w:sz w:val="32"/>
          <w:szCs w:val="32"/>
          <w:color w:val="005581"/>
          <w:spacing w:val="14"/>
          <w:w w:val="74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5"/>
          <w:b/>
          <w:bCs/>
        </w:rPr>
        <w:t>HEA</w:t>
      </w:r>
      <w:r>
        <w:rPr>
          <w:rFonts w:ascii="Arial" w:hAnsi="Arial" w:cs="Arial" w:eastAsia="Arial"/>
          <w:sz w:val="32"/>
          <w:szCs w:val="32"/>
          <w:color w:val="005581"/>
          <w:spacing w:val="-29"/>
          <w:w w:val="75"/>
          <w:b/>
          <w:bCs/>
        </w:rPr>
        <w:t>L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7"/>
          <w:b/>
          <w:bCs/>
        </w:rPr>
        <w:t>TH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7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8"/>
          <w:b/>
          <w:bCs/>
        </w:rPr>
        <w:t>INFORM</w:t>
      </w:r>
      <w:r>
        <w:rPr>
          <w:rFonts w:ascii="Arial" w:hAnsi="Arial" w:cs="Arial" w:eastAsia="Arial"/>
          <w:sz w:val="32"/>
          <w:szCs w:val="32"/>
          <w:color w:val="005581"/>
          <w:spacing w:val="-13"/>
          <w:w w:val="78"/>
          <w:b/>
          <w:bCs/>
        </w:rPr>
        <w:t>A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8"/>
          <w:b/>
          <w:bCs/>
        </w:rPr>
        <w:t>TIO</w:t>
      </w:r>
      <w:r>
        <w:rPr>
          <w:rFonts w:ascii="Arial" w:hAnsi="Arial" w:cs="Arial" w:eastAsia="Arial"/>
          <w:sz w:val="32"/>
          <w:szCs w:val="32"/>
          <w:color w:val="005581"/>
          <w:spacing w:val="0"/>
          <w:w w:val="78"/>
          <w:b/>
          <w:bCs/>
        </w:rPr>
        <w:t>N</w:t>
      </w:r>
      <w:r>
        <w:rPr>
          <w:rFonts w:ascii="Arial" w:hAnsi="Arial" w:cs="Arial" w:eastAsia="Arial"/>
          <w:sz w:val="32"/>
          <w:szCs w:val="32"/>
          <w:color w:val="005581"/>
          <w:spacing w:val="11"/>
          <w:w w:val="78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8"/>
          <w:b/>
          <w:bCs/>
        </w:rPr>
        <w:t>AN</w:t>
      </w:r>
      <w:r>
        <w:rPr>
          <w:rFonts w:ascii="Arial" w:hAnsi="Arial" w:cs="Arial" w:eastAsia="Arial"/>
          <w:sz w:val="32"/>
          <w:szCs w:val="32"/>
          <w:color w:val="005581"/>
          <w:spacing w:val="0"/>
          <w:w w:val="78"/>
          <w:b/>
          <w:bCs/>
        </w:rPr>
        <w:t>D</w:t>
      </w:r>
      <w:r>
        <w:rPr>
          <w:rFonts w:ascii="Arial" w:hAnsi="Arial" w:cs="Arial" w:eastAsia="Arial"/>
          <w:sz w:val="32"/>
          <w:szCs w:val="32"/>
          <w:color w:val="005581"/>
          <w:spacing w:val="-2"/>
          <w:w w:val="78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7"/>
          <w:b/>
          <w:bCs/>
        </w:rPr>
        <w:t>ANA</w:t>
      </w:r>
      <w:r>
        <w:rPr>
          <w:rFonts w:ascii="Arial" w:hAnsi="Arial" w:cs="Arial" w:eastAsia="Arial"/>
          <w:sz w:val="32"/>
          <w:szCs w:val="32"/>
          <w:color w:val="005581"/>
          <w:spacing w:val="-28"/>
          <w:w w:val="75"/>
          <w:b/>
          <w:bCs/>
        </w:rPr>
        <w:t>L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9"/>
          <w:b/>
          <w:bCs/>
        </w:rPr>
        <w:t>YSIS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3" w:lineRule="auto"/>
        <w:ind w:left="439" w:right="1677"/>
        <w:jc w:val="center"/>
        <w:rPr>
          <w:rFonts w:ascii="Arial" w:hAnsi="Arial" w:cs="Arial" w:eastAsia="Arial"/>
          <w:sz w:val="48"/>
          <w:szCs w:val="48"/>
        </w:rPr>
      </w:pPr>
      <w:rPr/>
      <w:r>
        <w:rPr/>
        <w:pict>
          <v:group style="position:absolute;margin-left:96.1688pt;margin-top:-7.910291pt;width:419.662pt;height:.1pt;mso-position-horizontal-relative:page;mso-position-vertical-relative:paragraph;z-index:-3321" coordorigin="1923,-158" coordsize="8393,2">
            <v:shape style="position:absolute;left:1923;top:-158;width:8393;height:2" coordorigin="1923,-158" coordsize="8393,0" path="m1923,-158l10317,-158e" filled="f" stroked="t" strokeweight=".5pt" strokecolor="#A1A1A4">
              <v:path arrowok="t"/>
            </v:shape>
          </v:group>
          <w10:wrap type="none"/>
        </w:pict>
      </w:r>
      <w:r>
        <w:rPr/>
        <w:pict>
          <v:group style="position:absolute;margin-left:96.1688pt;margin-top:85.869705pt;width:419.662pt;height:.1pt;mso-position-horizontal-relative:page;mso-position-vertical-relative:paragraph;z-index:-3320" coordorigin="1923,1717" coordsize="8393,2">
            <v:shape style="position:absolute;left:1923;top:1717;width:8393;height:2" coordorigin="1923,1717" coordsize="8393,0" path="m1923,1717l10317,1717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ANNUA</w:t>
      </w:r>
      <w:r>
        <w:rPr>
          <w:rFonts w:ascii="Arial" w:hAnsi="Arial" w:cs="Arial" w:eastAsia="Arial"/>
          <w:sz w:val="48"/>
          <w:szCs w:val="48"/>
          <w:color w:val="005581"/>
          <w:spacing w:val="0"/>
          <w:w w:val="75"/>
          <w:b/>
          <w:bCs/>
        </w:rPr>
        <w:t>L</w:t>
      </w:r>
      <w:r>
        <w:rPr>
          <w:rFonts w:ascii="Arial" w:hAnsi="Arial" w:cs="Arial" w:eastAsia="Arial"/>
          <w:sz w:val="48"/>
          <w:szCs w:val="48"/>
          <w:color w:val="005581"/>
          <w:spacing w:val="60"/>
          <w:w w:val="75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REPO</w:t>
      </w:r>
      <w:r>
        <w:rPr>
          <w:rFonts w:ascii="Arial" w:hAnsi="Arial" w:cs="Arial" w:eastAsia="Arial"/>
          <w:sz w:val="48"/>
          <w:szCs w:val="48"/>
          <w:color w:val="005581"/>
          <w:spacing w:val="-5"/>
          <w:w w:val="75"/>
          <w:b/>
          <w:bCs/>
        </w:rPr>
        <w:t>R</w:t>
      </w:r>
      <w:r>
        <w:rPr>
          <w:rFonts w:ascii="Arial" w:hAnsi="Arial" w:cs="Arial" w:eastAsia="Arial"/>
          <w:sz w:val="48"/>
          <w:szCs w:val="48"/>
          <w:color w:val="005581"/>
          <w:spacing w:val="0"/>
          <w:w w:val="75"/>
          <w:b/>
          <w:bCs/>
        </w:rPr>
        <w:t>T</w:t>
      </w:r>
      <w:r>
        <w:rPr>
          <w:rFonts w:ascii="Arial" w:hAnsi="Arial" w:cs="Arial" w:eastAsia="Arial"/>
          <w:sz w:val="48"/>
          <w:szCs w:val="48"/>
          <w:color w:val="005581"/>
          <w:spacing w:val="26"/>
          <w:w w:val="75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O</w:t>
      </w:r>
      <w:r>
        <w:rPr>
          <w:rFonts w:ascii="Arial" w:hAnsi="Arial" w:cs="Arial" w:eastAsia="Arial"/>
          <w:sz w:val="48"/>
          <w:szCs w:val="48"/>
          <w:color w:val="005581"/>
          <w:spacing w:val="0"/>
          <w:w w:val="75"/>
          <w:b/>
          <w:bCs/>
        </w:rPr>
        <w:t>N</w:t>
      </w:r>
      <w:r>
        <w:rPr>
          <w:rFonts w:ascii="Arial" w:hAnsi="Arial" w:cs="Arial" w:eastAsia="Arial"/>
          <w:sz w:val="48"/>
          <w:szCs w:val="48"/>
          <w:color w:val="005581"/>
          <w:spacing w:val="0"/>
          <w:w w:val="75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THE</w:t>
      </w:r>
      <w:r>
        <w:rPr>
          <w:rFonts w:ascii="Arial" w:hAnsi="Arial" w:cs="Arial" w:eastAsia="Arial"/>
          <w:sz w:val="48"/>
          <w:szCs w:val="48"/>
          <w:color w:val="005581"/>
          <w:spacing w:val="2"/>
          <w:w w:val="75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6"/>
          <w:b/>
          <w:bCs/>
        </w:rPr>
        <w:t>PERFORMANC</w:t>
      </w:r>
      <w:r>
        <w:rPr>
          <w:rFonts w:ascii="Arial" w:hAnsi="Arial" w:cs="Arial" w:eastAsia="Arial"/>
          <w:sz w:val="48"/>
          <w:szCs w:val="48"/>
          <w:color w:val="005581"/>
          <w:spacing w:val="0"/>
          <w:w w:val="76"/>
          <w:b/>
          <w:bCs/>
        </w:rPr>
        <w:t>E</w:t>
      </w:r>
      <w:r>
        <w:rPr>
          <w:rFonts w:ascii="Arial" w:hAnsi="Arial" w:cs="Arial" w:eastAsia="Arial"/>
          <w:sz w:val="48"/>
          <w:szCs w:val="48"/>
          <w:color w:val="005581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O</w:t>
      </w:r>
      <w:r>
        <w:rPr>
          <w:rFonts w:ascii="Arial" w:hAnsi="Arial" w:cs="Arial" w:eastAsia="Arial"/>
          <w:sz w:val="48"/>
          <w:szCs w:val="48"/>
          <w:color w:val="005581"/>
          <w:spacing w:val="0"/>
          <w:w w:val="75"/>
          <w:b/>
          <w:bCs/>
        </w:rPr>
        <w:t>F</w:t>
      </w:r>
      <w:r>
        <w:rPr>
          <w:rFonts w:ascii="Arial" w:hAnsi="Arial" w:cs="Arial" w:eastAsia="Arial"/>
          <w:sz w:val="48"/>
          <w:szCs w:val="48"/>
          <w:color w:val="005581"/>
          <w:spacing w:val="-13"/>
          <w:w w:val="75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TH</w:t>
      </w:r>
      <w:r>
        <w:rPr>
          <w:rFonts w:ascii="Arial" w:hAnsi="Arial" w:cs="Arial" w:eastAsia="Arial"/>
          <w:sz w:val="48"/>
          <w:szCs w:val="48"/>
          <w:color w:val="005581"/>
          <w:spacing w:val="0"/>
          <w:w w:val="75"/>
          <w:b/>
          <w:bCs/>
        </w:rPr>
        <w:t>E</w:t>
      </w:r>
      <w:r>
        <w:rPr>
          <w:rFonts w:ascii="Arial" w:hAnsi="Arial" w:cs="Arial" w:eastAsia="Arial"/>
          <w:sz w:val="48"/>
          <w:szCs w:val="48"/>
          <w:color w:val="005581"/>
          <w:spacing w:val="19"/>
          <w:w w:val="75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MASSACHUSETTS</w:t>
      </w:r>
      <w:r>
        <w:rPr>
          <w:rFonts w:ascii="Arial" w:hAnsi="Arial" w:cs="Arial" w:eastAsia="Arial"/>
          <w:sz w:val="48"/>
          <w:szCs w:val="48"/>
          <w:color w:val="005581"/>
          <w:spacing w:val="93"/>
          <w:w w:val="75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HEA</w:t>
      </w:r>
      <w:r>
        <w:rPr>
          <w:rFonts w:ascii="Arial" w:hAnsi="Arial" w:cs="Arial" w:eastAsia="Arial"/>
          <w:sz w:val="48"/>
          <w:szCs w:val="48"/>
          <w:color w:val="005581"/>
          <w:spacing w:val="-33"/>
          <w:w w:val="75"/>
          <w:b/>
          <w:bCs/>
        </w:rPr>
        <w:t>L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T</w:t>
      </w:r>
      <w:r>
        <w:rPr>
          <w:rFonts w:ascii="Arial" w:hAnsi="Arial" w:cs="Arial" w:eastAsia="Arial"/>
          <w:sz w:val="48"/>
          <w:szCs w:val="48"/>
          <w:color w:val="005581"/>
          <w:spacing w:val="0"/>
          <w:w w:val="75"/>
          <w:b/>
          <w:bCs/>
        </w:rPr>
        <w:t>H</w:t>
      </w:r>
      <w:r>
        <w:rPr>
          <w:rFonts w:ascii="Arial" w:hAnsi="Arial" w:cs="Arial" w:eastAsia="Arial"/>
          <w:sz w:val="48"/>
          <w:szCs w:val="48"/>
          <w:color w:val="005581"/>
          <w:spacing w:val="21"/>
          <w:w w:val="75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5"/>
          <w:b/>
          <w:bCs/>
        </w:rPr>
        <w:t>CAR</w:t>
      </w:r>
      <w:r>
        <w:rPr>
          <w:rFonts w:ascii="Arial" w:hAnsi="Arial" w:cs="Arial" w:eastAsia="Arial"/>
          <w:sz w:val="48"/>
          <w:szCs w:val="48"/>
          <w:color w:val="005581"/>
          <w:spacing w:val="0"/>
          <w:w w:val="75"/>
          <w:b/>
          <w:bCs/>
        </w:rPr>
        <w:t>E</w:t>
      </w:r>
      <w:r>
        <w:rPr>
          <w:rFonts w:ascii="Arial" w:hAnsi="Arial" w:cs="Arial" w:eastAsia="Arial"/>
          <w:sz w:val="48"/>
          <w:szCs w:val="48"/>
          <w:color w:val="005581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48"/>
          <w:szCs w:val="48"/>
          <w:color w:val="005581"/>
          <w:spacing w:val="1"/>
          <w:w w:val="79"/>
          <w:b/>
          <w:bCs/>
        </w:rPr>
        <w:t>SYSTEM</w:t>
      </w:r>
      <w:r>
        <w:rPr>
          <w:rFonts w:ascii="Arial" w:hAnsi="Arial" w:cs="Arial" w:eastAsia="Arial"/>
          <w:sz w:val="48"/>
          <w:szCs w:val="48"/>
          <w:color w:val="000000"/>
          <w:spacing w:val="0"/>
          <w:w w:val="100"/>
        </w:rPr>
      </w:r>
    </w:p>
    <w:p>
      <w:pPr>
        <w:spacing w:before="1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40" w:lineRule="auto"/>
        <w:ind w:left="2998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A1A1A4"/>
          <w:spacing w:val="1"/>
          <w:w w:val="77"/>
          <w:b/>
          <w:bCs/>
        </w:rPr>
        <w:t>SEPTEMBE</w:t>
      </w:r>
      <w:r>
        <w:rPr>
          <w:rFonts w:ascii="Arial" w:hAnsi="Arial" w:cs="Arial" w:eastAsia="Arial"/>
          <w:sz w:val="40"/>
          <w:szCs w:val="40"/>
          <w:color w:val="A1A1A4"/>
          <w:spacing w:val="0"/>
          <w:w w:val="77"/>
          <w:b/>
          <w:bCs/>
        </w:rPr>
        <w:t>R</w:t>
      </w:r>
      <w:r>
        <w:rPr>
          <w:rFonts w:ascii="Arial" w:hAnsi="Arial" w:cs="Arial" w:eastAsia="Arial"/>
          <w:sz w:val="40"/>
          <w:szCs w:val="40"/>
          <w:color w:val="A1A1A4"/>
          <w:spacing w:val="15"/>
          <w:w w:val="77"/>
          <w:b/>
          <w:bCs/>
        </w:rPr>
        <w:t> </w:t>
      </w:r>
      <w:r>
        <w:rPr>
          <w:rFonts w:ascii="Arial" w:hAnsi="Arial" w:cs="Arial" w:eastAsia="Arial"/>
          <w:sz w:val="40"/>
          <w:szCs w:val="40"/>
          <w:color w:val="A1A1A4"/>
          <w:spacing w:val="1"/>
          <w:w w:val="100"/>
          <w:b/>
          <w:bCs/>
        </w:rPr>
        <w:t>2014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823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84.762924pt;height:122.265pt;mso-position-horizontal-relative:char;mso-position-vertical-relative:line" type="#_x0000_t75">
            <v:imagedata r:id="rId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1720" w:right="4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2240" w:h="15840"/>
          <w:pgMar w:top="0" w:bottom="0" w:left="0" w:right="0"/>
        </w:sectPr>
      </w:pPr>
      <w:rPr/>
    </w:p>
    <w:p>
      <w:pPr>
        <w:spacing w:before="55" w:after="0" w:line="240" w:lineRule="auto"/>
        <w:ind w:left="712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Annua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8"/>
        </w:rPr>
        <w:t>l</w:t>
      </w:r>
      <w:r>
        <w:rPr>
          <w:rFonts w:ascii="Arial" w:hAnsi="Arial" w:cs="Arial" w:eastAsia="Arial"/>
          <w:sz w:val="36"/>
          <w:szCs w:val="36"/>
          <w:color w:val="005581"/>
          <w:spacing w:val="12"/>
          <w:w w:val="78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Repor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8"/>
        </w:rPr>
        <w:t>t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o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8"/>
        </w:rPr>
        <w:t>n</w:t>
      </w:r>
      <w:r>
        <w:rPr>
          <w:rFonts w:ascii="Arial" w:hAnsi="Arial" w:cs="Arial" w:eastAsia="Arial"/>
          <w:sz w:val="36"/>
          <w:szCs w:val="36"/>
          <w:color w:val="005581"/>
          <w:spacing w:val="11"/>
          <w:w w:val="78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th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8"/>
        </w:rPr>
        <w:t>e</w:t>
      </w:r>
      <w:r>
        <w:rPr>
          <w:rFonts w:ascii="Arial" w:hAnsi="Arial" w:cs="Arial" w:eastAsia="Arial"/>
          <w:sz w:val="36"/>
          <w:szCs w:val="36"/>
          <w:color w:val="005581"/>
          <w:spacing w:val="16"/>
          <w:w w:val="78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Per</w:t>
      </w:r>
      <w:r>
        <w:rPr>
          <w:rFonts w:ascii="Arial" w:hAnsi="Arial" w:cs="Arial" w:eastAsia="Arial"/>
          <w:sz w:val="36"/>
          <w:szCs w:val="36"/>
          <w:color w:val="005581"/>
          <w:spacing w:val="2"/>
          <w:w w:val="78"/>
        </w:rPr>
        <w:t>f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ormanc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8"/>
        </w:rPr>
        <w:t>e</w:t>
      </w:r>
      <w:r>
        <w:rPr>
          <w:rFonts w:ascii="Arial" w:hAnsi="Arial" w:cs="Arial" w:eastAsia="Arial"/>
          <w:sz w:val="36"/>
          <w:szCs w:val="36"/>
          <w:color w:val="005581"/>
          <w:spacing w:val="21"/>
          <w:w w:val="78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o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8"/>
        </w:rPr>
        <w:t>f</w:t>
      </w:r>
      <w:r>
        <w:rPr>
          <w:rFonts w:ascii="Arial" w:hAnsi="Arial" w:cs="Arial" w:eastAsia="Arial"/>
          <w:sz w:val="36"/>
          <w:szCs w:val="36"/>
          <w:color w:val="005581"/>
          <w:spacing w:val="17"/>
          <w:w w:val="78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9"/>
        </w:rPr>
        <w:t>the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18" w:after="0" w:line="240" w:lineRule="auto"/>
        <w:ind w:left="712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Massachusett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7"/>
        </w:rPr>
        <w:t>s</w:t>
      </w:r>
      <w:r>
        <w:rPr>
          <w:rFonts w:ascii="Arial" w:hAnsi="Arial" w:cs="Arial" w:eastAsia="Arial"/>
          <w:sz w:val="36"/>
          <w:szCs w:val="36"/>
          <w:color w:val="005581"/>
          <w:spacing w:val="63"/>
          <w:w w:val="77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Healt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7"/>
        </w:rPr>
        <w:t>h</w:t>
      </w:r>
      <w:r>
        <w:rPr>
          <w:rFonts w:ascii="Arial" w:hAnsi="Arial" w:cs="Arial" w:eastAsia="Arial"/>
          <w:sz w:val="36"/>
          <w:szCs w:val="36"/>
          <w:color w:val="005581"/>
          <w:spacing w:val="13"/>
          <w:w w:val="77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Car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7"/>
        </w:rPr>
        <w:t>e</w:t>
      </w:r>
      <w:r>
        <w:rPr>
          <w:rFonts w:ascii="Arial" w:hAnsi="Arial" w:cs="Arial" w:eastAsia="Arial"/>
          <w:sz w:val="36"/>
          <w:szCs w:val="36"/>
          <w:color w:val="005581"/>
          <w:spacing w:val="5"/>
          <w:w w:val="77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System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7"/>
        </w:rPr>
        <w:t>:</w:t>
      </w:r>
      <w:r>
        <w:rPr>
          <w:rFonts w:ascii="Arial" w:hAnsi="Arial" w:cs="Arial" w:eastAsia="Arial"/>
          <w:sz w:val="36"/>
          <w:szCs w:val="36"/>
          <w:color w:val="005581"/>
          <w:spacing w:val="13"/>
          <w:w w:val="77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Septembe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7"/>
        </w:rPr>
        <w:t>r</w:t>
      </w:r>
      <w:r>
        <w:rPr>
          <w:rFonts w:ascii="Arial" w:hAnsi="Arial" w:cs="Arial" w:eastAsia="Arial"/>
          <w:sz w:val="36"/>
          <w:szCs w:val="36"/>
          <w:color w:val="005581"/>
          <w:spacing w:val="31"/>
          <w:w w:val="77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100"/>
        </w:rPr>
        <w:t>2014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18" w:after="0" w:line="805" w:lineRule="exact"/>
        <w:ind w:left="712" w:right="-20"/>
        <w:jc w:val="left"/>
        <w:rPr>
          <w:rFonts w:ascii="Arial" w:hAnsi="Arial" w:cs="Arial" w:eastAsia="Arial"/>
          <w:sz w:val="72"/>
          <w:szCs w:val="72"/>
        </w:rPr>
      </w:pPr>
      <w:rPr/>
      <w:r>
        <w:rPr>
          <w:rFonts w:ascii="Arial" w:hAnsi="Arial" w:cs="Arial" w:eastAsia="Arial"/>
          <w:sz w:val="72"/>
          <w:szCs w:val="72"/>
          <w:color w:val="005581"/>
          <w:spacing w:val="2"/>
          <w:w w:val="78"/>
          <w:position w:val="-3"/>
        </w:rPr>
        <w:t>Contents</w:t>
      </w:r>
      <w:r>
        <w:rPr>
          <w:rFonts w:ascii="Arial" w:hAnsi="Arial" w:cs="Arial" w:eastAsia="Arial"/>
          <w:sz w:val="72"/>
          <w:szCs w:val="72"/>
          <w:color w:val="000000"/>
          <w:spacing w:val="0"/>
          <w:w w:val="100"/>
          <w:position w:val="0"/>
        </w:rPr>
      </w:r>
    </w:p>
    <w:p>
      <w:pPr>
        <w:spacing w:before="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8" w:after="0" w:line="240" w:lineRule="auto"/>
        <w:ind w:left="802" w:right="-20"/>
        <w:jc w:val="left"/>
        <w:tabs>
          <w:tab w:pos="762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Executiv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Summar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  <w:tab/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5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02" w:right="-20"/>
        <w:jc w:val="left"/>
        <w:tabs>
          <w:tab w:pos="762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Backg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oun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d</w:t>
      </w:r>
      <w:r>
        <w:rPr>
          <w:rFonts w:ascii="Arial" w:hAnsi="Arial" w:cs="Arial" w:eastAsia="Arial"/>
          <w:sz w:val="18"/>
          <w:szCs w:val="18"/>
          <w:color w:val="005581"/>
          <w:spacing w:val="-3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6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02" w:right="-20"/>
        <w:jc w:val="left"/>
        <w:tabs>
          <w:tab w:pos="762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-19"/>
          <w:w w:val="100"/>
        </w:rPr>
        <w:t>T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ota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Ca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-9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Expenditu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4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7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02" w:right="-20"/>
        <w:jc w:val="left"/>
        <w:tabs>
          <w:tab w:pos="762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Comme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cia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Insuranc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-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Expenditu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4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9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72" w:right="-20"/>
        <w:jc w:val="left"/>
        <w:tabs>
          <w:tab w:pos="762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Comme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cia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emium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  <w:tab/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9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7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Membe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8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Cost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1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fo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Comme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cia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Insuranc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11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7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Comme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cia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Medica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3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Ca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-9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Expense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12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34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-19"/>
          <w:w w:val="100"/>
        </w:rPr>
        <w:t>T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ota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Medica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3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Expense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b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Servic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-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Categor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13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34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-19"/>
          <w:w w:val="100"/>
        </w:rPr>
        <w:t>T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ota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Medica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3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Expense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b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Comme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cia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Paye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13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34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-19"/>
          <w:w w:val="100"/>
        </w:rPr>
        <w:t>T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ota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Medica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3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Expense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b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Managin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Physicia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ou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005581"/>
          <w:spacing w:val="-4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14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34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Qualit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f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Managin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Physicia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oup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46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15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7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Comme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cia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Administrativ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12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Cost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4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15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0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Publi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c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Ca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-9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ogra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m</w:t>
      </w:r>
      <w:r>
        <w:rPr>
          <w:rFonts w:ascii="Arial" w:hAnsi="Arial" w:cs="Arial" w:eastAsia="Arial"/>
          <w:sz w:val="18"/>
          <w:szCs w:val="18"/>
          <w:color w:val="005581"/>
          <w:spacing w:val="3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Expenditu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4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17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7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Stat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ograms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:</w:t>
      </w:r>
      <w:r>
        <w:rPr>
          <w:rFonts w:ascii="Arial" w:hAnsi="Arial" w:cs="Arial" w:eastAsia="Arial"/>
          <w:sz w:val="18"/>
          <w:szCs w:val="18"/>
          <w:color w:val="005581"/>
          <w:spacing w:val="4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MassHealt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an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d</w:t>
      </w:r>
      <w:r>
        <w:rPr>
          <w:rFonts w:ascii="Arial" w:hAnsi="Arial" w:cs="Arial" w:eastAsia="Arial"/>
          <w:sz w:val="18"/>
          <w:szCs w:val="18"/>
          <w:color w:val="005581"/>
          <w:spacing w:val="4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Commonwealt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13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Ca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17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7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-19"/>
          <w:w w:val="100"/>
        </w:rPr>
        <w:t>T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ota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Medica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3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Expense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b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Publi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c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ogra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m</w:t>
      </w:r>
      <w:r>
        <w:rPr>
          <w:rFonts w:ascii="Arial" w:hAnsi="Arial" w:cs="Arial" w:eastAsia="Arial"/>
          <w:sz w:val="18"/>
          <w:szCs w:val="18"/>
          <w:color w:val="005581"/>
          <w:spacing w:val="-48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17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7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Medica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-4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18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7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Othe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Publi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c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Ca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-9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ogram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4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19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7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Administrativ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12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Cost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1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f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Publi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c</w:t>
      </w:r>
      <w:r>
        <w:rPr>
          <w:rFonts w:ascii="Arial" w:hAnsi="Arial" w:cs="Arial" w:eastAsia="Arial"/>
          <w:sz w:val="18"/>
          <w:szCs w:val="18"/>
          <w:color w:val="005581"/>
          <w:spacing w:val="1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Ca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-9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ogram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4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19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0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Alte</w:t>
      </w:r>
      <w:r>
        <w:rPr>
          <w:rFonts w:ascii="Arial" w:hAnsi="Arial" w:cs="Arial" w:eastAsia="Arial"/>
          <w:sz w:val="18"/>
          <w:szCs w:val="18"/>
          <w:color w:val="005581"/>
          <w:spacing w:val="4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nativ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Paymen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t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Methodologie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26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20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0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Conclusio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005581"/>
          <w:spacing w:val="-4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21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0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Glossar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-6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f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-19"/>
          <w:w w:val="100"/>
        </w:rPr>
        <w:t>T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erm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22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02" w:right="-20"/>
        <w:jc w:val="left"/>
        <w:tabs>
          <w:tab w:pos="75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Acknowledgement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-34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25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jc w:val="left"/>
        <w:spacing w:after="0"/>
        <w:sectPr>
          <w:pgSz w:w="12240" w:h="15840"/>
          <w:pgMar w:top="980" w:bottom="280" w:left="1720" w:right="172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2240" w:h="15840"/>
          <w:pgMar w:top="0" w:bottom="0" w:left="0" w:right="0"/>
        </w:sectPr>
      </w:pPr>
      <w:rPr/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780" w:lineRule="exact"/>
        <w:ind w:left="110" w:right="-20"/>
        <w:jc w:val="left"/>
        <w:rPr>
          <w:rFonts w:ascii="Arial" w:hAnsi="Arial" w:cs="Arial" w:eastAsia="Arial"/>
          <w:sz w:val="72"/>
          <w:szCs w:val="72"/>
        </w:rPr>
      </w:pPr>
      <w:rPr/>
      <w:r>
        <w:rPr/>
        <w:pict>
          <v:group style="position:absolute;margin-left:31.5pt;margin-top:46.25663pt;width:549pt;height:.1pt;mso-position-horizontal-relative:page;mso-position-vertical-relative:paragraph;z-index:-3319" coordorigin="630,925" coordsize="10980,2">
            <v:shape style="position:absolute;left:630;top:925;width:10980;height:2" coordorigin="630,925" coordsize="10980,0" path="m630,925l11610,925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72"/>
          <w:szCs w:val="72"/>
          <w:color w:val="005581"/>
          <w:spacing w:val="2"/>
          <w:w w:val="76"/>
          <w:position w:val="-3"/>
        </w:rPr>
        <w:t>Executiv</w:t>
      </w:r>
      <w:r>
        <w:rPr>
          <w:rFonts w:ascii="Arial" w:hAnsi="Arial" w:cs="Arial" w:eastAsia="Arial"/>
          <w:sz w:val="72"/>
          <w:szCs w:val="72"/>
          <w:color w:val="005581"/>
          <w:spacing w:val="0"/>
          <w:w w:val="76"/>
          <w:position w:val="-3"/>
        </w:rPr>
        <w:t>e</w:t>
      </w:r>
      <w:r>
        <w:rPr>
          <w:rFonts w:ascii="Arial" w:hAnsi="Arial" w:cs="Arial" w:eastAsia="Arial"/>
          <w:sz w:val="72"/>
          <w:szCs w:val="72"/>
          <w:color w:val="005581"/>
          <w:spacing w:val="30"/>
          <w:w w:val="76"/>
          <w:position w:val="-3"/>
        </w:rPr>
        <w:t> </w:t>
      </w:r>
      <w:r>
        <w:rPr>
          <w:rFonts w:ascii="Arial" w:hAnsi="Arial" w:cs="Arial" w:eastAsia="Arial"/>
          <w:sz w:val="72"/>
          <w:szCs w:val="72"/>
          <w:color w:val="005581"/>
          <w:spacing w:val="2"/>
          <w:w w:val="79"/>
          <w:position w:val="-3"/>
        </w:rPr>
        <w:t>Summa</w:t>
      </w:r>
      <w:r>
        <w:rPr>
          <w:rFonts w:ascii="Arial" w:hAnsi="Arial" w:cs="Arial" w:eastAsia="Arial"/>
          <w:sz w:val="72"/>
          <w:szCs w:val="72"/>
          <w:color w:val="005581"/>
          <w:spacing w:val="15"/>
          <w:w w:val="79"/>
          <w:position w:val="-3"/>
        </w:rPr>
        <w:t>r</w:t>
      </w:r>
      <w:r>
        <w:rPr>
          <w:rFonts w:ascii="Arial" w:hAnsi="Arial" w:cs="Arial" w:eastAsia="Arial"/>
          <w:sz w:val="72"/>
          <w:szCs w:val="72"/>
          <w:color w:val="005581"/>
          <w:spacing w:val="0"/>
          <w:w w:val="74"/>
          <w:position w:val="-3"/>
        </w:rPr>
        <w:t>y</w:t>
      </w:r>
      <w:r>
        <w:rPr>
          <w:rFonts w:ascii="Arial" w:hAnsi="Arial" w:cs="Arial" w:eastAsia="Arial"/>
          <w:sz w:val="72"/>
          <w:szCs w:val="72"/>
          <w:color w:val="000000"/>
          <w:spacing w:val="0"/>
          <w:w w:val="100"/>
          <w:position w:val="0"/>
        </w:rPr>
      </w:r>
    </w:p>
    <w:p>
      <w:pPr>
        <w:spacing w:before="2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NumType w:start="5"/>
          <w:pgMar w:footer="486" w:header="0" w:top="1480" w:bottom="680" w:left="520" w:right="540"/>
          <w:footerReference w:type="default" r:id="rId6"/>
          <w:pgSz w:w="12240" w:h="15840"/>
        </w:sectPr>
      </w:pPr>
      <w:rPr/>
    </w:p>
    <w:p>
      <w:pPr>
        <w:spacing w:before="36" w:after="0" w:line="292" w:lineRule="auto"/>
        <w:ind w:left="110" w:right="301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2013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2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Massachusett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health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syste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2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performe</w:t>
      </w:r>
      <w:r>
        <w:rPr>
          <w:rFonts w:ascii="Arial" w:hAnsi="Arial" w:cs="Arial" w:eastAsia="Arial"/>
          <w:sz w:val="20"/>
          <w:szCs w:val="20"/>
          <w:spacing w:val="0"/>
          <w:w w:val="96"/>
        </w:rPr>
        <w:t>d</w:t>
      </w:r>
      <w:r>
        <w:rPr>
          <w:rFonts w:ascii="Arial" w:hAnsi="Arial" w:cs="Arial" w:eastAsia="Arial"/>
          <w:sz w:val="20"/>
          <w:szCs w:val="20"/>
          <w:spacing w:val="11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favorabl</w:t>
      </w:r>
      <w:r>
        <w:rPr>
          <w:rFonts w:ascii="Arial" w:hAnsi="Arial" w:cs="Arial" w:eastAsia="Arial"/>
          <w:sz w:val="20"/>
          <w:szCs w:val="20"/>
          <w:spacing w:val="0"/>
          <w:w w:val="96"/>
        </w:rPr>
        <w:t>y</w:t>
      </w:r>
      <w:r>
        <w:rPr>
          <w:rFonts w:ascii="Arial" w:hAnsi="Arial" w:cs="Arial" w:eastAsia="Arial"/>
          <w:sz w:val="20"/>
          <w:szCs w:val="20"/>
          <w:spacing w:val="2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numbe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2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indicators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1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Notabl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1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292" w:lineRule="auto"/>
        <w:ind w:left="110" w:right="-2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95"/>
        </w:rPr>
        <w:t>overal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capit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owt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ota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2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Health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2"/>
        </w:rPr>
        <w:t>Ca</w:t>
      </w:r>
      <w:r>
        <w:rPr>
          <w:rFonts w:ascii="Arial" w:hAnsi="Arial" w:cs="Arial" w:eastAsia="Arial"/>
          <w:sz w:val="20"/>
          <w:szCs w:val="20"/>
          <w:spacing w:val="-3"/>
          <w:w w:val="92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92"/>
        </w:rPr>
        <w:t>e</w:t>
      </w:r>
      <w:r>
        <w:rPr>
          <w:rFonts w:ascii="Arial" w:hAnsi="Arial" w:cs="Arial" w:eastAsia="Arial"/>
          <w:sz w:val="20"/>
          <w:szCs w:val="20"/>
          <w:spacing w:val="10"/>
          <w:w w:val="92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2"/>
        </w:rPr>
        <w:t>Expenditu</w:t>
      </w:r>
      <w:r>
        <w:rPr>
          <w:rFonts w:ascii="Arial" w:hAnsi="Arial" w:cs="Arial" w:eastAsia="Arial"/>
          <w:sz w:val="20"/>
          <w:szCs w:val="20"/>
          <w:spacing w:val="-3"/>
          <w:w w:val="92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2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92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92"/>
        </w:rPr>
        <w:t> </w:t>
      </w:r>
      <w:r>
        <w:rPr>
          <w:rFonts w:ascii="Arial" w:hAnsi="Arial" w:cs="Arial" w:eastAsia="Arial"/>
          <w:sz w:val="20"/>
          <w:szCs w:val="20"/>
          <w:spacing w:val="5"/>
          <w:w w:val="92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2"/>
        </w:rPr>
        <w:t>(THCE</w:t>
      </w:r>
      <w:r>
        <w:rPr>
          <w:rFonts w:ascii="Arial" w:hAnsi="Arial" w:cs="Arial" w:eastAsia="Arial"/>
          <w:sz w:val="20"/>
          <w:szCs w:val="20"/>
          <w:spacing w:val="0"/>
          <w:w w:val="92"/>
        </w:rPr>
        <w:t>)</w:t>
      </w:r>
      <w:r>
        <w:rPr>
          <w:rFonts w:ascii="Arial" w:hAnsi="Arial" w:cs="Arial" w:eastAsia="Arial"/>
          <w:sz w:val="20"/>
          <w:szCs w:val="20"/>
          <w:spacing w:val="-16"/>
          <w:w w:val="92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wa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below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Commonwealth</w:t>
      </w:r>
      <w:r>
        <w:rPr>
          <w:rFonts w:ascii="Arial" w:hAnsi="Arial" w:cs="Arial" w:eastAsia="Arial"/>
          <w:sz w:val="20"/>
          <w:szCs w:val="20"/>
          <w:spacing w:val="-14"/>
          <w:w w:val="97"/>
        </w:rPr>
        <w:t>’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s</w:t>
      </w:r>
      <w:r>
        <w:rPr>
          <w:rFonts w:ascii="Arial" w:hAnsi="Arial" w:cs="Arial" w:eastAsia="Arial"/>
          <w:sz w:val="20"/>
          <w:szCs w:val="20"/>
          <w:spacing w:val="14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201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3</w:t>
      </w:r>
      <w:r>
        <w:rPr>
          <w:rFonts w:ascii="Arial" w:hAnsi="Arial" w:cs="Arial" w:eastAsia="Arial"/>
          <w:sz w:val="20"/>
          <w:szCs w:val="20"/>
          <w:spacing w:val="-1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healt</w:t>
      </w:r>
      <w:r>
        <w:rPr>
          <w:rFonts w:ascii="Arial" w:hAnsi="Arial" w:cs="Arial" w:eastAsia="Arial"/>
          <w:sz w:val="20"/>
          <w:szCs w:val="20"/>
          <w:spacing w:val="0"/>
          <w:w w:val="96"/>
        </w:rPr>
        <w:t>h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owt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benchmar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k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established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289" w:lineRule="auto"/>
        <w:ind w:left="110" w:right="-56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Chapte</w:t>
      </w:r>
      <w:r>
        <w:rPr>
          <w:rFonts w:ascii="Arial" w:hAnsi="Arial" w:cs="Arial" w:eastAsia="Arial"/>
          <w:sz w:val="20"/>
          <w:szCs w:val="20"/>
          <w:spacing w:val="0"/>
          <w:w w:val="96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22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4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2012,</w:t>
      </w:r>
      <w:r>
        <w:rPr>
          <w:rFonts w:ascii="Arial" w:hAnsi="Arial" w:cs="Arial" w:eastAsia="Arial"/>
          <w:sz w:val="20"/>
          <w:szCs w:val="20"/>
          <w:spacing w:val="-2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comme</w:t>
      </w:r>
      <w:r>
        <w:rPr>
          <w:rFonts w:ascii="Arial" w:hAnsi="Arial" w:cs="Arial" w:eastAsia="Arial"/>
          <w:sz w:val="20"/>
          <w:szCs w:val="20"/>
          <w:spacing w:val="-3"/>
          <w:w w:val="95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cia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l</w:t>
      </w:r>
      <w:r>
        <w:rPr>
          <w:rFonts w:ascii="Arial" w:hAnsi="Arial" w:cs="Arial" w:eastAsia="Arial"/>
          <w:sz w:val="20"/>
          <w:szCs w:val="20"/>
          <w:spacing w:val="30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95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emiu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m</w:t>
      </w:r>
      <w:r>
        <w:rPr>
          <w:rFonts w:ascii="Arial" w:hAnsi="Arial" w:cs="Arial" w:eastAsia="Arial"/>
          <w:sz w:val="20"/>
          <w:szCs w:val="20"/>
          <w:spacing w:val="15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level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and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membe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8"/>
        </w:rPr>
        <w:t>cost-sharin</w:t>
      </w:r>
      <w:r>
        <w:rPr>
          <w:rFonts w:ascii="Arial" w:hAnsi="Arial" w:cs="Arial" w:eastAsia="Arial"/>
          <w:sz w:val="20"/>
          <w:szCs w:val="20"/>
          <w:spacing w:val="0"/>
          <w:w w:val="98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98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inc</w:t>
      </w:r>
      <w:r>
        <w:rPr>
          <w:rFonts w:ascii="Arial" w:hAnsi="Arial" w:cs="Arial" w:eastAsia="Arial"/>
          <w:sz w:val="20"/>
          <w:szCs w:val="20"/>
          <w:spacing w:val="-3"/>
          <w:w w:val="95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ease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f</w:t>
      </w:r>
      <w:r>
        <w:rPr>
          <w:rFonts w:ascii="Helvetica Neue" w:hAnsi="Helvetica Neue" w:cs="Helvetica Neue" w:eastAsia="Helvetica Neue"/>
          <w:sz w:val="20"/>
          <w:szCs w:val="20"/>
          <w:spacing w:val="-3"/>
          <w:w w:val="100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o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m</w:t>
      </w:r>
      <w:r>
        <w:rPr>
          <w:rFonts w:ascii="Helvetica Neue" w:hAnsi="Helvetica Neue" w:cs="Helvetica Neue" w:eastAsia="Helvetica Neue"/>
          <w:sz w:val="20"/>
          <w:szCs w:val="20"/>
          <w:spacing w:val="-17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2012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,</w:t>
      </w:r>
      <w:r>
        <w:rPr>
          <w:rFonts w:ascii="Helvetica Neue" w:hAnsi="Helvetica Neue" w:cs="Helvetica Neue" w:eastAsia="Helvetica Neue"/>
          <w:sz w:val="20"/>
          <w:szCs w:val="20"/>
          <w:spacing w:val="-1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whil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20"/>
          <w:szCs w:val="20"/>
          <w:spacing w:val="-19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benefi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t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level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s</w:t>
      </w:r>
      <w:r>
        <w:rPr>
          <w:rFonts w:ascii="Helvetica Neue" w:hAnsi="Helvetica Neue" w:cs="Helvetica Neue" w:eastAsia="Helvetica Neue"/>
          <w:sz w:val="20"/>
          <w:szCs w:val="20"/>
          <w:spacing w:val="-21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-3"/>
          <w:w w:val="96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emained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stead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Recen</w:t>
      </w:r>
      <w:r>
        <w:rPr>
          <w:rFonts w:ascii="Arial" w:hAnsi="Arial" w:cs="Arial" w:eastAsia="Arial"/>
          <w:sz w:val="20"/>
          <w:szCs w:val="20"/>
          <w:spacing w:val="0"/>
          <w:w w:val="96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statewid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eform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2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may</w:t>
      </w:r>
      <w:r>
        <w:rPr>
          <w:rFonts w:ascii="Arial" w:hAnsi="Arial" w:cs="Arial" w:eastAsia="Arial"/>
          <w:sz w:val="20"/>
          <w:szCs w:val="20"/>
          <w:spacing w:val="-16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hav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20"/>
          <w:szCs w:val="20"/>
          <w:spacing w:val="-1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influence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d</w:t>
      </w:r>
      <w:r>
        <w:rPr>
          <w:rFonts w:ascii="Helvetica Neue" w:hAnsi="Helvetica Neue" w:cs="Helvetica Neue" w:eastAsia="Helvetica Neue"/>
          <w:sz w:val="20"/>
          <w:szCs w:val="20"/>
          <w:spacing w:val="2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thes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20"/>
          <w:szCs w:val="20"/>
          <w:spacing w:val="-21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positiv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e</w:t>
      </w:r>
      <w:r>
        <w:rPr>
          <w:rFonts w:ascii="Helvetica Neue" w:hAnsi="Helvetica Neue" w:cs="Helvetica Neue" w:eastAsia="Helvetica Neue"/>
          <w:sz w:val="20"/>
          <w:szCs w:val="20"/>
          <w:spacing w:val="2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-3"/>
          <w:w w:val="100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esults;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howeve</w:t>
      </w:r>
      <w:r>
        <w:rPr>
          <w:rFonts w:ascii="Arial" w:hAnsi="Arial" w:cs="Arial" w:eastAsia="Arial"/>
          <w:sz w:val="20"/>
          <w:szCs w:val="20"/>
          <w:spacing w:val="-16"/>
          <w:w w:val="95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,</w:t>
      </w:r>
      <w:r>
        <w:rPr>
          <w:rFonts w:ascii="Arial" w:hAnsi="Arial" w:cs="Arial" w:eastAsia="Arial"/>
          <w:sz w:val="20"/>
          <w:szCs w:val="20"/>
          <w:spacing w:val="9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slowe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spendin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g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owt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Commonwealt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h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wa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consisten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with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spendin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g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owt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rate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nationwide.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4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92" w:lineRule="auto"/>
        <w:ind w:left="110" w:right="125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94"/>
        </w:rPr>
        <w:t>Thes</w:t>
      </w:r>
      <w:r>
        <w:rPr>
          <w:rFonts w:ascii="Arial" w:hAnsi="Arial" w:cs="Arial" w:eastAsia="Arial"/>
          <w:sz w:val="20"/>
          <w:szCs w:val="20"/>
          <w:spacing w:val="0"/>
          <w:w w:val="94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94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4"/>
        </w:rPr>
        <w:t>healt</w:t>
      </w:r>
      <w:r>
        <w:rPr>
          <w:rFonts w:ascii="Arial" w:hAnsi="Arial" w:cs="Arial" w:eastAsia="Arial"/>
          <w:sz w:val="20"/>
          <w:szCs w:val="20"/>
          <w:spacing w:val="0"/>
          <w:w w:val="94"/>
        </w:rPr>
        <w:t>h</w:t>
      </w:r>
      <w:r>
        <w:rPr>
          <w:rFonts w:ascii="Arial" w:hAnsi="Arial" w:cs="Arial" w:eastAsia="Arial"/>
          <w:sz w:val="20"/>
          <w:szCs w:val="20"/>
          <w:spacing w:val="14"/>
          <w:w w:val="94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syste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2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performance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end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2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92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92"/>
        </w:rPr>
        <w:t>e</w:t>
      </w:r>
      <w:r>
        <w:rPr>
          <w:rFonts w:ascii="Arial" w:hAnsi="Arial" w:cs="Arial" w:eastAsia="Arial"/>
          <w:sz w:val="20"/>
          <w:szCs w:val="20"/>
          <w:spacing w:val="5"/>
          <w:w w:val="92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bette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ecen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years,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bu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3"/>
        </w:rPr>
        <w:t>severa</w:t>
      </w:r>
      <w:r>
        <w:rPr>
          <w:rFonts w:ascii="Arial" w:hAnsi="Arial" w:cs="Arial" w:eastAsia="Arial"/>
          <w:sz w:val="20"/>
          <w:szCs w:val="20"/>
          <w:spacing w:val="0"/>
          <w:w w:val="93"/>
        </w:rPr>
        <w:t>l</w:t>
      </w:r>
      <w:r>
        <w:rPr>
          <w:rFonts w:ascii="Arial" w:hAnsi="Arial" w:cs="Arial" w:eastAsia="Arial"/>
          <w:sz w:val="20"/>
          <w:szCs w:val="20"/>
          <w:spacing w:val="10"/>
          <w:w w:val="93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3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93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3"/>
        </w:rPr>
        <w:t>ea</w:t>
      </w:r>
      <w:r>
        <w:rPr>
          <w:rFonts w:ascii="Arial" w:hAnsi="Arial" w:cs="Arial" w:eastAsia="Arial"/>
          <w:sz w:val="20"/>
          <w:szCs w:val="20"/>
          <w:spacing w:val="0"/>
          <w:w w:val="93"/>
        </w:rPr>
        <w:t>s</w:t>
      </w:r>
      <w:r>
        <w:rPr>
          <w:rFonts w:ascii="Arial" w:hAnsi="Arial" w:cs="Arial" w:eastAsia="Arial"/>
          <w:sz w:val="20"/>
          <w:szCs w:val="20"/>
          <w:spacing w:val="3"/>
          <w:w w:val="93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conce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emain.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Althoug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h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capit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owt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THCE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wa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lowe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benchmark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,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ose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32" w:lineRule="exact"/>
        <w:ind w:left="110" w:right="-45"/>
        <w:jc w:val="left"/>
        <w:rPr>
          <w:rFonts w:ascii="Helvetica Neue" w:hAnsi="Helvetica Neue" w:cs="Helvetica Neue" w:eastAsia="Helvetica Neue"/>
          <w:sz w:val="20"/>
          <w:szCs w:val="20"/>
        </w:rPr>
      </w:pPr>
      <w:rPr/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faste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-21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tha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n</w:t>
      </w:r>
      <w:r>
        <w:rPr>
          <w:rFonts w:ascii="Helvetica Neue" w:hAnsi="Helvetica Neue" w:cs="Helvetica Neue" w:eastAsia="Helvetica Neue"/>
          <w:sz w:val="20"/>
          <w:szCs w:val="20"/>
          <w:spacing w:val="-17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inflation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,</w:t>
      </w:r>
      <w:r>
        <w:rPr>
          <w:rFonts w:ascii="Helvetica Neue" w:hAnsi="Helvetica Neue" w:cs="Helvetica Neue" w:eastAsia="Helvetica Neue"/>
          <w:sz w:val="20"/>
          <w:szCs w:val="20"/>
          <w:spacing w:val="2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an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d</w:t>
      </w:r>
      <w:r>
        <w:rPr>
          <w:rFonts w:ascii="Helvetica Neue" w:hAnsi="Helvetica Neue" w:cs="Helvetica Neue" w:eastAsia="Helvetica Neue"/>
          <w:sz w:val="20"/>
          <w:szCs w:val="20"/>
          <w:spacing w:val="-14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Massachusetts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</w:r>
    </w:p>
    <w:p>
      <w:pPr>
        <w:spacing w:before="50" w:after="0" w:line="240" w:lineRule="auto"/>
        <w:ind w:left="11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572.006897pt;margin-top:32.968285pt;width:8.382pt;height:.1pt;mso-position-horizontal-relative:page;mso-position-vertical-relative:paragraph;z-index:-3318" coordorigin="11440,659" coordsize="168,2">
            <v:shape style="position:absolute;left:11440;top:659;width:168;height:2" coordorigin="11440,659" coordsize="168,0" path="m11440,659l11608,659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healt</w:t>
      </w:r>
      <w:r>
        <w:rPr>
          <w:rFonts w:ascii="Arial" w:hAnsi="Arial" w:cs="Arial" w:eastAsia="Arial"/>
          <w:sz w:val="20"/>
          <w:szCs w:val="20"/>
          <w:spacing w:val="0"/>
          <w:w w:val="96"/>
        </w:rPr>
        <w:t>h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cost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2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92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92"/>
        </w:rPr>
        <w:t>e</w:t>
      </w:r>
      <w:r>
        <w:rPr>
          <w:rFonts w:ascii="Arial" w:hAnsi="Arial" w:cs="Arial" w:eastAsia="Arial"/>
          <w:sz w:val="20"/>
          <w:szCs w:val="20"/>
          <w:spacing w:val="5"/>
          <w:w w:val="92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stil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amon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36" w:after="0" w:line="286" w:lineRule="auto"/>
        <w:ind w:right="-56"/>
        <w:jc w:val="left"/>
        <w:rPr>
          <w:rFonts w:ascii="Helvetica Neue" w:hAnsi="Helvetica Neue" w:cs="Helvetica Neue" w:eastAsia="Helvetica Neue"/>
          <w:sz w:val="20"/>
          <w:szCs w:val="20"/>
        </w:rPr>
      </w:pPr>
      <w:rPr/>
      <w:r>
        <w:rPr/>
        <w:br w:type="column"/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country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’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highest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2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Furthermo</w:t>
      </w:r>
      <w:r>
        <w:rPr>
          <w:rFonts w:ascii="Arial" w:hAnsi="Arial" w:cs="Arial" w:eastAsia="Arial"/>
          <w:sz w:val="20"/>
          <w:szCs w:val="20"/>
          <w:spacing w:val="-3"/>
          <w:w w:val="95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,</w:t>
      </w:r>
      <w:r>
        <w:rPr>
          <w:rFonts w:ascii="Arial" w:hAnsi="Arial" w:cs="Arial" w:eastAsia="Arial"/>
          <w:sz w:val="20"/>
          <w:szCs w:val="20"/>
          <w:spacing w:val="9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generall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y</w:t>
      </w:r>
      <w:r>
        <w:rPr>
          <w:rFonts w:ascii="Arial" w:hAnsi="Arial" w:cs="Arial" w:eastAsia="Arial"/>
          <w:sz w:val="20"/>
          <w:szCs w:val="20"/>
          <w:spacing w:val="2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favorabl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e</w:t>
      </w:r>
      <w:r>
        <w:rPr>
          <w:rFonts w:ascii="Arial" w:hAnsi="Arial" w:cs="Arial" w:eastAsia="Arial"/>
          <w:sz w:val="20"/>
          <w:szCs w:val="20"/>
          <w:spacing w:val="10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overal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ends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obscu</w:t>
      </w:r>
      <w:r>
        <w:rPr>
          <w:rFonts w:ascii="Helvetica Neue" w:hAnsi="Helvetica Neue" w:cs="Helvetica Neue" w:eastAsia="Helvetica Neue"/>
          <w:sz w:val="20"/>
          <w:szCs w:val="20"/>
          <w:spacing w:val="-3"/>
          <w:w w:val="96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e</w:t>
      </w:r>
      <w:r>
        <w:rPr>
          <w:rFonts w:ascii="Helvetica Neue" w:hAnsi="Helvetica Neue" w:cs="Helvetica Neue" w:eastAsia="Helvetica Neue"/>
          <w:sz w:val="20"/>
          <w:szCs w:val="20"/>
          <w:spacing w:val="-2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significan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t</w:t>
      </w:r>
      <w:r>
        <w:rPr>
          <w:rFonts w:ascii="Helvetica Neue" w:hAnsi="Helvetica Neue" w:cs="Helvetica Neue" w:eastAsia="Helvetica Neue"/>
          <w:sz w:val="20"/>
          <w:szCs w:val="20"/>
          <w:spacing w:val="-1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variatio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n</w:t>
      </w:r>
      <w:r>
        <w:rPr>
          <w:rFonts w:ascii="Helvetica Neue" w:hAnsi="Helvetica Neue" w:cs="Helvetica Neue" w:eastAsia="Helvetica Neue"/>
          <w:sz w:val="20"/>
          <w:szCs w:val="20"/>
          <w:spacing w:val="-1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i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n</w:t>
      </w:r>
      <w:r>
        <w:rPr>
          <w:rFonts w:ascii="Helvetica Neue" w:hAnsi="Helvetica Neue" w:cs="Helvetica Neue" w:eastAsia="Helvetica Neue"/>
          <w:sz w:val="20"/>
          <w:szCs w:val="20"/>
          <w:spacing w:val="-10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individual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experience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;</w:t>
      </w:r>
      <w:r>
        <w:rPr>
          <w:rFonts w:ascii="Helvetica Neue" w:hAnsi="Helvetica Neue" w:cs="Helvetica Neue" w:eastAsia="Helvetica Neue"/>
          <w:sz w:val="20"/>
          <w:szCs w:val="20"/>
          <w:spacing w:val="2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fo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-11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example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,</w:t>
      </w:r>
      <w:r>
        <w:rPr>
          <w:rFonts w:ascii="Helvetica Neue" w:hAnsi="Helvetica Neue" w:cs="Helvetica Neue" w:eastAsia="Helvetica Neue"/>
          <w:sz w:val="20"/>
          <w:szCs w:val="20"/>
          <w:spacing w:val="2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p</w:t>
      </w:r>
      <w:r>
        <w:rPr>
          <w:rFonts w:ascii="Helvetica Neue" w:hAnsi="Helvetica Neue" w:cs="Helvetica Neue" w:eastAsia="Helvetica Neue"/>
          <w:sz w:val="20"/>
          <w:szCs w:val="20"/>
          <w:spacing w:val="-3"/>
          <w:w w:val="96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emium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s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and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membe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cost-sharin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g</w:t>
      </w:r>
      <w:r>
        <w:rPr>
          <w:rFonts w:ascii="Arial" w:hAnsi="Arial" w:cs="Arial" w:eastAsia="Arial"/>
          <w:sz w:val="20"/>
          <w:szCs w:val="20"/>
          <w:spacing w:val="12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var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2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substantially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5"/>
        </w:rPr>
        <w:t>betwee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5"/>
        </w:rPr>
        <w:t>n</w:t>
      </w:r>
      <w:r>
        <w:rPr>
          <w:rFonts w:ascii="Helvetica Neue" w:hAnsi="Helvetica Neue" w:cs="Helvetica Neue" w:eastAsia="Helvetica Neue"/>
          <w:sz w:val="20"/>
          <w:szCs w:val="20"/>
          <w:spacing w:val="10"/>
          <w:w w:val="95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5"/>
        </w:rPr>
        <w:t>diffe</w:t>
      </w:r>
      <w:r>
        <w:rPr>
          <w:rFonts w:ascii="Helvetica Neue" w:hAnsi="Helvetica Neue" w:cs="Helvetica Neue" w:eastAsia="Helvetica Neue"/>
          <w:sz w:val="20"/>
          <w:szCs w:val="20"/>
          <w:spacing w:val="-3"/>
          <w:w w:val="95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5"/>
        </w:rPr>
        <w:t>en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5"/>
        </w:rPr>
        <w:t>t</w:t>
      </w:r>
      <w:r>
        <w:rPr>
          <w:rFonts w:ascii="Helvetica Neue" w:hAnsi="Helvetica Neue" w:cs="Helvetica Neue" w:eastAsia="Helvetica Neue"/>
          <w:sz w:val="20"/>
          <w:szCs w:val="20"/>
          <w:spacing w:val="5"/>
          <w:w w:val="95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5"/>
        </w:rPr>
        <w:t>g</w:t>
      </w:r>
      <w:r>
        <w:rPr>
          <w:rFonts w:ascii="Helvetica Neue" w:hAnsi="Helvetica Neue" w:cs="Helvetica Neue" w:eastAsia="Helvetica Neue"/>
          <w:sz w:val="20"/>
          <w:szCs w:val="20"/>
          <w:spacing w:val="-3"/>
          <w:w w:val="95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5"/>
        </w:rPr>
        <w:t>oups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5"/>
        </w:rPr>
        <w:t>.</w:t>
      </w:r>
      <w:r>
        <w:rPr>
          <w:rFonts w:ascii="Helvetica Neue" w:hAnsi="Helvetica Neue" w:cs="Helvetica Neue" w:eastAsia="Helvetica Neue"/>
          <w:sz w:val="20"/>
          <w:szCs w:val="20"/>
          <w:spacing w:val="9"/>
          <w:w w:val="95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Finall</w:t>
      </w:r>
      <w:r>
        <w:rPr>
          <w:rFonts w:ascii="Helvetica Neue" w:hAnsi="Helvetica Neue" w:cs="Helvetica Neue" w:eastAsia="Helvetica Neue"/>
          <w:sz w:val="20"/>
          <w:szCs w:val="20"/>
          <w:spacing w:val="-14"/>
          <w:w w:val="100"/>
        </w:rPr>
        <w:t>y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,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</w:r>
    </w:p>
    <w:p>
      <w:pPr>
        <w:spacing w:before="5" w:after="0" w:line="292" w:lineRule="auto"/>
        <w:ind w:right="59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adoptio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alte</w:t>
      </w:r>
      <w:r>
        <w:rPr>
          <w:rFonts w:ascii="Arial" w:hAnsi="Arial" w:cs="Arial" w:eastAsia="Arial"/>
          <w:sz w:val="20"/>
          <w:szCs w:val="20"/>
          <w:spacing w:val="4"/>
          <w:w w:val="96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nativ</w:t>
      </w:r>
      <w:r>
        <w:rPr>
          <w:rFonts w:ascii="Arial" w:hAnsi="Arial" w:cs="Arial" w:eastAsia="Arial"/>
          <w:sz w:val="20"/>
          <w:szCs w:val="20"/>
          <w:spacing w:val="0"/>
          <w:w w:val="96"/>
        </w:rPr>
        <w:t>e</w:t>
      </w:r>
      <w:r>
        <w:rPr>
          <w:rFonts w:ascii="Arial" w:hAnsi="Arial" w:cs="Arial" w:eastAsia="Arial"/>
          <w:sz w:val="20"/>
          <w:szCs w:val="20"/>
          <w:spacing w:val="2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payment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methods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1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whic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ha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2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bee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omote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importan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strateg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y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educ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health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costs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stalle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201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3</w:t>
      </w:r>
      <w:r>
        <w:rPr>
          <w:rFonts w:ascii="Arial" w:hAnsi="Arial" w:cs="Arial" w:eastAsia="Arial"/>
          <w:sz w:val="20"/>
          <w:szCs w:val="20"/>
          <w:spacing w:val="-1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among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payer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s</w:t>
      </w:r>
      <w:r>
        <w:rPr>
          <w:rFonts w:ascii="Arial" w:hAnsi="Arial" w:cs="Arial" w:eastAsia="Arial"/>
          <w:sz w:val="20"/>
          <w:szCs w:val="20"/>
          <w:spacing w:val="2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oviders.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2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94"/>
        </w:rPr>
        <w:t>Thi</w:t>
      </w:r>
      <w:r>
        <w:rPr>
          <w:rFonts w:ascii="Arial" w:hAnsi="Arial" w:cs="Arial" w:eastAsia="Arial"/>
          <w:sz w:val="20"/>
          <w:szCs w:val="20"/>
          <w:spacing w:val="0"/>
          <w:w w:val="94"/>
        </w:rPr>
        <w:t>s</w:t>
      </w:r>
      <w:r>
        <w:rPr>
          <w:rFonts w:ascii="Arial" w:hAnsi="Arial" w:cs="Arial" w:eastAsia="Arial"/>
          <w:sz w:val="20"/>
          <w:szCs w:val="20"/>
          <w:spacing w:val="3"/>
          <w:w w:val="94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epor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consider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performance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41" w:after="0" w:line="240" w:lineRule="auto"/>
        <w:ind w:right="-20"/>
        <w:jc w:val="left"/>
        <w:rPr>
          <w:rFonts w:ascii="Helvetica Neue" w:hAnsi="Helvetica Neue" w:cs="Helvetica Neue" w:eastAsia="Helvetica Neue"/>
          <w:sz w:val="20"/>
          <w:szCs w:val="20"/>
        </w:rPr>
      </w:pPr>
      <w:rPr/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i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n</w:t>
      </w:r>
      <w:r>
        <w:rPr>
          <w:rFonts w:ascii="Helvetica Neue" w:hAnsi="Helvetica Neue" w:cs="Helvetica Neue" w:eastAsia="Helvetica Neue"/>
          <w:sz w:val="20"/>
          <w:szCs w:val="20"/>
          <w:spacing w:val="-7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th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20"/>
          <w:szCs w:val="20"/>
          <w:spacing w:val="-12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firs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t</w:t>
      </w:r>
      <w:r>
        <w:rPr>
          <w:rFonts w:ascii="Helvetica Neue" w:hAnsi="Helvetica Neue" w:cs="Helvetica Neue" w:eastAsia="Helvetica Neue"/>
          <w:sz w:val="20"/>
          <w:szCs w:val="20"/>
          <w:spacing w:val="-14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ful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l</w:t>
      </w:r>
      <w:r>
        <w:rPr>
          <w:rFonts w:ascii="Helvetica Neue" w:hAnsi="Helvetica Neue" w:cs="Helvetica Neue" w:eastAsia="Helvetica Neue"/>
          <w:sz w:val="20"/>
          <w:szCs w:val="20"/>
          <w:spacing w:val="-11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yea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-16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following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</w:r>
    </w:p>
    <w:p>
      <w:pPr>
        <w:spacing w:before="50" w:after="0" w:line="292" w:lineRule="auto"/>
        <w:ind w:right="312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enactmen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201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2</w:t>
      </w:r>
      <w:r>
        <w:rPr>
          <w:rFonts w:ascii="Arial" w:hAnsi="Arial" w:cs="Arial" w:eastAsia="Arial"/>
          <w:sz w:val="20"/>
          <w:szCs w:val="20"/>
          <w:spacing w:val="-1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cost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containmen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la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4"/>
        </w:rPr>
        <w:t>CHI</w:t>
      </w:r>
      <w:r>
        <w:rPr>
          <w:rFonts w:ascii="Arial" w:hAnsi="Arial" w:cs="Arial" w:eastAsia="Arial"/>
          <w:sz w:val="20"/>
          <w:szCs w:val="20"/>
          <w:spacing w:val="0"/>
          <w:w w:val="94"/>
        </w:rPr>
        <w:t>A</w:t>
      </w:r>
      <w:r>
        <w:rPr>
          <w:rFonts w:ascii="Arial" w:hAnsi="Arial" w:cs="Arial" w:eastAsia="Arial"/>
          <w:sz w:val="20"/>
          <w:szCs w:val="20"/>
          <w:spacing w:val="3"/>
          <w:w w:val="94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wil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continue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monito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epor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healt</w:t>
      </w:r>
      <w:r>
        <w:rPr>
          <w:rFonts w:ascii="Arial" w:hAnsi="Arial" w:cs="Arial" w:eastAsia="Arial"/>
          <w:sz w:val="20"/>
          <w:szCs w:val="20"/>
          <w:spacing w:val="0"/>
          <w:w w:val="96"/>
        </w:rPr>
        <w:t>h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syste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2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performanc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indicator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evaluat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e</w:t>
      </w:r>
      <w:r>
        <w:rPr>
          <w:rFonts w:ascii="Arial" w:hAnsi="Arial" w:cs="Arial" w:eastAsia="Arial"/>
          <w:sz w:val="20"/>
          <w:szCs w:val="20"/>
          <w:spacing w:val="2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5"/>
        </w:rPr>
        <w:t>whethe</w:t>
      </w:r>
      <w:r>
        <w:rPr>
          <w:rFonts w:ascii="Arial" w:hAnsi="Arial" w:cs="Arial" w:eastAsia="Arial"/>
          <w:sz w:val="20"/>
          <w:szCs w:val="20"/>
          <w:spacing w:val="0"/>
          <w:w w:val="95"/>
        </w:rPr>
        <w:t>r</w:t>
      </w:r>
      <w:r>
        <w:rPr>
          <w:rFonts w:ascii="Arial" w:hAnsi="Arial" w:cs="Arial" w:eastAsia="Arial"/>
          <w:sz w:val="20"/>
          <w:szCs w:val="20"/>
          <w:spacing w:val="9"/>
          <w:w w:val="95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not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240" w:lineRule="auto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Commonwealth</w:t>
      </w:r>
      <w:r>
        <w:rPr>
          <w:rFonts w:ascii="Arial" w:hAnsi="Arial" w:cs="Arial" w:eastAsia="Arial"/>
          <w:sz w:val="20"/>
          <w:szCs w:val="20"/>
          <w:spacing w:val="-14"/>
          <w:w w:val="97"/>
        </w:rPr>
        <w:t>’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s</w:t>
      </w:r>
      <w:r>
        <w:rPr>
          <w:rFonts w:ascii="Arial" w:hAnsi="Arial" w:cs="Arial" w:eastAsia="Arial"/>
          <w:sz w:val="20"/>
          <w:szCs w:val="20"/>
          <w:spacing w:val="14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favorable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41" w:after="0" w:line="240" w:lineRule="auto"/>
        <w:ind w:right="-20"/>
        <w:jc w:val="left"/>
        <w:rPr>
          <w:rFonts w:ascii="Helvetica Neue" w:hAnsi="Helvetica Neue" w:cs="Helvetica Neue" w:eastAsia="Helvetica Neue"/>
          <w:sz w:val="20"/>
          <w:szCs w:val="20"/>
        </w:rPr>
      </w:pPr>
      <w:rPr/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performanc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e</w:t>
      </w:r>
      <w:r>
        <w:rPr>
          <w:rFonts w:ascii="Helvetica Neue" w:hAnsi="Helvetica Neue" w:cs="Helvetica Neue" w:eastAsia="Helvetica Neue"/>
          <w:sz w:val="20"/>
          <w:szCs w:val="20"/>
          <w:spacing w:val="2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i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n</w:t>
      </w:r>
      <w:r>
        <w:rPr>
          <w:rFonts w:ascii="Helvetica Neue" w:hAnsi="Helvetica Neue" w:cs="Helvetica Neue" w:eastAsia="Helvetica Neue"/>
          <w:sz w:val="20"/>
          <w:szCs w:val="20"/>
          <w:spacing w:val="-7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100"/>
        </w:rPr>
        <w:t>201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3</w:t>
      </w:r>
      <w:r>
        <w:rPr>
          <w:rFonts w:ascii="Helvetica Neue" w:hAnsi="Helvetica Neue" w:cs="Helvetica Neue" w:eastAsia="Helvetica Neue"/>
          <w:sz w:val="20"/>
          <w:szCs w:val="20"/>
          <w:spacing w:val="-19"/>
          <w:w w:val="100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-3"/>
          <w:w w:val="96"/>
        </w:rPr>
        <w:t>r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eflect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96"/>
        </w:rPr>
        <w:t>s</w:t>
      </w:r>
      <w:r>
        <w:rPr>
          <w:rFonts w:ascii="Helvetica Neue" w:hAnsi="Helvetica Neue" w:cs="Helvetica Neue" w:eastAsia="Helvetica Neue"/>
          <w:sz w:val="20"/>
          <w:szCs w:val="20"/>
          <w:spacing w:val="1"/>
          <w:w w:val="96"/>
        </w:rPr>
        <w:t> 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  <w:t>a</w:t>
      </w:r>
      <w:r>
        <w:rPr>
          <w:rFonts w:ascii="Helvetica Neue" w:hAnsi="Helvetica Neue" w:cs="Helvetica Neue" w:eastAsia="Helvetica Neue"/>
          <w:sz w:val="20"/>
          <w:szCs w:val="20"/>
          <w:spacing w:val="0"/>
          <w:w w:val="100"/>
        </w:rPr>
      </w:r>
    </w:p>
    <w:p>
      <w:pPr>
        <w:spacing w:before="50" w:after="0" w:line="292" w:lineRule="auto"/>
        <w:ind w:right="362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</w:rPr>
        <w:t>ne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1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long-term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1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sustainable</w:t>
      </w:r>
      <w:r>
        <w:rPr>
          <w:rFonts w:ascii="Arial" w:hAnsi="Arial" w:cs="Arial" w:eastAsia="Arial"/>
          <w:sz w:val="20"/>
          <w:szCs w:val="20"/>
          <w:spacing w:val="1"/>
          <w:w w:val="96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containment.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38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br w:type="column"/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Ke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y</w:t>
      </w:r>
      <w:r>
        <w:rPr>
          <w:rFonts w:ascii="Arial" w:hAnsi="Arial" w:cs="Arial" w:eastAsia="Arial"/>
          <w:sz w:val="22"/>
          <w:szCs w:val="22"/>
          <w:color w:val="005581"/>
          <w:spacing w:val="-7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-2"/>
          <w:w w:val="81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inding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s</w:t>
      </w:r>
      <w:r>
        <w:rPr>
          <w:rFonts w:ascii="Arial" w:hAnsi="Arial" w:cs="Arial" w:eastAsia="Arial"/>
          <w:sz w:val="22"/>
          <w:szCs w:val="22"/>
          <w:color w:val="005581"/>
          <w:spacing w:val="5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fro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m</w:t>
      </w:r>
      <w:r>
        <w:rPr>
          <w:rFonts w:ascii="Arial" w:hAnsi="Arial" w:cs="Arial" w:eastAsia="Arial"/>
          <w:sz w:val="22"/>
          <w:szCs w:val="22"/>
          <w:color w:val="005581"/>
          <w:spacing w:val="20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thi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s</w:t>
      </w:r>
      <w:r>
        <w:rPr>
          <w:rFonts w:ascii="Arial" w:hAnsi="Arial" w:cs="Arial" w:eastAsia="Arial"/>
          <w:sz w:val="22"/>
          <w:szCs w:val="22"/>
          <w:color w:val="005581"/>
          <w:spacing w:val="5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Annua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005581"/>
          <w:spacing w:val="13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0"/>
          <w:b/>
          <w:bCs/>
        </w:rPr>
        <w:t>Report: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40" w:lineRule="auto"/>
        <w:ind w:right="-20"/>
        <w:jc w:val="left"/>
        <w:tabs>
          <w:tab w:pos="36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•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F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om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2012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to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THCE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ew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by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</w:rPr>
      </w:r>
    </w:p>
    <w:p>
      <w:pPr>
        <w:spacing w:before="24" w:after="0" w:line="240" w:lineRule="auto"/>
        <w:ind w:left="360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+2.3%,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below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the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+3.6%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health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ca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cost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</w:rPr>
      </w:r>
    </w:p>
    <w:p>
      <w:pPr>
        <w:spacing w:before="24" w:after="0" w:line="240" w:lineRule="auto"/>
        <w:ind w:left="360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owth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benchmark.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-20"/>
        <w:jc w:val="left"/>
        <w:tabs>
          <w:tab w:pos="36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•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THCE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totaled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$50.5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billion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in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2013,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</w:rPr>
      </w:r>
    </w:p>
    <w:p>
      <w:pPr>
        <w:spacing w:before="24" w:after="0" w:line="240" w:lineRule="auto"/>
        <w:ind w:left="360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$7,550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per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esident.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-20"/>
        <w:jc w:val="left"/>
        <w:tabs>
          <w:tab w:pos="36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•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Public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5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spending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7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comprised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8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60%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4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of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THCE.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70" w:lineRule="auto"/>
        <w:ind w:left="360" w:right="64" w:firstLine="-360"/>
        <w:jc w:val="left"/>
        <w:tabs>
          <w:tab w:pos="36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•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Both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the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biggest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insu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14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,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Blue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C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oss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Blue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Shield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of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MA,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and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the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biggest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physician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oup,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Partners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Community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HealthCa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Inc.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(PCHI),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eported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spending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inc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eases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that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we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among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the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largest.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</w:rPr>
      </w:r>
    </w:p>
    <w:p>
      <w:pPr>
        <w:spacing w:before="90" w:after="0" w:line="270" w:lineRule="auto"/>
        <w:ind w:left="360" w:right="89" w:firstLine="-360"/>
        <w:jc w:val="left"/>
        <w:tabs>
          <w:tab w:pos="36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•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In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contrast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to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the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evious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end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of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emium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inc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eases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pai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with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declining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benefit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value,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emiums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and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benefit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levels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emained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virtually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unchanged,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and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member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cost-sharing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did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not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inc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ease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f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om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2012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to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2013.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</w:rPr>
      </w:r>
    </w:p>
    <w:p>
      <w:pPr>
        <w:spacing w:before="90" w:after="0" w:line="270" w:lineRule="auto"/>
        <w:ind w:left="360" w:right="466" w:firstLine="-360"/>
        <w:jc w:val="left"/>
        <w:tabs>
          <w:tab w:pos="36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•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Comme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97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cial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member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en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97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ollment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with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primary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ca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1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97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oviders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paid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1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under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alte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3"/>
          <w:w w:val="97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native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payment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97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methodologies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dec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eased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slightly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to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34.3%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in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2013.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</w:rPr>
      </w:r>
    </w:p>
    <w:p>
      <w:pPr>
        <w:spacing w:before="90" w:after="0" w:line="240" w:lineRule="auto"/>
        <w:ind w:right="-20"/>
        <w:jc w:val="left"/>
        <w:tabs>
          <w:tab w:pos="36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•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The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was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slow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but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steady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owth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in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</w:rPr>
      </w:r>
    </w:p>
    <w:p>
      <w:pPr>
        <w:spacing w:before="24" w:after="0" w:line="240" w:lineRule="auto"/>
        <w:ind w:left="360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en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ollment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in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self-insu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plans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f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om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</w:rPr>
      </w:r>
    </w:p>
    <w:p>
      <w:pPr>
        <w:spacing w:before="24" w:after="0" w:line="240" w:lineRule="auto"/>
        <w:ind w:left="360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2012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to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2013,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contributing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to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dec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ease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</w:rPr>
      </w:r>
    </w:p>
    <w:p>
      <w:pPr>
        <w:spacing w:before="24" w:after="0" w:line="240" w:lineRule="auto"/>
        <w:ind w:left="360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in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HMO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</w:rPr>
        <w:t>en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ollment.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5581"/>
          <w:spacing w:val="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3" w:equalWidth="0">
            <w:col w:w="3579" w:space="281"/>
            <w:col w:w="3481" w:space="269"/>
            <w:col w:w="3570"/>
          </w:cols>
        </w:sectPr>
      </w:pPr>
      <w:rPr/>
    </w:p>
    <w:p>
      <w:pPr>
        <w:spacing w:before="73" w:after="0" w:line="241" w:lineRule="auto"/>
        <w:ind w:left="110" w:right="8072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Th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Massachusett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19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paye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9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an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provider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4"/>
          <w:b/>
          <w:bCs/>
        </w:rPr>
        <w:t>market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4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11"/>
          <w:w w:val="84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4"/>
          <w:b/>
          <w:bCs/>
        </w:rPr>
        <w:t>ar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4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6"/>
          <w:w w:val="84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4"/>
          <w:b/>
          <w:bCs/>
        </w:rPr>
        <w:t>highl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4"/>
          <w:b/>
          <w:bCs/>
        </w:rPr>
        <w:t>y</w:t>
      </w:r>
      <w:r>
        <w:rPr>
          <w:rFonts w:ascii="Arial" w:hAnsi="Arial" w:cs="Arial" w:eastAsia="Arial"/>
          <w:sz w:val="19"/>
          <w:szCs w:val="19"/>
          <w:color w:val="717073"/>
          <w:spacing w:val="-8"/>
          <w:w w:val="84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concentrated.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159" w:lineRule="exact"/>
        <w:ind w:left="54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pt;margin-top:2.11442pt;width:16.0980pt;height:16.0980pt;mso-position-horizontal-relative:page;mso-position-vertical-relative:paragraph;z-index:-3312" coordorigin="630,42" coordsize="322,322">
            <v:shape style="position:absolute;left:630;top:42;width:322;height:322" coordorigin="630,42" coordsize="322,322" path="m630,364l952,364,952,42,630,42,630,364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Market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Sha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3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by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Payer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Membership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(2013)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1" w:lineRule="exact"/>
        <w:ind w:left="223" w:right="-20"/>
        <w:jc w:val="left"/>
        <w:tabs>
          <w:tab w:pos="54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1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ab/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and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ovider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Payments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(2011)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BCBS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cove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four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out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every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10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Massachusetts.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17" w:after="0" w:line="240" w:lineRule="auto"/>
        <w:ind w:left="110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six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payers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nearly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90%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comme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cial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membership.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10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Partners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eceived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28%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dollars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spent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acute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hospital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physician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services,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than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22" w:after="0" w:line="278" w:lineRule="auto"/>
        <w:ind w:left="110" w:right="5646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94.748001pt;margin-top:30.838226pt;width:204.045pt;height:171.313pt;mso-position-horizontal-relative:page;mso-position-vertical-relative:paragraph;z-index:-3316" coordorigin="1895,617" coordsize="4081,3426">
            <v:group style="position:absolute;left:4144;top:868;width:212;height:1527" coordorigin="4144,868" coordsize="212,1527">
              <v:shape style="position:absolute;left:4144;top:868;width:212;height:1527" coordorigin="4144,868" coordsize="212,1527" path="m4344,868l4264,871,4203,876,4144,883,4356,2394,4344,868e" filled="t" fillcolor="#A1A1A4" stroked="f">
                <v:path arrowok="t"/>
                <v:fill/>
              </v:shape>
            </v:group>
            <v:group style="position:absolute;left:4144;top:868;width:212;height:1527" coordorigin="4144,868" coordsize="212,1527">
              <v:shape style="position:absolute;left:4144;top:868;width:212;height:1527" coordorigin="4144,868" coordsize="212,1527" path="m4356,2394l4144,883,4163,880,4183,878,4243,872,4304,869,4344,868,4356,2394xe" filled="f" stroked="t" strokeweight="1.7pt" strokecolor="#FFFFFF">
                <v:path arrowok="t"/>
              </v:shape>
            </v:group>
            <v:group style="position:absolute;left:3885;top:883;width:472;height:1511" coordorigin="3885,883" coordsize="472,1511">
              <v:shape style="position:absolute;left:3885;top:883;width:472;height:1511" coordorigin="3885,883" coordsize="472,1511" path="m4137,883l4075,893,4001,909,3926,929,3885,942,4356,2394,4137,883e" filled="t" fillcolor="#005581" stroked="f">
                <v:path arrowok="t"/>
                <v:fill/>
              </v:shape>
            </v:group>
            <v:group style="position:absolute;left:3885;top:883;width:472;height:1511" coordorigin="3885,883" coordsize="472,1511">
              <v:shape style="position:absolute;left:3885;top:883;width:472;height:1511" coordorigin="3885,883" coordsize="472,1511" path="m4356,2394l3885,942,3906,936,3926,929,4001,909,4075,893,4137,883,4356,2394xe" filled="f" stroked="t" strokeweight="1.7pt" strokecolor="#FFFFFF">
                <v:path arrowok="t"/>
              </v:shape>
            </v:group>
            <v:group style="position:absolute;left:3616;top:946;width:740;height:1448" coordorigin="3616,946" coordsize="740,1448">
              <v:shape style="position:absolute;left:3616;top:946;width:740;height:1448" coordorigin="3616,946" coordsize="740,1448" path="m3872,946l3815,967,3742,997,3670,1030,3616,1059,4356,2394,3872,946e" filled="t" fillcolor="#005581" stroked="f">
                <v:path arrowok="t"/>
                <v:fill/>
              </v:shape>
            </v:group>
            <v:group style="position:absolute;left:3616;top:946;width:740;height:1448" coordorigin="3616,946" coordsize="740,1448">
              <v:shape style="position:absolute;left:3616;top:946;width:740;height:1448" coordorigin="3616,946" coordsize="740,1448" path="m4356,2394l3616,1059,3634,1049,3652,1040,3724,1005,3796,974,3853,953,3872,946,4356,2394xe" filled="f" stroked="t" strokeweight="1.7pt" strokecolor="#FFFFFF">
                <v:path arrowok="t"/>
              </v:shape>
            </v:group>
            <v:group style="position:absolute;left:3296;top:1068;width:1061;height:1326" coordorigin="3296,1068" coordsize="1061,1326">
              <v:shape style="position:absolute;left:3296;top:1068;width:1061;height:1326" coordorigin="3296,1068" coordsize="1061,1326" path="m3600,1068l3548,1099,3498,1132,3433,1179,3371,1229,3325,1268,3296,1296,4356,2394,3600,1068e" filled="t" fillcolor="#005581" stroked="f">
                <v:path arrowok="t"/>
                <v:fill/>
              </v:shape>
            </v:group>
            <v:group style="position:absolute;left:3296;top:1068;width:1061;height:1326" coordorigin="3296,1068" coordsize="1061,1326">
              <v:shape style="position:absolute;left:3296;top:1068;width:1061;height:1326" coordorigin="3296,1068" coordsize="1061,1326" path="m4356,2394l3296,1296,3311,1282,3325,1268,3371,1229,3433,1179,3498,1132,3548,1099,3600,1068,4356,2394xe" filled="f" stroked="t" strokeweight="1.7pt" strokecolor="#FFFFFF">
                <v:path arrowok="t"/>
              </v:shape>
            </v:group>
            <v:group style="position:absolute;left:3008;top:1296;width:1348;height:1098" coordorigin="3008,1296" coordsize="1348,1098">
              <v:shape style="position:absolute;left:3008;top:1296;width:1348;height:1098" coordorigin="3008,1296" coordsize="1348,1098" path="m3296,1296l3244,1349,3195,1402,3151,1456,3109,1513,3070,1572,3032,1634,3008,1678,4356,2394,3296,1296e" filled="t" fillcolor="#005581" stroked="f">
                <v:path arrowok="t"/>
                <v:fill/>
              </v:shape>
            </v:group>
            <v:group style="position:absolute;left:3008;top:1296;width:1348;height:1098" coordorigin="3008,1296" coordsize="1348,1098">
              <v:shape style="position:absolute;left:3008;top:1296;width:1348;height:1098" coordorigin="3008,1296" coordsize="1348,1098" path="m4356,2394l3008,1678,3020,1656,3032,1634,3070,1572,3109,1513,3151,1456,3195,1402,3244,1349,3296,1296,4356,2394xe" filled="f" stroked="t" strokeweight="1.7pt" strokecolor="#FFFFFF">
                <v:path arrowok="t"/>
              </v:shape>
            </v:group>
            <v:group style="position:absolute;left:2832;top:1678;width:1525;height:717" coordorigin="2832,1678" coordsize="1525,717">
              <v:shape style="position:absolute;left:2832;top:1678;width:1525;height:717" coordorigin="2832,1678" coordsize="1525,717" path="m3008,1678l2977,1740,2949,1801,2924,1863,2902,1924,2883,1986,2867,2049,2854,2112,2844,2178,2837,2245,2832,2315,4356,2394,3008,1678e" filled="t" fillcolor="#005581" stroked="f">
                <v:path arrowok="t"/>
                <v:fill/>
              </v:shape>
            </v:group>
            <v:group style="position:absolute;left:2832;top:1678;width:1525;height:717" coordorigin="2832,1678" coordsize="1525,717">
              <v:shape style="position:absolute;left:2832;top:1678;width:1525;height:717" coordorigin="2832,1678" coordsize="1525,717" path="m4356,2394l2832,2315,2834,2279,2837,2245,2844,2178,2854,2112,2867,2049,2883,1986,2902,1924,2924,1863,2949,1801,2977,1740,3008,1678,4356,2394xe" filled="f" stroked="t" strokeweight="1.7pt" strokecolor="#FFFFFF">
                <v:path arrowok="t"/>
              </v:shape>
            </v:group>
            <v:group style="position:absolute;left:2829;top:2315;width:1527;height:820" coordorigin="2829,2315" coordsize="1527,820">
              <v:shape style="position:absolute;left:2829;top:2315;width:1527;height:820" coordorigin="2829,2315" coordsize="1527,820" path="m2832,2315l2830,2360,2829,2404,2830,2448,2834,2533,2843,2617,2857,2698,2875,2779,2899,2858,2927,2937,2961,3016,3000,3095,3021,3135,4356,2394,2832,2315e" filled="t" fillcolor="#005581" stroked="f">
                <v:path arrowok="t"/>
                <v:fill/>
              </v:shape>
            </v:group>
            <v:group style="position:absolute;left:2829;top:2315;width:1527;height:820" coordorigin="2829,2315" coordsize="1527,820">
              <v:shape style="position:absolute;left:2829;top:2315;width:1527;height:820" coordorigin="2829,2315" coordsize="1527,820" path="m4356,2394l3021,3135,3000,3095,2980,3055,2943,2976,2912,2898,2886,2819,2865,2739,2849,2658,2838,2575,2831,2491,2829,2404,2830,2360,2832,2315,4356,2394xe" filled="f" stroked="t" strokeweight="1.7pt" strokecolor="#FFFFFF">
                <v:path arrowok="t"/>
              </v:shape>
            </v:group>
            <v:group style="position:absolute;left:3021;top:2394;width:1335;height:1384" coordorigin="3021,2394" coordsize="1335,1384">
              <v:shape style="position:absolute;left:3021;top:2394;width:1335;height:1384" coordorigin="3021,2394" coordsize="1335,1384" path="m4356,2394l3021,3135,3046,3178,3072,3220,3126,3301,3185,3377,3247,3447,3313,3514,3383,3575,3458,3632,3538,3685,3622,3733,3711,3778,4356,2394e" filled="t" fillcolor="#005581" stroked="f">
                <v:path arrowok="t"/>
                <v:fill/>
              </v:shape>
            </v:group>
            <v:group style="position:absolute;left:3021;top:2394;width:1335;height:1384" coordorigin="3021,2394" coordsize="1335,1384">
              <v:shape style="position:absolute;left:3021;top:2394;width:1335;height:1384" coordorigin="3021,2394" coordsize="1335,1384" path="m4356,2394l3711,3778,3666,3756,3622,3733,3538,3685,3458,3632,3383,3575,3313,3514,3247,3447,3185,3377,3126,3301,3072,3220,3021,3135,4356,2394xe" filled="f" stroked="t" strokeweight="1.7pt" strokecolor="#FFFFFF">
                <v:path arrowok="t"/>
              </v:shape>
            </v:group>
            <v:group style="position:absolute;left:3711;top:2394;width:1543;height:1533" coordorigin="3711,2394" coordsize="1543,1533">
              <v:shape style="position:absolute;left:3711;top:2394;width:1543;height:1533" coordorigin="3711,2394" coordsize="1543,1533" path="m4356,2394l3711,3778,3789,3812,3868,3842,3947,3867,4027,3888,4106,3905,4186,3917,4266,3924,4345,3928,4424,3926,4503,3921,4582,3911,4660,3897,4738,3879,4814,3856,4890,3829,4965,3798,5039,3762,5112,3722,5184,3678,5254,3630,4356,2394e" filled="t" fillcolor="#005581" stroked="f">
                <v:path arrowok="t"/>
                <v:fill/>
              </v:shape>
            </v:group>
            <v:group style="position:absolute;left:3711;top:2394;width:1543;height:1533" coordorigin="3711,2394" coordsize="1543,1533">
              <v:shape style="position:absolute;left:3711;top:2394;width:1543;height:1533" coordorigin="3711,2394" coordsize="1543,1533" path="m4356,2394l5254,3630,5184,3678,5112,3722,5039,3762,4965,3798,4890,3829,4814,3856,4738,3879,4660,3897,4582,3911,4503,3921,4424,3926,4345,3928,4266,3924,4186,3917,4106,3905,4027,3888,3947,3867,3868,3842,3789,3812,3711,3778,4356,2394xe" filled="f" stroked="t" strokeweight="1.7pt" strokecolor="#FFFFFF">
                <v:path arrowok="t"/>
              </v:shape>
            </v:group>
            <v:group style="position:absolute;left:4356;top:868;width:1527;height:2762" coordorigin="4356,868" coordsize="1527,2762">
              <v:shape style="position:absolute;left:4356;top:868;width:1527;height:2762" coordorigin="4356,868" coordsize="1527,2762" path="m4356,868l4356,2394,5254,3630,5314,3584,5371,3536,5425,3487,5476,3435,5525,3382,5570,3327,5613,3270,5652,3212,5689,3152,5722,3090,5752,3027,5780,2962,5804,2896,5825,2828,5842,2759,5857,2689,5868,2617,5877,2544,5882,2470,5883,2394,5878,2269,5863,2147,5839,2028,5805,1912,5763,1800,5713,1693,5654,1590,5589,1493,5516,1401,5436,1315,5350,1235,5258,1162,5161,1096,5058,1038,4951,988,4839,946,4723,912,4604,888,4482,873,4356,868e" filled="t" fillcolor="#005581" stroked="f">
                <v:path arrowok="t"/>
                <v:fill/>
              </v:shape>
            </v:group>
            <v:group style="position:absolute;left:4356;top:868;width:1527;height:2762" coordorigin="4356,868" coordsize="1527,2762">
              <v:shape style="position:absolute;left:4356;top:868;width:1527;height:2762" coordorigin="4356,868" coordsize="1527,2762" path="m4356,2394l4356,868,4482,873,4604,888,4723,912,4839,946,4951,988,5058,1038,5161,1096,5258,1162,5350,1235,5436,1315,5516,1401,5589,1493,5654,1590,5713,1693,5763,1800,5805,1912,5839,2028,5863,2147,5878,2269,5883,2394,5882,2470,5877,2544,5868,2617,5857,2689,5842,2759,5825,2828,5804,2896,5780,2962,5752,3027,5722,3090,5689,3152,5652,3212,5613,3270,5570,3327,5525,3382,5476,3435,5425,3487,5371,3536,5314,3584,5254,3630,4356,2394xe" filled="f" stroked="t" strokeweight="1.7pt" strokecolor="#FFFFFF">
                <v:path arrowok="t"/>
              </v:shape>
            </v:group>
            <v:group style="position:absolute;left:3590;top:1633;width:1530;height:1530" coordorigin="3590,1633" coordsize="1530,1530">
              <v:shape style="position:absolute;left:3590;top:1633;width:1530;height:1530" coordorigin="3590,1633" coordsize="1530,1530" path="m4355,1633l4292,1636,4231,1643,4171,1655,4113,1672,4004,1719,3903,1781,3814,1857,3738,1946,3676,2047,3629,2156,3612,2214,3600,2274,3593,2336,3590,2398,3593,2461,3600,2522,3612,2582,3629,2640,3676,2750,3738,2850,3814,2939,3903,3016,4004,3078,4113,3124,4171,3141,4231,3153,4292,3161,4355,3163,4418,3161,4479,3153,4539,3141,4597,3124,4707,3078,4807,3016,4896,2939,4973,2850,5035,2750,5081,2640,5098,2582,5110,2522,5118,2461,5120,2398,5118,2336,5110,2274,5098,2214,5081,2156,5035,2047,4973,1946,4896,1857,4807,1781,4707,1719,4597,1672,4539,1655,4479,1643,4418,1636,4355,1633e" filled="t" fillcolor="#FFFFFF" stroked="f">
                <v:path arrowok="t"/>
                <v:fill/>
              </v:shape>
              <v:shape style="position:absolute;left:4136;top:879;width:220;height:836" type="#_x0000_t75">
                <v:imagedata r:id="rId7" o:title=""/>
              </v:shape>
            </v:group>
            <v:group style="position:absolute;left:4356;top:879;width:2;height:758" coordorigin="4356,879" coordsize="2,758">
              <v:shape style="position:absolute;left:4356;top:879;width:2;height:758" coordorigin="4356,879" coordsize="0,758" path="m4356,879l4357,1636,4357,879e" filled="t" fillcolor="#005581" stroked="f">
                <v:path arrowok="t"/>
                <v:fill/>
              </v:shape>
              <v:shape style="position:absolute;left:1895;top:617;width:4081;height:3426" type="#_x0000_t75">
                <v:imagedata r:id="rId8" o:title=""/>
              </v:shape>
            </v:group>
            <w10:wrap type="none"/>
          </v:group>
        </w:pict>
      </w:r>
      <w:r>
        <w:rPr/>
        <w:pict>
          <v:group style="position:absolute;margin-left:323.721802pt;margin-top:42.908325pt;width:210.648188pt;height:161.8299pt;mso-position-horizontal-relative:page;mso-position-vertical-relative:paragraph;z-index:-3315" coordorigin="6474,858" coordsize="4213,3237">
            <v:group style="position:absolute;left:6526;top:2395;width:1654;height:1522" coordorigin="6526,2395" coordsize="1654,1522">
              <v:shape style="position:absolute;left:6526;top:2395;width:1654;height:1522" coordorigin="6526,2395" coordsize="1654,1522" path="m8013,2395l6526,2719,6555,2832,6591,2940,6636,3044,6687,3144,6745,3239,6809,3329,6880,3413,6956,3492,7037,3565,7124,3632,7215,3693,7310,3747,7409,3794,7511,3834,7617,3866,7725,3891,7836,3908,7949,3917,8064,3917,8180,3909,8013,2395e" filled="t" fillcolor="#005581" stroked="f">
                <v:path arrowok="t"/>
                <v:fill/>
              </v:shape>
              <v:shape style="position:absolute;left:6526;top:2395;width:1654;height:1522" type="#_x0000_t75">
                <v:imagedata r:id="rId9" o:title=""/>
              </v:shape>
            </v:group>
            <v:group style="position:absolute;left:6491;top:873;width:1522;height:1833" coordorigin="6491,873" coordsize="1522,1833">
              <v:shape style="position:absolute;left:6491;top:873;width:1522;height:1833" coordorigin="6491,873" coordsize="1522,1833" path="m8000,873l7939,875,7861,880,7782,890,7722,901,7581,935,7465,975,7353,1023,7247,1079,7147,1143,7052,1214,6964,1292,6882,1376,6807,1466,6739,1561,6679,1662,6627,1766,6582,1875,6546,1987,6519,2102,6501,2219,6491,2339,6492,2461,6502,2583,6523,2706,8013,2395,8000,873e" filled="t" fillcolor="#A1A1A4" stroked="f">
                <v:path arrowok="t"/>
                <v:fill/>
              </v:shape>
            </v:group>
            <v:group style="position:absolute;left:8013;top:2395;width:619;height:1514" coordorigin="8013,2395" coordsize="619,1514">
              <v:shape style="position:absolute;left:8013;top:2395;width:619;height:1514" coordorigin="8013,2395" coordsize="619,1514" path="m8013,2395l8172,3910,8197,3907,8222,3904,8294,3892,8363,3878,8430,3861,8497,3840,8564,3815,8632,3786,8013,2395e" filled="t" fillcolor="#005581" stroked="f">
                <v:path arrowok="t"/>
                <v:fill/>
              </v:shape>
            </v:group>
            <v:group style="position:absolute;left:8013;top:2395;width:1095;height:1391" coordorigin="8013,2395" coordsize="1095,1391">
              <v:shape style="position:absolute;left:8013;top:2395;width:1095;height:1391" coordorigin="8013,2395" coordsize="1095,1391" path="m8013,2395l8632,3786,8660,3774,8687,3761,8765,3720,8840,3675,8910,3627,8978,3574,9044,3516,9108,3453,8013,2395e" filled="t" fillcolor="#005581" stroked="f">
                <v:path arrowok="t"/>
                <v:fill/>
              </v:shape>
            </v:group>
            <v:group style="position:absolute;left:8013;top:2395;width:1494;height:1058" coordorigin="8013,2395" coordsize="1494,1058">
              <v:shape style="position:absolute;left:8013;top:2395;width:1494;height:1058" coordorigin="8013,2395" coordsize="1494,1058" path="m8013,2395l9108,3453,9140,3420,9170,3386,9226,3318,9277,3247,9324,3174,9366,3099,9403,3022,9436,2942,9464,2860,9488,2774,9508,2686,8013,2395e" filled="t" fillcolor="#005581" stroked="f">
                <v:path arrowok="t"/>
                <v:fill/>
              </v:shape>
            </v:group>
            <v:group style="position:absolute;left:8013;top:873;width:1522;height:1800" coordorigin="8013,873" coordsize="1522,1800">
              <v:shape style="position:absolute;left:8013;top:873;width:1522;height:1800" coordorigin="8013,873" coordsize="1522,1800" path="m8013,873l8013,2395,9510,2673,9521,2611,9530,2536,9535,2459,9536,2395,9531,2271,9516,2148,9491,2030,9458,1914,9416,1803,9366,1696,9308,1593,9242,1496,9169,1405,9090,1319,9004,1239,8912,1167,8815,1101,8713,1043,8606,993,8494,951,8379,917,8260,893,8138,878,8013,873e" filled="t" fillcolor="#005581" stroked="f">
                <v:path arrowok="t"/>
                <v:fill/>
              </v:shape>
              <v:shape style="position:absolute;left:7792;top:879;width:220;height:790" type="#_x0000_t75">
                <v:imagedata r:id="rId10" o:title=""/>
              </v:shape>
            </v:group>
            <v:group style="position:absolute;left:8012;top:879;width:2;height:758" coordorigin="8012,879" coordsize="2,758">
              <v:shape style="position:absolute;left:8012;top:879;width:2;height:758" coordorigin="8012,879" coordsize="0,758" path="m8012,879l8012,1636,8012,879e" filled="t" fillcolor="#005581" stroked="f">
                <v:path arrowok="t"/>
                <v:fill/>
              </v:shape>
              <v:shape style="position:absolute;left:7873;top:3153;width:299;height:771" type="#_x0000_t75">
                <v:imagedata r:id="rId11" o:title=""/>
              </v:shape>
              <v:shape style="position:absolute;left:6474;top:858;width:4213;height:3237" type="#_x0000_t75">
                <v:imagedata r:id="rId12" o:title=""/>
              </v:shape>
            </v:group>
            <w10:wrap type="none"/>
          </v:group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times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eater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than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next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biggest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system.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Nearly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ee-quarters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payments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went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various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integrated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ovider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systems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(compa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stand-alone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hospitals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other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physician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oups).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45" w:after="0" w:line="312" w:lineRule="auto"/>
        <w:ind w:left="110" w:right="6535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0.188030pt;width:267.808pt;height:.1pt;mso-position-horizontal-relative:page;mso-position-vertical-relative:paragraph;z-index:-3313" coordorigin="630,404" coordsize="5356,2">
            <v:shape style="position:absolute;left:630;top:404;width:5356;height:2" coordorigin="630,404" coordsize="5356,0" path="m630,404l5986,404e" filled="f" stroked="t" strokeweight=".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Notes: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Harva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Pilgrim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(HPHC)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5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Plans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Inc.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membership.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Some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ovider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consolidation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activity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has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occur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since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this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data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was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collected.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6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(paye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-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data)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Mar w:header="0" w:footer="486" w:top="780" w:bottom="720" w:left="520" w:right="540"/>
          <w:pgSz w:w="12240" w:h="15840"/>
        </w:sectPr>
      </w:pPr>
      <w:rPr/>
    </w:p>
    <w:p>
      <w:pPr>
        <w:spacing w:before="17" w:after="0" w:line="240" w:lineRule="auto"/>
        <w:ind w:left="110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/>
        <w:pict>
          <v:group style="position:absolute;margin-left:31.5pt;margin-top:-8.618017pt;width:549pt;height:.1pt;mso-position-horizontal-relative:page;mso-position-vertical-relative:paragraph;z-index:-3317" coordorigin="630,-172" coordsize="10980,2">
            <v:shape style="position:absolute;left:630;top:-172;width:10980;height:2" coordorigin="630,-172" coordsize="10980,0" path="m630,-172l11610,-172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Back</w:t>
      </w:r>
      <w:r>
        <w:rPr>
          <w:rFonts w:ascii="Arial" w:hAnsi="Arial" w:cs="Arial" w:eastAsia="Arial"/>
          <w:sz w:val="36"/>
          <w:szCs w:val="36"/>
          <w:color w:val="005581"/>
          <w:spacing w:val="3"/>
          <w:w w:val="78"/>
        </w:rPr>
        <w:t>g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9"/>
        </w:rPr>
        <w:t>round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07" w:lineRule="auto"/>
        <w:ind w:left="110" w:right="13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2012,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Legislature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passed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Chapter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224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Acts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2012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(Chapter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224),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Act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Improving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Quality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Reducing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Costs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Through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Increased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87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ransparenc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87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left="110" w:right="-1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Efficiency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3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Innovation.</w:t>
      </w:r>
      <w:r>
        <w:rPr>
          <w:rFonts w:ascii="Times New Roman" w:hAnsi="Times New Roman" w:cs="Times New Roman" w:eastAsia="Times New Roman"/>
          <w:sz w:val="19"/>
          <w:szCs w:val="19"/>
          <w:spacing w:val="9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Chapter</w:t>
      </w:r>
      <w:r>
        <w:rPr>
          <w:rFonts w:ascii="Times New Roman" w:hAnsi="Times New Roman" w:cs="Times New Roman" w:eastAsia="Times New Roman"/>
          <w:sz w:val="19"/>
          <w:szCs w:val="19"/>
          <w:spacing w:val="7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224</w:t>
      </w:r>
      <w:r>
        <w:rPr>
          <w:rFonts w:ascii="Times New Roman" w:hAnsi="Times New Roman" w:cs="Times New Roman" w:eastAsia="Times New Roman"/>
          <w:sz w:val="19"/>
          <w:szCs w:val="19"/>
          <w:spacing w:val="3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created</w:t>
      </w:r>
      <w:r>
        <w:rPr>
          <w:rFonts w:ascii="Times New Roman" w:hAnsi="Times New Roman" w:cs="Times New Roman" w:eastAsia="Times New Roman"/>
          <w:sz w:val="19"/>
          <w:szCs w:val="19"/>
          <w:spacing w:val="6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Center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Information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Analysis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(CHIA)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monitor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provide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information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support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improvements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qualit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86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5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86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fordabilit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86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9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access,</w:t>
      </w:r>
      <w:r>
        <w:rPr>
          <w:rFonts w:ascii="Times New Roman" w:hAnsi="Times New Roman" w:cs="Times New Roman" w:eastAsia="Times New Roman"/>
          <w:sz w:val="19"/>
          <w:szCs w:val="19"/>
          <w:spacing w:val="6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6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3"/>
          <w:w w:val="8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outcomes.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left="110" w:right="5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this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Annual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Report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other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reports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System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Performance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series,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CHIA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provides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statistics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analysis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support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these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goals.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7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market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characterized</w:t>
      </w:r>
      <w:r>
        <w:rPr>
          <w:rFonts w:ascii="Times New Roman" w:hAnsi="Times New Roman" w:cs="Times New Roman" w:eastAsia="Times New Roman"/>
          <w:sz w:val="19"/>
          <w:szCs w:val="19"/>
          <w:spacing w:val="11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by</w:t>
      </w:r>
      <w:r>
        <w:rPr>
          <w:rFonts w:ascii="Times New Roman" w:hAnsi="Times New Roman" w:cs="Times New Roman" w:eastAsia="Times New Roman"/>
          <w:sz w:val="19"/>
          <w:szCs w:val="19"/>
          <w:spacing w:val="3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significant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concentration</w:t>
      </w:r>
      <w:r>
        <w:rPr>
          <w:rFonts w:ascii="Times New Roman" w:hAnsi="Times New Roman" w:cs="Times New Roman" w:eastAsia="Times New Roman"/>
          <w:sz w:val="19"/>
          <w:szCs w:val="19"/>
          <w:spacing w:val="11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both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providers.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2013,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three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gest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accounted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approximately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two-thirds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14" w:lineRule="exact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enrolled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commercial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coverage;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307" w:lineRule="auto"/>
        <w:ind w:right="-4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Blue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Cross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Blue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Shield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(BCBS)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alone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enrolled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40%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members.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89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ogethe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89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3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four</w:t>
      </w:r>
      <w:r>
        <w:rPr>
          <w:rFonts w:ascii="Times New Roman" w:hAnsi="Times New Roman" w:cs="Times New Roman" w:eastAsia="Times New Roman"/>
          <w:sz w:val="19"/>
          <w:szCs w:val="19"/>
          <w:spacing w:val="4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88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gest</w:t>
      </w:r>
      <w:r>
        <w:rPr>
          <w:rFonts w:ascii="Times New Roman" w:hAnsi="Times New Roman" w:cs="Times New Roman" w:eastAsia="Times New Roman"/>
          <w:sz w:val="19"/>
          <w:szCs w:val="19"/>
          <w:spacing w:val="5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provider</w:t>
      </w:r>
      <w:r>
        <w:rPr>
          <w:rFonts w:ascii="Times New Roman" w:hAnsi="Times New Roman" w:cs="Times New Roman" w:eastAsia="Times New Roman"/>
          <w:sz w:val="19"/>
          <w:szCs w:val="19"/>
          <w:spacing w:val="7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systems</w:t>
      </w:r>
      <w:r>
        <w:rPr>
          <w:rFonts w:ascii="Times New Roman" w:hAnsi="Times New Roman" w:cs="Times New Roman" w:eastAsia="Times New Roman"/>
          <w:sz w:val="19"/>
          <w:szCs w:val="19"/>
          <w:spacing w:val="7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accounted</w:t>
      </w:r>
      <w:r>
        <w:rPr>
          <w:rFonts w:ascii="Times New Roman" w:hAnsi="Times New Roman" w:cs="Times New Roman" w:eastAsia="Times New Roman"/>
          <w:sz w:val="19"/>
          <w:szCs w:val="19"/>
          <w:spacing w:val="8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nearly</w:t>
      </w:r>
      <w:r>
        <w:rPr>
          <w:rFonts w:ascii="Times New Roman" w:hAnsi="Times New Roman" w:cs="Times New Roman" w:eastAsia="Times New Roman"/>
          <w:sz w:val="19"/>
          <w:szCs w:val="19"/>
          <w:spacing w:val="5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50%</w:t>
      </w:r>
      <w:r>
        <w:rPr>
          <w:rFonts w:ascii="Times New Roman" w:hAnsi="Times New Roman" w:cs="Times New Roman" w:eastAsia="Times New Roman"/>
          <w:sz w:val="19"/>
          <w:szCs w:val="19"/>
          <w:spacing w:val="4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3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total</w:t>
      </w:r>
      <w:r>
        <w:rPr>
          <w:rFonts w:ascii="Times New Roman" w:hAnsi="Times New Roman" w:cs="Times New Roman" w:eastAsia="Times New Roman"/>
          <w:sz w:val="19"/>
          <w:szCs w:val="19"/>
          <w:spacing w:val="4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market.</w:t>
      </w:r>
      <w:r>
        <w:rPr>
          <w:rFonts w:ascii="Times New Roman" w:hAnsi="Times New Roman" w:cs="Times New Roman" w:eastAsia="Times New Roman"/>
          <w:sz w:val="19"/>
          <w:szCs w:val="19"/>
          <w:spacing w:val="6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20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88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8"/>
        </w:rPr>
        <w:t>1,</w:t>
      </w:r>
      <w:r>
        <w:rPr>
          <w:rFonts w:ascii="Times New Roman" w:hAnsi="Times New Roman" w:cs="Times New Roman" w:eastAsia="Times New Roman"/>
          <w:sz w:val="19"/>
          <w:szCs w:val="19"/>
          <w:spacing w:val="4"/>
          <w:w w:val="8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Partners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HealthCare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(Partners)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alone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received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28%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total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hospital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physician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payments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9"/>
        </w:rPr>
        <w:t>Massachusetts.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7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219pt;margin-top:-.376373pt;width:11.25pt;height:11.25pt;mso-position-horizontal-relative:page;mso-position-vertical-relative:paragraph;z-index:-3314" coordorigin="4380,-8" coordsize="225,225">
            <v:shape style="position:absolute;left:4380;top:-8;width:225;height:225" coordorigin="4380,-8" coordsize="225,225" path="m4380,217l4605,217,4605,-8,4380,-8,438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92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92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92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92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92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92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92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right="-53"/>
        <w:jc w:val="left"/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system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also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notable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its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concentration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Massachusetts-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1"/>
        </w:rPr>
        <w:t>based,</w:t>
      </w:r>
      <w:r>
        <w:rPr>
          <w:rFonts w:ascii="Times New Roman" w:hAnsi="Times New Roman" w:cs="Times New Roman" w:eastAsia="Times New Roman"/>
          <w:sz w:val="19"/>
          <w:szCs w:val="19"/>
          <w:spacing w:val="5"/>
          <w:w w:val="9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1"/>
        </w:rPr>
        <w:t>non-profit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9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1"/>
        </w:rPr>
        <w:t>entities</w:t>
      </w:r>
      <w:r>
        <w:rPr>
          <w:rFonts w:ascii="Times New Roman" w:hAnsi="Times New Roman" w:cs="Times New Roman" w:eastAsia="Times New Roman"/>
          <w:sz w:val="19"/>
          <w:szCs w:val="19"/>
          <w:spacing w:val="6"/>
          <w:w w:val="9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both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provider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markets.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providers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that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national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chains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distinct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1"/>
        </w:rPr>
        <w:t>minorit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9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1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6"/>
          <w:w w:val="9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1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3"/>
          <w:w w:val="9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1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9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1"/>
        </w:rPr>
        <w:t>-profit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9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1"/>
        </w:rPr>
        <w:t>provider</w:t>
      </w:r>
      <w:r>
        <w:rPr>
          <w:rFonts w:ascii="Times New Roman" w:hAnsi="Times New Roman" w:cs="Times New Roman" w:eastAsia="Times New Roman"/>
          <w:sz w:val="19"/>
          <w:szCs w:val="19"/>
          <w:spacing w:val="7"/>
          <w:w w:val="9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92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ganizations.</w:t>
      </w:r>
      <w:r>
        <w:rPr>
          <w:rFonts w:ascii="Times New Roman" w:hAnsi="Times New Roman" w:cs="Times New Roman" w:eastAsia="Times New Roman"/>
          <w:sz w:val="11"/>
          <w:szCs w:val="11"/>
          <w:color w:val="005581"/>
          <w:spacing w:val="0"/>
          <w:w w:val="92"/>
          <w:b/>
          <w:bCs/>
          <w:position w:val="4"/>
        </w:rPr>
        <w:t>1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-4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84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-profit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8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hospitals</w:t>
      </w:r>
      <w:r>
        <w:rPr>
          <w:rFonts w:ascii="Times New Roman" w:hAnsi="Times New Roman" w:cs="Times New Roman" w:eastAsia="Times New Roman"/>
          <w:sz w:val="19"/>
          <w:szCs w:val="19"/>
          <w:spacing w:val="7"/>
          <w:w w:val="8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have,</w:t>
      </w:r>
      <w:r>
        <w:rPr>
          <w:rFonts w:ascii="Times New Roman" w:hAnsi="Times New Roman" w:cs="Times New Roman" w:eastAsia="Times New Roman"/>
          <w:sz w:val="19"/>
          <w:szCs w:val="19"/>
          <w:spacing w:val="5"/>
          <w:w w:val="8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84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7"/>
          <w:w w:val="8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been</w:t>
      </w:r>
      <w:r>
        <w:rPr>
          <w:rFonts w:ascii="Times New Roman" w:hAnsi="Times New Roman" w:cs="Times New Roman" w:eastAsia="Times New Roman"/>
          <w:sz w:val="19"/>
          <w:szCs w:val="19"/>
          <w:spacing w:val="4"/>
          <w:w w:val="8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gaining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market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share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Commonwealth.</w:t>
      </w:r>
      <w:r>
        <w:rPr>
          <w:rFonts w:ascii="Times New Roman" w:hAnsi="Times New Roman" w:cs="Times New Roman" w:eastAsia="Times New Roman"/>
          <w:sz w:val="11"/>
          <w:szCs w:val="11"/>
          <w:color w:val="005581"/>
          <w:spacing w:val="0"/>
          <w:w w:val="85"/>
          <w:b/>
          <w:bCs/>
          <w:position w:val="4"/>
        </w:rPr>
        <w:t>2</w:t>
      </w:r>
      <w:r>
        <w:rPr>
          <w:rFonts w:ascii="Times New Roman" w:hAnsi="Times New Roman" w:cs="Times New Roman" w:eastAsia="Times New Roman"/>
          <w:sz w:val="11"/>
          <w:szCs w:val="11"/>
          <w:color w:val="005581"/>
          <w:spacing w:val="17"/>
          <w:w w:val="85"/>
          <w:b/>
          <w:bCs/>
          <w:position w:val="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5"/>
          <w:position w:val="0"/>
        </w:rPr>
        <w:t>Similarl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8"/>
          <w:w w:val="85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5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"/>
          <w:w w:val="8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5"/>
          <w:position w:val="0"/>
        </w:rPr>
        <w:t>while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4"/>
          <w:position w:val="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3"/>
          <w:w w:val="8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4"/>
          <w:position w:val="0"/>
        </w:rPr>
        <w:t>three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4"/>
          <w:w w:val="8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4"/>
          <w:position w:val="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84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4"/>
          <w:position w:val="0"/>
        </w:rPr>
        <w:t>gest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5"/>
          <w:w w:val="8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4"/>
          <w:position w:val="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6"/>
          <w:w w:val="8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84"/>
          <w:position w:val="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3"/>
          <w:w w:val="8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Massachusetts-based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215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  <w:position w:val="-1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3"/>
          <w:w w:val="84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  <w:position w:val="-1"/>
        </w:rPr>
        <w:t>non-profit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84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  <w:position w:val="-1"/>
        </w:rPr>
        <w:t>entities,</w:t>
      </w:r>
      <w:r>
        <w:rPr>
          <w:rFonts w:ascii="Times New Roman" w:hAnsi="Times New Roman" w:cs="Times New Roman" w:eastAsia="Times New Roman"/>
          <w:sz w:val="19"/>
          <w:szCs w:val="19"/>
          <w:spacing w:val="7"/>
          <w:w w:val="84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  <w:position w:val="-1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84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  <w:position w:val="-1"/>
        </w:rPr>
        <w:t>recent</w:t>
      </w:r>
      <w:r>
        <w:rPr>
          <w:rFonts w:ascii="Times New Roman" w:hAnsi="Times New Roman" w:cs="Times New Roman" w:eastAsia="Times New Roman"/>
          <w:sz w:val="19"/>
          <w:szCs w:val="19"/>
          <w:spacing w:val="5"/>
          <w:w w:val="84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  <w:position w:val="-1"/>
        </w:rPr>
        <w:t>years,</w:t>
      </w:r>
      <w:r>
        <w:rPr>
          <w:rFonts w:ascii="Times New Roman" w:hAnsi="Times New Roman" w:cs="Times New Roman" w:eastAsia="Times New Roman"/>
          <w:sz w:val="19"/>
          <w:szCs w:val="19"/>
          <w:spacing w:val="5"/>
          <w:w w:val="84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commercial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enrollment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has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increased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slightly</w:t>
      </w:r>
      <w:r>
        <w:rPr>
          <w:rFonts w:ascii="Times New Roman" w:hAnsi="Times New Roman" w:cs="Times New Roman" w:eastAsia="Times New Roman"/>
          <w:sz w:val="19"/>
          <w:szCs w:val="19"/>
          <w:spacing w:val="6"/>
          <w:w w:val="8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among</w:t>
      </w:r>
      <w:r>
        <w:rPr>
          <w:rFonts w:ascii="Times New Roman" w:hAnsi="Times New Roman" w:cs="Times New Roman" w:eastAsia="Times New Roman"/>
          <w:sz w:val="19"/>
          <w:szCs w:val="19"/>
          <w:spacing w:val="6"/>
          <w:w w:val="8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national,</w:t>
      </w:r>
      <w:r>
        <w:rPr>
          <w:rFonts w:ascii="Times New Roman" w:hAnsi="Times New Roman" w:cs="Times New Roman" w:eastAsia="Times New Roman"/>
          <w:sz w:val="19"/>
          <w:szCs w:val="19"/>
          <w:spacing w:val="7"/>
          <w:w w:val="8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84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84"/>
        </w:rPr>
        <w:t>-profit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8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payers.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right="5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Approximately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58%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enrolled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commercial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coverage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enrolled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self-insured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coverage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(where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provides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administrative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services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but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employer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holds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insurance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risk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coverage),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slightly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below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national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average.</w:t>
      </w:r>
      <w:r>
        <w:rPr>
          <w:rFonts w:ascii="Times New Roman" w:hAnsi="Times New Roman" w:cs="Times New Roman" w:eastAsia="Times New Roman"/>
          <w:sz w:val="11"/>
          <w:szCs w:val="11"/>
          <w:color w:val="005581"/>
          <w:spacing w:val="0"/>
          <w:w w:val="95"/>
          <w:b/>
          <w:bCs/>
          <w:position w:val="4"/>
        </w:rPr>
        <w:t>3</w:t>
      </w:r>
      <w:r>
        <w:rPr>
          <w:rFonts w:ascii="Times New Roman" w:hAnsi="Times New Roman" w:cs="Times New Roman" w:eastAsia="Times New Roman"/>
          <w:sz w:val="11"/>
          <w:szCs w:val="11"/>
          <w:color w:val="005581"/>
          <w:spacing w:val="19"/>
          <w:w w:val="95"/>
          <w:b/>
          <w:bCs/>
          <w:position w:val="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307" w:lineRule="auto"/>
        <w:ind w:right="134"/>
        <w:jc w:val="left"/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relatively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high</w:t>
      </w:r>
      <w:r>
        <w:rPr>
          <w:rFonts w:ascii="Times New Roman" w:hAnsi="Times New Roman" w:cs="Times New Roman" w:eastAsia="Times New Roman"/>
          <w:sz w:val="19"/>
          <w:szCs w:val="1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proportion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commercial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coverage</w:t>
      </w:r>
      <w:r>
        <w:rPr>
          <w:rFonts w:ascii="Times New Roman" w:hAnsi="Times New Roman" w:cs="Times New Roman" w:eastAsia="Times New Roman"/>
          <w:sz w:val="19"/>
          <w:szCs w:val="19"/>
          <w:spacing w:val="8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enrollees</w:t>
      </w:r>
      <w:r>
        <w:rPr>
          <w:rFonts w:ascii="Times New Roman" w:hAnsi="Times New Roman" w:cs="Times New Roman" w:eastAsia="Times New Roman"/>
          <w:sz w:val="19"/>
          <w:szCs w:val="19"/>
          <w:spacing w:val="8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who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choose</w:t>
      </w:r>
      <w:r>
        <w:rPr>
          <w:rFonts w:ascii="Times New Roman" w:hAnsi="Times New Roman" w:cs="Times New Roman" w:eastAsia="Times New Roman"/>
          <w:sz w:val="19"/>
          <w:szCs w:val="19"/>
          <w:spacing w:val="6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HMO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products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(54%)</w:t>
      </w:r>
      <w:r>
        <w:rPr>
          <w:rFonts w:ascii="Times New Roman" w:hAnsi="Times New Roman" w:cs="Times New Roman" w:eastAsia="Times New Roman"/>
          <w:sz w:val="11"/>
          <w:szCs w:val="11"/>
          <w:color w:val="005581"/>
          <w:spacing w:val="0"/>
          <w:w w:val="100"/>
          <w:b/>
          <w:bCs/>
          <w:position w:val="4"/>
        </w:rPr>
        <w:t>4</w:t>
      </w:r>
      <w:r>
        <w:rPr>
          <w:rFonts w:ascii="Times New Roman" w:hAnsi="Times New Roman" w:cs="Times New Roman" w:eastAsia="Times New Roman"/>
          <w:sz w:val="11"/>
          <w:szCs w:val="11"/>
          <w:color w:val="005581"/>
          <w:spacing w:val="-9"/>
          <w:w w:val="100"/>
          <w:b/>
          <w:bCs/>
          <w:position w:val="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rather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than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PPO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products.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8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PPO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enrollment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9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has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grown,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along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5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with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increasing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enrollment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self-insured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plans.</w:t>
      </w:r>
      <w:r>
        <w:rPr>
          <w:rFonts w:ascii="Times New Roman" w:hAnsi="Times New Roman" w:cs="Times New Roman" w:eastAsia="Times New Roman"/>
          <w:sz w:val="11"/>
          <w:szCs w:val="11"/>
          <w:color w:val="005581"/>
          <w:spacing w:val="0"/>
          <w:w w:val="100"/>
          <w:b/>
          <w:bCs/>
          <w:position w:val="4"/>
        </w:rPr>
        <w:t>5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Finall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93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5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11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characterized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high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rate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insurance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coverage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approximately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0" w:after="0" w:line="280" w:lineRule="atLeast"/>
        <w:ind w:right="219"/>
        <w:jc w:val="left"/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97%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residents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relative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other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states,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covers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greater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share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its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residents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through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Medicaid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than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other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states.</w:t>
      </w:r>
      <w:r>
        <w:rPr>
          <w:rFonts w:ascii="Times New Roman" w:hAnsi="Times New Roman" w:cs="Times New Roman" w:eastAsia="Times New Roman"/>
          <w:sz w:val="11"/>
          <w:szCs w:val="11"/>
          <w:color w:val="005581"/>
          <w:spacing w:val="0"/>
          <w:w w:val="100"/>
          <w:b/>
          <w:bCs/>
          <w:position w:val="4"/>
        </w:rPr>
        <w:t>6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3" w:equalWidth="0">
            <w:col w:w="3582" w:space="278"/>
            <w:col w:w="3475" w:space="275"/>
            <w:col w:w="3570"/>
          </w:cols>
        </w:sectPr>
      </w:pPr>
      <w:rPr/>
    </w:p>
    <w:p>
      <w:pPr>
        <w:spacing w:before="8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312" w:lineRule="auto"/>
        <w:ind w:left="227" w:right="127" w:firstLine="-94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</w:t>
      </w:r>
      <w:r>
        <w:rPr>
          <w:rFonts w:ascii="Arial" w:hAnsi="Arial" w:cs="Arial" w:eastAsia="Arial"/>
          <w:sz w:val="8"/>
          <w:szCs w:val="8"/>
          <w:color w:val="005581"/>
          <w:spacing w:val="13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Policy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Commission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(2014).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2013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Cost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ends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Report.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vailable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om: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7"/>
          <w:position w:val="0"/>
        </w:rPr>
        <w:t>http://ww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7"/>
          <w:position w:val="0"/>
        </w:rPr>
        <w:t>w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.mass.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gov/anf/docs/hpc/2013-cost-t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4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ends-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4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eport-full-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4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eport.pdf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1" w:after="0" w:line="311" w:lineRule="auto"/>
        <w:ind w:left="227" w:right="-41" w:firstLine="-94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43.183479pt;width:8.382pt;height:.1pt;mso-position-horizontal-relative:page;mso-position-vertical-relative:paragraph;z-index:-3311" coordorigin="11440,864" coordsize="168,2">
            <v:shape style="position:absolute;left:11440;top:864;width:168;height:2" coordorigin="11440,864" coordsize="168,0" path="m11440,864l11608,864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</w:t>
      </w:r>
      <w:r>
        <w:rPr>
          <w:rFonts w:ascii="Arial" w:hAnsi="Arial" w:cs="Arial" w:eastAsia="Arial"/>
          <w:sz w:val="8"/>
          <w:szCs w:val="8"/>
          <w:color w:val="005581"/>
          <w:spacing w:val="13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87"/>
          <w:position w:val="0"/>
        </w:rPr>
        <w:t>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eisman,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Robert.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“Fo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4"/>
          <w:w w:val="87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-p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87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ofit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hospitals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put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2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test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2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Mass.”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Boston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Globe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[Boston].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12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87"/>
          <w:position w:val="0"/>
        </w:rPr>
        <w:t>July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8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2013.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7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vailable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7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om: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87"/>
          <w:position w:val="0"/>
        </w:rPr>
        <w:t> </w:t>
      </w:r>
      <w:hyperlink r:id="rId13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4"/>
            <w:position w:val="0"/>
          </w:rPr>
          <w:t>http://ww</w:t>
        </w:r>
        <w:r>
          <w:rPr>
            <w:rFonts w:ascii="Arial" w:hAnsi="Arial" w:cs="Arial" w:eastAsia="Arial"/>
            <w:sz w:val="12"/>
            <w:szCs w:val="12"/>
            <w:color w:val="717073"/>
            <w:spacing w:val="-5"/>
            <w:w w:val="94"/>
            <w:position w:val="0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0"/>
            <w:position w:val="0"/>
          </w:rPr>
          <w:t>.bostonglobe.com/business/2013/07/11/tenet-healthca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90"/>
            <w:position w:val="0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0"/>
            <w:position w:val="0"/>
          </w:rPr>
          <w:t>e-plans-acqui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90"/>
            <w:position w:val="0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88"/>
            <w:position w:val="0"/>
          </w:rPr>
          <w:t>e-vangua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88"/>
            <w:position w:val="0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7"/>
            <w:position w:val="0"/>
          </w:rPr>
          <w:t>d-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7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  <w:position w:val="0"/>
        </w:rPr>
        <w:t>health-could-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8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  <w:position w:val="0"/>
        </w:rPr>
        <w:t>everberate-massachusetts/6WyN5911vMTM4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88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  <w:position w:val="0"/>
        </w:rPr>
        <w:t>gpTdHjcI/stor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88"/>
          <w:position w:val="0"/>
        </w:rPr>
        <w:t>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  <w:position w:val="0"/>
        </w:rPr>
        <w:t>.html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88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88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88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  <w:position w:val="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88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8" w:after="0" w:line="170" w:lineRule="exact"/>
        <w:jc w:val="left"/>
        <w:rPr>
          <w:sz w:val="17"/>
          <w:szCs w:val="17"/>
        </w:rPr>
      </w:pPr>
      <w:rPr/>
      <w:r>
        <w:rPr/>
        <w:br w:type="column"/>
      </w:r>
      <w:r>
        <w:rPr>
          <w:sz w:val="17"/>
          <w:szCs w:val="17"/>
        </w:rPr>
      </w:r>
    </w:p>
    <w:p>
      <w:pPr>
        <w:spacing w:before="0" w:after="0" w:line="303" w:lineRule="auto"/>
        <w:ind w:left="94" w:right="140" w:firstLine="-94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</w:t>
      </w:r>
      <w:r>
        <w:rPr>
          <w:rFonts w:ascii="Arial" w:hAnsi="Arial" w:cs="Arial" w:eastAsia="Arial"/>
          <w:sz w:val="8"/>
          <w:szCs w:val="8"/>
          <w:color w:val="005581"/>
          <w:spacing w:val="13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Based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Annual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emiums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Data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Request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CHIA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-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Supplement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10.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  <w:position w:val="0"/>
        </w:rPr>
        <w:t>Acco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6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  <w:position w:val="0"/>
        </w:rPr>
        <w:t>ding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96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Kaiser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Family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Foundation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8"/>
          <w:w w:val="94"/>
          <w:position w:val="0"/>
        </w:rPr>
        <w:t>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7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2013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Employer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Benefits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Surve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8"/>
          <w:w w:val="94"/>
          <w:position w:val="0"/>
        </w:rPr>
        <w:t>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  <w:position w:val="0"/>
        </w:rPr>
        <w:t>2013,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  <w:position w:val="0"/>
        </w:rPr>
        <w:t>61%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cove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workers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we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2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self-funded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plan: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94"/>
          <w:position w:val="0"/>
        </w:rPr>
        <w:t> </w:t>
      </w:r>
      <w:hyperlink r:id="rId14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4"/>
            <w:position w:val="0"/>
          </w:rPr>
          <w:t>http://kff.o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3"/>
            <w:w w:val="94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4"/>
            <w:position w:val="0"/>
          </w:rPr>
          <w:t>g/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94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4"/>
            <w:position w:val="0"/>
          </w:rPr>
          <w:t>eport-section/ehbs-2013-section-10/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21"/>
            <w:w w:val="94"/>
            <w:position w:val="0"/>
          </w:rPr>
          <w:t> </w:t>
        </w:r>
      </w:hyperlink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(Accessed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August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50" w:after="0" w:line="240" w:lineRule="auto"/>
        <w:ind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</w:t>
      </w:r>
      <w:r>
        <w:rPr>
          <w:rFonts w:ascii="Arial" w:hAnsi="Arial" w:cs="Arial" w:eastAsia="Arial"/>
          <w:sz w:val="8"/>
          <w:szCs w:val="8"/>
          <w:color w:val="005581"/>
          <w:spacing w:val="13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Based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-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eported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total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  <w:position w:val="0"/>
        </w:rPr>
        <w:t>expense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data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CHIA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May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2014.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Acco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ding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Kaiser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94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Family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Foundation,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2012,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8"/>
        </w:rPr>
        <w:t>Massachusetts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8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had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4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33.8%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HMO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penetration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rate,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thi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highest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2" w:equalWidth="0">
            <w:col w:w="5430" w:space="327"/>
            <w:col w:w="5423"/>
          </w:cols>
        </w:sectPr>
      </w:pPr>
      <w:rPr/>
    </w:p>
    <w:p>
      <w:pPr>
        <w:spacing w:before="73" w:after="0" w:line="241" w:lineRule="auto"/>
        <w:ind w:left="7726" w:right="82" w:firstLine="-720"/>
        <w:jc w:val="right"/>
        <w:rPr>
          <w:rFonts w:ascii="Arial" w:hAnsi="Arial" w:cs="Arial" w:eastAsia="Arial"/>
          <w:sz w:val="19"/>
          <w:szCs w:val="19"/>
        </w:rPr>
      </w:pPr>
      <w:rPr/>
      <w:r>
        <w:rPr/>
        <w:pict>
          <v:group style="position:absolute;margin-left:185.548004pt;margin-top:7.577474pt;width:226.7396pt;height:315.423797pt;mso-position-horizontal-relative:page;mso-position-vertical-relative:paragraph;z-index:-3308" coordorigin="3711,152" coordsize="4535,6308">
            <v:group style="position:absolute;left:4934;top:6084;width:698;height:306" coordorigin="4934,6084" coordsize="698,306">
              <v:shape style="position:absolute;left:4934;top:6084;width:698;height:306" coordorigin="4934,6084" coordsize="698,306" path="m5632,6390l5288,6084,4934,6084e" filled="f" stroked="t" strokeweight=".25pt" strokecolor="#A1A1A4">
                <v:path arrowok="t"/>
              </v:shape>
            </v:group>
            <v:group style="position:absolute;left:5004;top:154;width:556;height:555" coordorigin="5004,154" coordsize="556,555">
              <v:shape style="position:absolute;left:5004;top:154;width:556;height:555" coordorigin="5004,154" coordsize="556,555" path="m5004,432l5012,364,5036,302,5073,248,5121,205,5179,173,5243,156,5266,154,5291,155,5362,168,5424,195,5476,235,5517,285,5545,344,5559,409,5560,432,5559,455,5545,521,5517,580,5476,631,5424,671,5364,697,5297,709,5272,709,5202,695,5139,668,5087,628,5046,578,5018,520,5005,455,5004,432xe" filled="f" stroked="t" strokeweight=".25pt" strokecolor="#A1A1A4">
                <v:path arrowok="t"/>
              </v:shape>
            </v:group>
            <v:group style="position:absolute;left:4507;top:283;width:1520;height:317" coordorigin="4507,283" coordsize="1520,317">
              <v:shape style="position:absolute;left:4507;top:283;width:1520;height:317" coordorigin="4507,283" coordsize="1520,317" path="m6027,283l4507,283,4507,589,4931,592,4940,600,5668,600,5668,589,6027,586,6027,283e" filled="t" fillcolor="#FFFFFF" stroked="f">
                <v:path arrowok="t"/>
                <v:fill/>
              </v:shape>
            </v:group>
            <v:group style="position:absolute;left:5287;top:710;width:2;height:5745" coordorigin="5287,710" coordsize="2,5745">
              <v:shape style="position:absolute;left:5287;top:710;width:2;height:5745" coordorigin="5287,710" coordsize="0,5745" path="m5287,710l5287,6455e" filled="f" stroked="t" strokeweight=".250008pt" strokecolor="#A1A1A4">
                <v:path arrowok="t"/>
              </v:shape>
            </v:group>
            <v:group style="position:absolute;left:4938;top:4136;width:694;height:2" coordorigin="4938,4136" coordsize="694,2">
              <v:shape style="position:absolute;left:4938;top:4136;width:694;height:2" coordorigin="4938,4136" coordsize="694,0" path="m5632,4136l4938,4136e" filled="f" stroked="t" strokeweight=".25pt" strokecolor="#A1A1A4">
                <v:path arrowok="t"/>
              </v:shape>
            </v:group>
            <v:group style="position:absolute;left:4938;top:5385;width:694;height:2" coordorigin="4938,5385" coordsize="694,2">
              <v:shape style="position:absolute;left:4938;top:5385;width:694;height:2" coordorigin="4938,5385" coordsize="694,0" path="m5632,5385l4938,5385e" filled="f" stroked="t" strokeweight=".25pt" strokecolor="#A1A1A4">
                <v:path arrowok="t"/>
              </v:shape>
            </v:group>
            <v:group style="position:absolute;left:4938;top:2548;width:694;height:2" coordorigin="4938,2548" coordsize="694,2">
              <v:shape style="position:absolute;left:4938;top:2548;width:694;height:2" coordorigin="4938,2548" coordsize="694,0" path="m5632,2548l4938,2548e" filled="f" stroked="t" strokeweight=".25pt" strokecolor="#A1A1A4">
                <v:path arrowok="t"/>
              </v:shape>
            </v:group>
            <v:group style="position:absolute;left:4938;top:1547;width:694;height:2" coordorigin="4938,1547" coordsize="694,2">
              <v:shape style="position:absolute;left:4938;top:1547;width:694;height:2" coordorigin="4938,1547" coordsize="694,0" path="m5632,1547l4938,1547e" filled="f" stroked="t" strokeweight=".25pt" strokecolor="#A1A1A4">
                <v:path arrowok="t"/>
              </v:shape>
              <v:shape style="position:absolute;left:4810;top:326;width:923;height:249" type="#_x0000_t75">
                <v:imagedata r:id="rId15" o:title=""/>
              </v:shape>
            </v:group>
            <v:group style="position:absolute;left:5627;top:6305;width:1029;height:150" coordorigin="5627,6305" coordsize="1029,150">
              <v:shape style="position:absolute;left:5627;top:6305;width:1029;height:150" coordorigin="5627,6305" coordsize="1029,150" path="m6656,6455l5627,6455,5627,6305,6656,6305,6656,6455e" filled="t" fillcolor="#005581" stroked="f">
                <v:path arrowok="t"/>
                <v:fill/>
              </v:shape>
              <v:shape style="position:absolute;left:5627;top:6305;width:1029;height:150" type="#_x0000_t75">
                <v:imagedata r:id="rId16" o:title=""/>
              </v:shape>
            </v:group>
            <v:group style="position:absolute;left:5627;top:4809;width:1029;height:1497" coordorigin="5627,4809" coordsize="1029,1497">
              <v:shape style="position:absolute;left:5627;top:4809;width:1029;height:1497" coordorigin="5627,4809" coordsize="1029,1497" path="m6656,6305l5627,6305,5627,4809,6656,4809,6656,6305e" filled="t" fillcolor="#005581" stroked="f">
                <v:path arrowok="t"/>
                <v:fill/>
              </v:shape>
            </v:group>
            <v:group style="position:absolute;left:5627;top:3462;width:1029;height:1347" coordorigin="5627,3462" coordsize="1029,1347">
              <v:shape style="position:absolute;left:5627;top:3462;width:1029;height:1347" coordorigin="5627,3462" coordsize="1029,1347" path="m6656,4809l5627,4809,5627,3462,6656,3462,6656,4809e" filled="t" fillcolor="#005581" stroked="f">
                <v:path arrowok="t"/>
                <v:fill/>
              </v:shape>
              <v:shape style="position:absolute;left:5627;top:3462;width:1029;height:1347" type="#_x0000_t75">
                <v:imagedata r:id="rId17" o:title=""/>
              </v:shape>
            </v:group>
            <v:group style="position:absolute;left:5627;top:1641;width:1029;height:1821" coordorigin="5627,1641" coordsize="1029,1821">
              <v:shape style="position:absolute;left:5627;top:1641;width:1029;height:1821" coordorigin="5627,1641" coordsize="1029,1821" path="m6656,3462l5627,3462,5627,1641,6656,1641,6656,3462e" filled="t" fillcolor="#005DAA" stroked="f">
                <v:path arrowok="t"/>
                <v:fill/>
              </v:shape>
            </v:group>
            <v:group style="position:absolute;left:5627;top:1453;width:1029;height:188" coordorigin="5627,1453" coordsize="1029,188">
              <v:shape style="position:absolute;left:5627;top:1453;width:1029;height:188" coordorigin="5627,1453" coordsize="1029,188" path="m6656,1641l5627,1641,5627,1453,6656,1453,6656,1641e" filled="t" fillcolor="#005DAA" stroked="f">
                <v:path arrowok="t"/>
                <v:fill/>
              </v:shape>
              <v:shape style="position:absolute;left:5627;top:1453;width:1029;height:188" type="#_x0000_t75">
                <v:imagedata r:id="rId18" o:title=""/>
              </v:shape>
              <v:shape style="position:absolute;left:5627;top:1461;width:1029;height:180" type="#_x0000_t75">
                <v:imagedata r:id="rId19" o:title=""/>
              </v:shape>
              <v:shape style="position:absolute;left:5627;top:3282;width:1029;height:180" type="#_x0000_t75">
                <v:imagedata r:id="rId20" o:title=""/>
              </v:shape>
              <v:shape style="position:absolute;left:5627;top:4629;width:1029;height:180" type="#_x0000_t75">
                <v:imagedata r:id="rId21" o:title=""/>
              </v:shape>
              <v:shape style="position:absolute;left:5627;top:6125;width:1029;height:180" type="#_x0000_t75">
                <v:imagedata r:id="rId22" o:title=""/>
              </v:shape>
              <v:shape style="position:absolute;left:3711;top:3679;width:1229;height:696" type="#_x0000_t75">
                <v:imagedata r:id="rId23" o:title=""/>
              </v:shape>
              <v:shape style="position:absolute;left:3711;top:5600;width:1229;height:578" type="#_x0000_t75">
                <v:imagedata r:id="rId24" o:title=""/>
              </v:shape>
            </v:group>
            <v:group style="position:absolute;left:5134;top:3977;width:318;height:318" coordorigin="5134,3977" coordsize="318,318">
              <v:shape style="position:absolute;left:5134;top:3977;width:318;height:318" coordorigin="5134,3977" coordsize="318,318" path="m5282,3977l5219,3995,5170,4036,5140,4095,5134,4142,5136,4165,5162,4226,5208,4271,5270,4294,5293,4295,5312,4294,5372,4274,5418,4231,5446,4170,5452,4121,5448,4099,5421,4042,5372,4000,5307,3979,5282,3977e" filled="t" fillcolor="#005581" stroked="f">
                <v:path arrowok="t"/>
                <v:fill/>
              </v:shape>
            </v:group>
            <v:group style="position:absolute;left:5126;top:3968;width:334;height:335" coordorigin="5126,3968" coordsize="334,335">
              <v:shape style="position:absolute;left:5126;top:3968;width:334;height:335" coordorigin="5126,3968" coordsize="334,335" path="m5293,3968l5227,3982,5173,4018,5138,4073,5126,4116,5128,4142,5146,4211,5185,4262,5238,4294,5279,4303,5304,4302,5328,4298,5350,4291,5361,4287,5298,4287,5275,4285,5212,4262,5166,4216,5144,4155,5145,4129,5165,4062,5207,4014,5263,3988,5293,3985,5366,3985,5361,3983,5341,3975,5320,3970,5298,3968,5293,3968e" filled="t" fillcolor="#4F84C4" stroked="f">
                <v:path arrowok="t"/>
                <v:fill/>
              </v:shape>
              <v:shape style="position:absolute;left:5126;top:3968;width:334;height:335" coordorigin="5126,3968" coordsize="334,335" path="m5366,3985l5293,3985,5316,3987,5338,3992,5395,4025,5432,4077,5443,4121,5442,4146,5420,4212,5378,4260,5320,4284,5298,4287,5361,4287,5422,4242,5453,4187,5461,4146,5461,4142,5448,4075,5413,4020,5380,3993,5366,3985e" filled="t" fillcolor="#4F84C4" stroked="f">
                <v:path arrowok="t"/>
                <v:fill/>
              </v:shape>
            </v:group>
            <v:group style="position:absolute;left:5134;top:5925;width:318;height:318" coordorigin="5134,5925" coordsize="318,318">
              <v:shape style="position:absolute;left:5134;top:5925;width:318;height:318" coordorigin="5134,5925" coordsize="318,318" path="m5282,5925l5219,5943,5170,5984,5140,6043,5134,6090,5136,6113,5162,6174,5208,6219,5270,6242,5293,6243,5312,6242,5372,6222,5418,6179,5446,6118,5452,6069,5448,6047,5421,5990,5372,5948,5307,5926,5282,5925e" filled="t" fillcolor="#005581" stroked="f">
                <v:path arrowok="t"/>
                <v:fill/>
              </v:shape>
            </v:group>
            <v:group style="position:absolute;left:5126;top:5916;width:334;height:335" coordorigin="5126,5916" coordsize="334,335">
              <v:shape style="position:absolute;left:5126;top:5916;width:334;height:335" coordorigin="5126,5916" coordsize="334,335" path="m5293,5916l5227,5929,5173,5966,5138,6021,5126,6064,5128,6090,5146,6158,5185,6210,5238,6242,5279,6251,5304,6250,5328,6246,5350,6239,5361,6235,5298,6235,5275,6233,5211,6210,5166,6164,5144,6103,5145,6077,5165,6010,5207,5961,5263,5936,5293,5933,5366,5933,5361,5931,5341,5923,5320,5918,5298,5916,5293,5916e" filled="t" fillcolor="#0B3F6D" stroked="f">
                <v:path arrowok="t"/>
                <v:fill/>
              </v:shape>
              <v:shape style="position:absolute;left:5126;top:5916;width:334;height:335" coordorigin="5126,5916" coordsize="334,335" path="m5366,5933l5293,5933,5316,5935,5338,5940,5395,5972,5432,6025,5443,6069,5442,6094,5420,6160,5378,6208,5320,6232,5298,6235,5361,6235,5422,6190,5453,6135,5461,6094,5461,6090,5448,6023,5413,5968,5380,5941,5366,5933e" filled="t" fillcolor="#0B3F6D" stroked="f">
                <v:path arrowok="t"/>
                <v:fill/>
              </v:shape>
            </v:group>
            <v:group style="position:absolute;left:5140;top:6055;width:38;height:61" coordorigin="5140,6055" coordsize="38,61">
              <v:shape style="position:absolute;left:5140;top:6055;width:38;height:61" coordorigin="5140,6055" coordsize="38,61" path="m5178,6093l5163,6093,5163,6116,5178,6116,5178,6093e" filled="t" fillcolor="#FFFFFF" stroked="f">
                <v:path arrowok="t"/>
                <v:fill/>
              </v:shape>
              <v:shape style="position:absolute;left:5140;top:6055;width:38;height:61" coordorigin="5140,6055" coordsize="38,61" path="m5201,6078l5140,6078,5140,6093,5201,6093,5201,6078e" filled="t" fillcolor="#FFFFFF" stroked="f">
                <v:path arrowok="t"/>
                <v:fill/>
              </v:shape>
              <v:shape style="position:absolute;left:5140;top:6055;width:38;height:61" coordorigin="5140,6055" coordsize="38,61" path="m5178,6055l5163,6055,5163,6078,5178,6078,5178,6055e" filled="t" fillcolor="#FFFFFF" stroked="f">
                <v:path arrowok="t"/>
                <v:fill/>
              </v:shape>
            </v:group>
            <v:group style="position:absolute;left:5208;top:6031;width:54;height:86" coordorigin="5208,6031" coordsize="54,86">
              <v:shape style="position:absolute;left:5208;top:6031;width:54;height:86" coordorigin="5208,6031" coordsize="54,86" path="m5227,6096l5210,6096,5210,6100,5231,6117,5241,6117,5246,6116,5254,6111,5257,6107,5257,6106,5232,6106,5229,6105,5227,6101,5227,6100,5227,6096e" filled="t" fillcolor="#FFFFFF" stroked="f">
                <v:path arrowok="t"/>
                <v:fill/>
              </v:shape>
              <v:shape style="position:absolute;left:5208;top:6031;width:54;height:86" coordorigin="5208,6031" coordsize="54,86" path="m5262,6080l5245,6080,5245,6090,5244,6096,5237,6106,5257,6106,5260,6099,5261,6094,5262,6084,5262,6080e" filled="t" fillcolor="#FFFFFF" stroked="f">
                <v:path arrowok="t"/>
                <v:fill/>
              </v:shape>
              <v:shape style="position:absolute;left:5208;top:6031;width:54;height:86" coordorigin="5208,6031" coordsize="54,86" path="m5241,6031l5226,6031,5219,6033,5210,6044,5208,6051,5208,6065,5208,6068,5225,6087,5233,6087,5236,6087,5241,6084,5243,6082,5245,6080,5262,6080,5262,6075,5231,6075,5229,6074,5226,6069,5225,6065,5225,6054,5226,6050,5233,6042,5257,6042,5256,6039,5253,6036,5246,6032,5241,6031e" filled="t" fillcolor="#FFFFFF" stroked="f">
                <v:path arrowok="t"/>
                <v:fill/>
              </v:shape>
              <v:shape style="position:absolute;left:5208;top:6031;width:54;height:86" coordorigin="5208,6031" coordsize="54,86" path="m5257,6042l5237,6042,5238,6042,5241,6044,5244,6065,5243,6069,5241,6074,5238,6075,5262,6075,5262,6064,5262,6060,5261,6051,5260,6046,5257,6042e" filled="t" fillcolor="#FFFFFF" stroked="f">
                <v:path arrowok="t"/>
                <v:fill/>
              </v:shape>
            </v:group>
            <v:group style="position:absolute;left:5270;top:6097;width:16;height:19" coordorigin="5270,6097" coordsize="16,19">
              <v:shape style="position:absolute;left:5270;top:6097;width:16;height:19" coordorigin="5270,6097" coordsize="16,19" path="m5270,6106l5286,6106e" filled="f" stroked="t" strokeweight="1.036pt" strokecolor="#FFFFFF">
                <v:path arrowok="t"/>
              </v:shape>
            </v:group>
            <v:group style="position:absolute;left:5295;top:6032;width:52;height:83" coordorigin="5295,6032" coordsize="52,83">
              <v:shape style="position:absolute;left:5295;top:6032;width:52;height:83" coordorigin="5295,6032" coordsize="52,83" path="m5348,6032l5295,6032,5295,6047,5331,6047,5327,6053,5305,6110,5305,6116,5323,6116,5323,6110,5324,6103,5348,6045,5348,6032e" filled="t" fillcolor="#FFFFFF" stroked="f">
                <v:path arrowok="t"/>
                <v:fill/>
              </v:shape>
            </v:group>
            <v:group style="position:absolute;left:5354;top:6029;width:87;height:90" coordorigin="5354,6029" coordsize="87,90">
              <v:shape style="position:absolute;left:5354;top:6029;width:87;height:90" coordorigin="5354,6029" coordsize="87,90" path="m5426,6029l5416,6029,5367,6119,5378,6119,5426,6029e" filled="t" fillcolor="#FFFFFF" stroked="f">
                <v:path arrowok="t"/>
                <v:fill/>
              </v:shape>
              <v:shape style="position:absolute;left:5354;top:6029;width:87;height:90" coordorigin="5354,6029" coordsize="87,90" path="m5426,6071l5419,6071,5416,6072,5404,6099,5405,6102,5419,6117,5426,6117,5439,6108,5420,6108,5419,6107,5417,6102,5417,6099,5417,6089,5417,6086,5419,6082,5420,6080,5439,6080,5438,6079,5436,6075,5434,6074,5429,6072,5426,6071e" filled="t" fillcolor="#FFFFFF" stroked="f">
                <v:path arrowok="t"/>
                <v:fill/>
              </v:shape>
              <v:shape style="position:absolute;left:5354;top:6029;width:87;height:90" coordorigin="5354,6029" coordsize="87,90" path="m5439,6080l5425,6080,5426,6082,5427,6086,5428,6089,5428,6099,5427,6102,5426,6107,5425,6108,5439,6108,5439,6107,5440,6102,5440,6099,5440,6089,5440,6087,5439,6081,5439,6080e" filled="t" fillcolor="#FFFFFF" stroked="f">
                <v:path arrowok="t"/>
                <v:fill/>
              </v:shape>
              <v:shape style="position:absolute;left:5354;top:6029;width:87;height:90" coordorigin="5354,6029" coordsize="87,90" path="m5375,6031l5368,6031,5365,6031,5354,6058,5354,6061,5368,6076,5375,6076,5388,6067,5369,6067,5368,6066,5367,6061,5366,6058,5366,6049,5367,6045,5368,6041,5369,6040,5388,6040,5387,6038,5385,6034,5383,6033,5378,6031,5375,6031e" filled="t" fillcolor="#FFFFFF" stroked="f">
                <v:path arrowok="t"/>
                <v:fill/>
              </v:shape>
              <v:shape style="position:absolute;left:5354;top:6029;width:87;height:90" coordorigin="5354,6029" coordsize="87,90" path="m5388,6040l5374,6040,5375,6041,5377,6045,5377,6049,5377,6058,5377,6061,5375,6066,5374,6067,5388,6067,5388,6066,5389,6061,5390,6058,5389,6049,5389,6046,5388,6041,5388,6040e" filled="t" fillcolor="#FFFFFF" stroked="f">
                <v:path arrowok="t"/>
                <v:fill/>
              </v:shape>
              <v:shape style="position:absolute;left:3711;top:4905;width:1229;height:578" type="#_x0000_t75">
                <v:imagedata r:id="rId25" o:title=""/>
              </v:shape>
            </v:group>
            <v:group style="position:absolute;left:5125;top:5218;width:335;height:334" coordorigin="5125,5218" coordsize="335,334">
              <v:shape style="position:absolute;left:5125;top:5218;width:335;height:334" coordorigin="5125,5218" coordsize="335,334" path="m5273,5218l5210,5239,5161,5282,5131,5340,5125,5385,5125,5389,5140,5453,5177,5505,5233,5540,5302,5553,5324,5550,5383,5527,5428,5482,5455,5420,5460,5371,5457,5350,5433,5293,5387,5249,5324,5223,5273,5218e" filled="t" fillcolor="#005581" stroked="f">
                <v:path arrowok="t"/>
                <v:fill/>
              </v:shape>
            </v:group>
            <v:group style="position:absolute;left:5140;top:5354;width:38;height:61" coordorigin="5140,5354" coordsize="38,61">
              <v:shape style="position:absolute;left:5140;top:5354;width:38;height:61" coordorigin="5140,5354" coordsize="38,61" path="m5178,5392l5163,5392,5163,5415,5178,5415,5178,5392e" filled="t" fillcolor="#FFFFFF" stroked="f">
                <v:path arrowok="t"/>
                <v:fill/>
              </v:shape>
              <v:shape style="position:absolute;left:5140;top:5354;width:38;height:61" coordorigin="5140,5354" coordsize="38,61" path="m5201,5377l5140,5377,5140,5392,5201,5392,5201,5377e" filled="t" fillcolor="#FFFFFF" stroked="f">
                <v:path arrowok="t"/>
                <v:fill/>
              </v:shape>
              <v:shape style="position:absolute;left:5140;top:5354;width:38;height:61" coordorigin="5140,5354" coordsize="38,61" path="m5178,5354l5163,5354,5163,5377,5178,5377,5178,5354e" filled="t" fillcolor="#FFFFFF" stroked="f">
                <v:path arrowok="t"/>
                <v:fill/>
              </v:shape>
            </v:group>
            <v:group style="position:absolute;left:5209;top:5330;width:53;height:86" coordorigin="5209,5330" coordsize="53,86">
              <v:shape style="position:absolute;left:5209;top:5330;width:53;height:86" coordorigin="5209,5330" coordsize="53,86" path="m5225,5390l5209,5390,5209,5398,5211,5405,5219,5414,5225,5416,5239,5416,5258,5405,5231,5405,5228,5404,5226,5398,5225,5395,5225,5390e" filled="t" fillcolor="#FFFFFF" stroked="f">
                <v:path arrowok="t"/>
                <v:fill/>
              </v:shape>
              <v:shape style="position:absolute;left:5209;top:5330;width:53;height:86" coordorigin="5209,5330" coordsize="53,86" path="m5258,5341l5237,5341,5239,5342,5242,5345,5243,5347,5243,5355,5242,5359,5235,5365,5227,5365,5227,5377,5235,5377,5237,5377,5244,5388,5244,5396,5237,5405,5258,5405,5260,5402,5261,5396,5261,5395,5262,5385,5260,5381,5256,5373,5252,5371,5246,5370,5246,5370,5250,5369,5254,5367,5258,5361,5259,5357,5259,5344,5258,5341e" filled="t" fillcolor="#FFFFFF" stroked="f">
                <v:path arrowok="t"/>
                <v:fill/>
              </v:shape>
              <v:shape style="position:absolute;left:5209;top:5330;width:53;height:86" coordorigin="5209,5330" coordsize="53,86" path="m5243,5330l5227,5330,5221,5332,5212,5340,5210,5346,5210,5355,5226,5355,5226,5351,5226,5347,5233,5341,5258,5341,5257,5338,5249,5331,5243,5330e" filled="t" fillcolor="#FFFFFF" stroked="f">
                <v:path arrowok="t"/>
                <v:fill/>
              </v:shape>
            </v:group>
            <v:group style="position:absolute;left:5270;top:5396;width:16;height:19" coordorigin="5270,5396" coordsize="16,19">
              <v:shape style="position:absolute;left:5270;top:5396;width:16;height:19" coordorigin="5270,5396" coordsize="16,19" path="m5270,5405l5286,5405e" filled="f" stroked="t" strokeweight="1.036pt" strokecolor="#FFFFFF">
                <v:path arrowok="t"/>
              </v:shape>
            </v:group>
            <v:group style="position:absolute;left:5298;top:5330;width:34;height:85" coordorigin="5298,5330" coordsize="34,85">
              <v:shape style="position:absolute;left:5298;top:5330;width:34;height:85" coordorigin="5298,5330" coordsize="34,85" path="m5332,5330l5319,5330,5318,5334,5316,5338,5309,5342,5305,5343,5298,5343,5298,5355,5315,5355,5315,5415,5332,5415,5332,5330e" filled="t" fillcolor="#FFFFFF" stroked="f">
                <v:path arrowok="t"/>
                <v:fill/>
              </v:shape>
            </v:group>
            <v:group style="position:absolute;left:5354;top:5328;width:87;height:90" coordorigin="5354,5328" coordsize="87,90">
              <v:shape style="position:absolute;left:5354;top:5328;width:87;height:90" coordorigin="5354,5328" coordsize="87,90" path="m5426,5328l5416,5328,5367,5418,5378,5418,5426,5328e" filled="t" fillcolor="#FFFFFF" stroked="f">
                <v:path arrowok="t"/>
                <v:fill/>
              </v:shape>
              <v:shape style="position:absolute;left:5354;top:5328;width:87;height:90" coordorigin="5354,5328" coordsize="87,90" path="m5426,5370l5419,5370,5416,5371,5404,5398,5405,5401,5419,5416,5426,5416,5439,5407,5420,5407,5419,5406,5417,5401,5417,5398,5417,5388,5417,5385,5419,5381,5420,5379,5439,5379,5438,5378,5436,5374,5434,5373,5429,5371,5426,5370e" filled="t" fillcolor="#FFFFFF" stroked="f">
                <v:path arrowok="t"/>
                <v:fill/>
              </v:shape>
              <v:shape style="position:absolute;left:5354;top:5328;width:87;height:90" coordorigin="5354,5328" coordsize="87,90" path="m5439,5379l5425,5379,5426,5381,5427,5385,5428,5388,5428,5398,5427,5401,5426,5406,5425,5407,5439,5407,5439,5406,5440,5401,5440,5398,5440,5388,5440,5386,5439,5380,5439,5379e" filled="t" fillcolor="#FFFFFF" stroked="f">
                <v:path arrowok="t"/>
                <v:fill/>
              </v:shape>
              <v:shape style="position:absolute;left:5354;top:5328;width:87;height:90" coordorigin="5354,5328" coordsize="87,90" path="m5375,5330l5368,5330,5365,5330,5354,5357,5354,5360,5368,5375,5375,5375,5388,5366,5369,5366,5368,5365,5367,5360,5366,5357,5366,5348,5367,5344,5368,5340,5369,5339,5388,5339,5387,5337,5385,5333,5383,5332,5378,5330,5375,5330e" filled="t" fillcolor="#FFFFFF" stroked="f">
                <v:path arrowok="t"/>
                <v:fill/>
              </v:shape>
              <v:shape style="position:absolute;left:5354;top:5328;width:87;height:90" coordorigin="5354,5328" coordsize="87,90" path="m5388,5339l5374,5339,5375,5340,5377,5344,5377,5348,5377,5357,5377,5360,5375,5365,5374,5366,5388,5366,5388,5365,5389,5360,5390,5357,5389,5348,5389,5345,5388,5340,5388,5339e" filled="t" fillcolor="#FFFFFF" stroked="f">
                <v:path arrowok="t"/>
                <v:fill/>
              </v:shape>
            </v:group>
            <v:group style="position:absolute;left:5140;top:4108;width:38;height:61" coordorigin="5140,4108" coordsize="38,61">
              <v:shape style="position:absolute;left:5140;top:4108;width:38;height:61" coordorigin="5140,4108" coordsize="38,61" path="m5178,4145l5163,4145,5163,4168,5178,4168,5178,4145e" filled="t" fillcolor="#FFFFFF" stroked="f">
                <v:path arrowok="t"/>
                <v:fill/>
              </v:shape>
              <v:shape style="position:absolute;left:5140;top:4108;width:38;height:61" coordorigin="5140,4108" coordsize="38,61" path="m5201,4131l5140,4131,5140,4145,5201,4145,5201,4131e" filled="t" fillcolor="#FFFFFF" stroked="f">
                <v:path arrowok="t"/>
                <v:fill/>
              </v:shape>
              <v:shape style="position:absolute;left:5140;top:4108;width:38;height:61" coordorigin="5140,4108" coordsize="38,61" path="m5178,4108l5163,4108,5163,4131,5178,4131,5178,4108e" filled="t" fillcolor="#FFFFFF" stroked="f">
                <v:path arrowok="t"/>
                <v:fill/>
              </v:shape>
            </v:group>
            <v:group style="position:absolute;left:5208;top:4083;width:46;height:85" coordorigin="5208,4083" coordsize="46,85">
              <v:shape style="position:absolute;left:5208;top:4083;width:46;height:85" coordorigin="5208,4083" coordsize="46,85" path="m5254,4151l5238,4151,5238,4168,5254,4168,5254,4151e" filled="t" fillcolor="#FFFFFF" stroked="f">
                <v:path arrowok="t"/>
                <v:fill/>
              </v:shape>
              <v:shape style="position:absolute;left:5208;top:4083;width:46;height:85" coordorigin="5208,4083" coordsize="46,85" path="m5254,4083l5236,4083,5208,4137,5208,4151,5262,4151,5262,4137,5221,4137,5238,4105,5254,4105,5254,4083e" filled="t" fillcolor="#FFFFFF" stroked="f">
                <v:path arrowok="t"/>
                <v:fill/>
              </v:shape>
              <v:shape style="position:absolute;left:5208;top:4083;width:46;height:85" coordorigin="5208,4083" coordsize="46,85" path="m5254,4105l5238,4105,5238,4137,5254,4137,5254,4105e" filled="t" fillcolor="#FFFFFF" stroked="f">
                <v:path arrowok="t"/>
                <v:fill/>
              </v:shape>
            </v:group>
            <v:group style="position:absolute;left:5270;top:4150;width:16;height:19" coordorigin="5270,4150" coordsize="16,19">
              <v:shape style="position:absolute;left:5270;top:4150;width:16;height:19" coordorigin="5270,4150" coordsize="16,19" path="m5270,4159l5286,4159e" filled="f" stroked="t" strokeweight="1.036pt" strokecolor="#FFFFFF">
                <v:path arrowok="t"/>
              </v:shape>
            </v:group>
            <v:group style="position:absolute;left:5295;top:4085;width:52;height:83" coordorigin="5295,4085" coordsize="52,83">
              <v:shape style="position:absolute;left:5295;top:4085;width:52;height:83" coordorigin="5295,4085" coordsize="52,83" path="m5348,4085l5295,4085,5295,4100,5331,4100,5327,4106,5305,4163,5305,4168,5323,4168,5323,4162,5324,4156,5348,4098,5348,4085e" filled="t" fillcolor="#FFFFFF" stroked="f">
                <v:path arrowok="t"/>
                <v:fill/>
              </v:shape>
            </v:group>
            <v:group style="position:absolute;left:5354;top:4081;width:87;height:90" coordorigin="5354,4081" coordsize="87,90">
              <v:shape style="position:absolute;left:5354;top:4081;width:87;height:90" coordorigin="5354,4081" coordsize="87,90" path="m5426,4081l5416,4081,5367,4172,5378,4172,5426,4081e" filled="t" fillcolor="#FFFFFF" stroked="f">
                <v:path arrowok="t"/>
                <v:fill/>
              </v:shape>
              <v:shape style="position:absolute;left:5354;top:4081;width:87;height:90" coordorigin="5354,4081" coordsize="87,90" path="m5426,4124l5419,4124,5416,4125,5404,4151,5405,4154,5419,4170,5426,4170,5439,4161,5420,4161,5419,4160,5417,4155,5417,4151,5417,4142,5417,4139,5419,4134,5420,4133,5439,4133,5438,4132,5436,4128,5434,4127,5429,4125,5426,4124e" filled="t" fillcolor="#FFFFFF" stroked="f">
                <v:path arrowok="t"/>
                <v:fill/>
              </v:shape>
              <v:shape style="position:absolute;left:5354;top:4081;width:87;height:90" coordorigin="5354,4081" coordsize="87,90" path="m5439,4133l5425,4133,5426,4134,5427,4139,5428,4142,5428,4151,5427,4155,5426,4160,5425,4161,5439,4161,5439,4160,5440,4154,5440,4151,5440,4142,5440,4140,5439,4134,5439,4133e" filled="t" fillcolor="#FFFFFF" stroked="f">
                <v:path arrowok="t"/>
                <v:fill/>
              </v:shape>
              <v:shape style="position:absolute;left:5354;top:4081;width:87;height:90" coordorigin="5354,4081" coordsize="87,90" path="m5375,4083l5368,4083,5365,4084,5354,4111,5354,4114,5368,4129,5375,4129,5388,4120,5369,4120,5368,4119,5367,4114,5366,4111,5366,4102,5367,4098,5368,4094,5369,4093,5388,4093,5387,4091,5385,4087,5383,4086,5378,4084,5375,4083e" filled="t" fillcolor="#FFFFFF" stroked="f">
                <v:path arrowok="t"/>
                <v:fill/>
              </v:shape>
              <v:shape style="position:absolute;left:5354;top:4081;width:87;height:90" coordorigin="5354,4081" coordsize="87,90" path="m5388,4093l5374,4093,5375,4094,5377,4098,5377,4102,5377,4111,5377,4114,5375,4119,5374,4120,5388,4120,5388,4119,5389,4114,5390,4111,5389,4102,5389,4099,5388,4093,5388,4093e" filled="t" fillcolor="#FFFFFF" stroked="f">
                <v:path arrowok="t"/>
                <v:fill/>
              </v:shape>
              <v:shape style="position:absolute;left:3711;top:2096;width:1229;height:578" type="#_x0000_t75">
                <v:imagedata r:id="rId26" o:title=""/>
              </v:shape>
            </v:group>
            <v:group style="position:absolute;left:5125;top:2382;width:335;height:334" coordorigin="5125,2382" coordsize="335,334">
              <v:shape style="position:absolute;left:5125;top:2382;width:335;height:334" coordorigin="5125,2382" coordsize="335,334" path="m5273,2382l5210,2402,5161,2445,5131,2503,5125,2548,5125,2553,5140,2616,5177,2668,5233,2703,5302,2716,5324,2713,5383,2690,5428,2645,5455,2583,5460,2534,5457,2513,5432,2456,5387,2412,5324,2386,5273,2382e" filled="t" fillcolor="#005DAA" stroked="f">
                <v:path arrowok="t"/>
                <v:fill/>
              </v:shape>
            </v:group>
            <v:group style="position:absolute;left:5140;top:2516;width:38;height:61" coordorigin="5140,2516" coordsize="38,61">
              <v:shape style="position:absolute;left:5140;top:2516;width:38;height:61" coordorigin="5140,2516" coordsize="38,61" path="m5178,2554l5163,2554,5163,2577,5178,2577,5178,2554e" filled="t" fillcolor="#FFFFFF" stroked="f">
                <v:path arrowok="t"/>
                <v:fill/>
              </v:shape>
              <v:shape style="position:absolute;left:5140;top:2516;width:38;height:61" coordorigin="5140,2516" coordsize="38,61" path="m5201,2539l5140,2539,5140,2554,5201,2554,5201,2539e" filled="t" fillcolor="#FFFFFF" stroked="f">
                <v:path arrowok="t"/>
                <v:fill/>
              </v:shape>
              <v:shape style="position:absolute;left:5140;top:2516;width:38;height:61" coordorigin="5140,2516" coordsize="38,61" path="m5178,2516l5163,2516,5163,2539,5178,2539,5178,2516e" filled="t" fillcolor="#FFFFFF" stroked="f">
                <v:path arrowok="t"/>
                <v:fill/>
              </v:shape>
            </v:group>
            <v:group style="position:absolute;left:5208;top:2492;width:52;height:85" coordorigin="5208,2492" coordsize="52,85">
              <v:shape style="position:absolute;left:5208;top:2492;width:52;height:85" coordorigin="5208,2492" coordsize="52,85" path="m5259,2503l5240,2503,5243,2506,5243,2518,5234,2533,5224,2542,5208,2573,5208,2577,5261,2577,5261,2563,5229,2563,5229,2562,5230,2560,5233,2555,5235,2553,5238,2551,5247,2542,5260,2507,5259,2503e" filled="t" fillcolor="#FFFFFF" stroked="f">
                <v:path arrowok="t"/>
                <v:fill/>
              </v:shape>
              <v:shape style="position:absolute;left:5208;top:2492;width:52;height:85" coordorigin="5208,2492" coordsize="52,85" path="m5244,2492l5226,2492,5219,2494,5211,2502,5208,2508,5208,2520,5225,2520,5225,2515,5226,2511,5232,2503,5259,2503,5258,2502,5250,2494,5244,2492e" filled="t" fillcolor="#FFFFFF" stroked="f">
                <v:path arrowok="t"/>
                <v:fill/>
              </v:shape>
            </v:group>
            <v:group style="position:absolute;left:5270;top:2558;width:16;height:19" coordorigin="5270,2558" coordsize="16,19">
              <v:shape style="position:absolute;left:5270;top:2558;width:16;height:19" coordorigin="5270,2558" coordsize="16,19" path="m5270,2567l5286,2567e" filled="f" stroked="t" strokeweight="1.036pt" strokecolor="#FFFFFF">
                <v:path arrowok="t"/>
              </v:shape>
            </v:group>
            <v:group style="position:absolute;left:5295;top:2492;width:52;height:85" coordorigin="5295,2492" coordsize="52,85">
              <v:shape style="position:absolute;left:5295;top:2492;width:52;height:85" coordorigin="5295,2492" coordsize="52,85" path="m5345,2503l5327,2503,5329,2506,5329,2518,5321,2533,5310,2542,5295,2573,5295,2577,5347,2577,5347,2563,5315,2563,5316,2562,5316,2560,5319,2555,5321,2553,5324,2551,5334,2542,5347,2507,5345,2503e" filled="t" fillcolor="#FFFFFF" stroked="f">
                <v:path arrowok="t"/>
                <v:fill/>
              </v:shape>
              <v:shape style="position:absolute;left:5295;top:2492;width:52;height:85" coordorigin="5295,2492" coordsize="52,85" path="m5330,2492l5312,2492,5305,2494,5297,2502,5295,2508,5295,2520,5311,2520,5312,2515,5312,2511,5319,2503,5345,2503,5345,2502,5336,2494,5330,2492e" filled="t" fillcolor="#FFFFFF" stroked="f">
                <v:path arrowok="t"/>
                <v:fill/>
              </v:shape>
            </v:group>
            <v:group style="position:absolute;left:5354;top:2490;width:87;height:90" coordorigin="5354,2490" coordsize="87,90">
              <v:shape style="position:absolute;left:5354;top:2490;width:87;height:90" coordorigin="5354,2490" coordsize="87,90" path="m5426,2490l5416,2490,5367,2580,5378,2580,5426,2490e" filled="t" fillcolor="#FFFFFF" stroked="f">
                <v:path arrowok="t"/>
                <v:fill/>
              </v:shape>
              <v:shape style="position:absolute;left:5354;top:2490;width:87;height:90" coordorigin="5354,2490" coordsize="87,90" path="m5426,2533l5419,2533,5416,2533,5404,2560,5405,2563,5419,2578,5426,2578,5439,2569,5420,2569,5419,2568,5417,2563,5417,2560,5417,2551,5417,2547,5419,2543,5420,2542,5439,2542,5438,2540,5436,2536,5434,2535,5429,2533,5426,2533e" filled="t" fillcolor="#FFFFFF" stroked="f">
                <v:path arrowok="t"/>
                <v:fill/>
              </v:shape>
              <v:shape style="position:absolute;left:5354;top:2490;width:87;height:90" coordorigin="5354,2490" coordsize="87,90" path="m5439,2542l5425,2542,5426,2543,5427,2547,5428,2551,5428,2560,5427,2563,5426,2568,5425,2569,5439,2569,5439,2568,5440,2563,5440,2560,5440,2551,5440,2548,5439,2542,5439,2542e" filled="t" fillcolor="#FFFFFF" stroked="f">
                <v:path arrowok="t"/>
                <v:fill/>
              </v:shape>
              <v:shape style="position:absolute;left:5354;top:2490;width:87;height:90" coordorigin="5354,2490" coordsize="87,90" path="m5375,2492l5368,2492,5365,2492,5354,2519,5354,2522,5368,2538,5375,2538,5388,2528,5369,2528,5368,2527,5367,2523,5366,2519,5366,2510,5367,2507,5368,2502,5369,2501,5388,2501,5387,2499,5385,2495,5383,2494,5378,2492,5375,2492e" filled="t" fillcolor="#FFFFFF" stroked="f">
                <v:path arrowok="t"/>
                <v:fill/>
              </v:shape>
              <v:shape style="position:absolute;left:5354;top:2490;width:87;height:90" coordorigin="5354,2490" coordsize="87,90" path="m5388,2501l5374,2501,5375,2502,5377,2507,5377,2510,5377,2519,5377,2523,5375,2527,5374,2528,5388,2528,5388,2528,5389,2522,5390,2519,5389,2510,5389,2507,5388,2502,5388,2501e" filled="t" fillcolor="#FFFFFF" stroked="f">
                <v:path arrowok="t"/>
                <v:fill/>
              </v:shape>
              <v:shape style="position:absolute;left:3711;top:1005;width:1229;height:696" type="#_x0000_t75">
                <v:imagedata r:id="rId27" o:title=""/>
              </v:shape>
            </v:group>
            <v:group style="position:absolute;left:5134;top:1388;width:318;height:318" coordorigin="5134,1388" coordsize="318,318">
              <v:shape style="position:absolute;left:5134;top:1388;width:318;height:318" coordorigin="5134,1388" coordsize="318,318" path="m5282,1388l5219,1406,5170,1447,5140,1506,5134,1553,5136,1576,5162,1637,5208,1682,5270,1705,5293,1706,5312,1705,5372,1685,5418,1642,5446,1581,5452,1532,5448,1510,5421,1453,5372,1411,5307,1390,5282,1388e" filled="t" fillcolor="#005DAA" stroked="f">
                <v:path arrowok="t"/>
                <v:fill/>
              </v:shape>
            </v:group>
            <v:group style="position:absolute;left:5126;top:1379;width:334;height:335" coordorigin="5126,1379" coordsize="334,335">
              <v:shape style="position:absolute;left:5126;top:1379;width:334;height:335" coordorigin="5126,1379" coordsize="334,335" path="m5293,1379l5227,1393,5173,1429,5138,1484,5126,1527,5128,1553,5146,1621,5185,1673,5238,1705,5279,1714,5304,1713,5328,1709,5350,1702,5361,1698,5298,1698,5275,1696,5211,1673,5166,1627,5144,1566,5145,1540,5165,1473,5207,1425,5263,1399,5293,1396,5366,1396,5361,1394,5341,1386,5320,1381,5298,1379,5293,1379e" filled="t" fillcolor="#4F84C4" stroked="f">
                <v:path arrowok="t"/>
                <v:fill/>
              </v:shape>
              <v:shape style="position:absolute;left:5126;top:1379;width:334;height:335" coordorigin="5126,1379" coordsize="334,335" path="m5366,1396l5293,1396,5316,1398,5338,1403,5395,1435,5432,1488,5443,1532,5442,1557,5420,1623,5378,1671,5320,1695,5298,1698,5361,1698,5422,1653,5453,1598,5461,1557,5461,1553,5448,1486,5413,1431,5380,1404,5366,1396e" filled="t" fillcolor="#4F84C4" stroked="f">
                <v:path arrowok="t"/>
                <v:fill/>
              </v:shape>
            </v:group>
            <v:group style="position:absolute;left:5153;top:1542;width:34;height:14" coordorigin="5153,1542" coordsize="34,14">
              <v:shape style="position:absolute;left:5153;top:1542;width:34;height:14" coordorigin="5153,1542" coordsize="34,14" path="m5153,1549l5187,1549e" filled="f" stroked="t" strokeweight=".808pt" strokecolor="#FFFFFF">
                <v:path arrowok="t"/>
              </v:shape>
            </v:group>
            <v:group style="position:absolute;left:5194;top:1499;width:46;height:85" coordorigin="5194,1499" coordsize="46,85">
              <v:shape style="position:absolute;left:5194;top:1499;width:46;height:85" coordorigin="5194,1499" coordsize="46,85" path="m5240,1566l5224,1566,5224,1584,5240,1584,5240,1566e" filled="t" fillcolor="#FFFFFF" stroked="f">
                <v:path arrowok="t"/>
                <v:fill/>
              </v:shape>
              <v:shape style="position:absolute;left:5194;top:1499;width:46;height:85" coordorigin="5194,1499" coordsize="46,85" path="m5240,1499l5222,1499,5194,1552,5194,1566,5248,1566,5248,1552,5208,1552,5224,1520,5240,1520,5240,1499e" filled="t" fillcolor="#FFFFFF" stroked="f">
                <v:path arrowok="t"/>
                <v:fill/>
              </v:shape>
              <v:shape style="position:absolute;left:5194;top:1499;width:46;height:85" coordorigin="5194,1499" coordsize="46,85" path="m5240,1520l5224,1520,5224,1552,5240,1552,5240,1520e" filled="t" fillcolor="#FFFFFF" stroked="f">
                <v:path arrowok="t"/>
                <v:fill/>
              </v:shape>
            </v:group>
            <v:group style="position:absolute;left:5257;top:1565;width:16;height:19" coordorigin="5257,1565" coordsize="16,19">
              <v:shape style="position:absolute;left:5257;top:1565;width:16;height:19" coordorigin="5257,1565" coordsize="16,19" path="m5257,1574l5272,1574e" filled="f" stroked="t" strokeweight="1.036pt" strokecolor="#FFFFFF">
                <v:path arrowok="t"/>
              </v:shape>
            </v:group>
            <v:group style="position:absolute;left:5284;top:1499;width:34;height:85" coordorigin="5284,1499" coordsize="34,85">
              <v:shape style="position:absolute;left:5284;top:1499;width:34;height:85" coordorigin="5284,1499" coordsize="34,85" path="m5318,1499l5305,1499,5304,1503,5302,1507,5296,1511,5291,1512,5284,1512,5284,1524,5301,1524,5301,1584,5318,1584,5318,1499e" filled="t" fillcolor="#FFFFFF" stroked="f">
                <v:path arrowok="t"/>
                <v:fill/>
              </v:shape>
            </v:group>
            <v:group style="position:absolute;left:5340;top:1497;width:87;height:90" coordorigin="5340,1497" coordsize="87,90">
              <v:shape style="position:absolute;left:5340;top:1497;width:87;height:90" coordorigin="5340,1497" coordsize="87,90" path="m5413,1497l5402,1497,5353,1587,5364,1587,5413,1497e" filled="t" fillcolor="#FFFFFF" stroked="f">
                <v:path arrowok="t"/>
                <v:fill/>
              </v:shape>
              <v:shape style="position:absolute;left:5340;top:1497;width:87;height:90" coordorigin="5340,1497" coordsize="87,90" path="m5412,1539l5405,1539,5402,1540,5391,1567,5391,1570,5405,1585,5412,1585,5425,1576,5406,1576,5405,1575,5404,1570,5403,1567,5403,1558,5404,1554,5405,1550,5406,1549,5425,1549,5425,1547,5422,1543,5420,1542,5415,1540,5412,1539e" filled="t" fillcolor="#FFFFFF" stroked="f">
                <v:path arrowok="t"/>
                <v:fill/>
              </v:shape>
              <v:shape style="position:absolute;left:5340;top:1497;width:87;height:90" coordorigin="5340,1497" coordsize="87,90" path="m5425,1549l5411,1549,5413,1550,5414,1554,5414,1558,5414,1567,5414,1570,5413,1575,5411,1576,5425,1576,5425,1575,5426,1570,5427,1567,5427,1558,5426,1555,5425,1549,5425,1549e" filled="t" fillcolor="#FFFFFF" stroked="f">
                <v:path arrowok="t"/>
                <v:fill/>
              </v:shape>
              <v:shape style="position:absolute;left:5340;top:1497;width:87;height:90" coordorigin="5340,1497" coordsize="87,90" path="m5362,1499l5354,1499,5351,1499,5340,1526,5340,1529,5349,1543,5351,1544,5354,1544,5362,1544,5365,1544,5367,1543,5369,1542,5371,1541,5374,1537,5374,1535,5355,1535,5354,1534,5353,1529,5352,1526,5352,1517,5353,1513,5354,1509,5355,1508,5374,1508,5374,1506,5371,1502,5369,1501,5365,1499,5362,1499e" filled="t" fillcolor="#FFFFFF" stroked="f">
                <v:path arrowok="t"/>
                <v:fill/>
              </v:shape>
              <v:shape style="position:absolute;left:5340;top:1497;width:87;height:90" coordorigin="5340,1497" coordsize="87,90" path="m5374,1508l5360,1508,5362,1509,5363,1513,5363,1517,5363,1526,5363,1529,5362,1534,5360,1535,5374,1535,5375,1534,5376,1529,5376,1526,5376,1517,5376,1514,5375,1509,5374,1508e" filled="t" fillcolor="#FFFFFF" stroked="f">
                <v:path arrowok="t"/>
                <v:fill/>
              </v:shape>
            </v:group>
            <v:group style="position:absolute;left:5623;top:6297;width:1037;height:20" coordorigin="5623,6297" coordsize="1037,20">
              <v:shape style="position:absolute;left:5623;top:6297;width:1037;height:20" coordorigin="5623,6297" coordsize="1037,20" path="m5623,6317l6660,6317,6660,6297,5623,6297,5623,6317xe" filled="t" fillcolor="#FFFFFF" stroked="f">
                <v:path arrowok="t"/>
                <v:fill/>
              </v:shape>
            </v:group>
            <v:group style="position:absolute;left:5623;top:4809;width:1037;height:2" coordorigin="5623,4809" coordsize="1037,2">
              <v:shape style="position:absolute;left:5623;top:4809;width:1037;height:2" coordorigin="5623,4809" coordsize="1037,0" path="m5623,4809l6660,4809e" filled="f" stroked="t" strokeweight="1pt" strokecolor="#FFFFFF">
                <v:path arrowok="t"/>
              </v:shape>
            </v:group>
            <v:group style="position:absolute;left:5623;top:3462;width:1037;height:2" coordorigin="5623,3462" coordsize="1037,2">
              <v:shape style="position:absolute;left:5623;top:3462;width:1037;height:2" coordorigin="5623,3462" coordsize="1037,0" path="m5623,3462l6660,3462e" filled="f" stroked="t" strokeweight="1pt" strokecolor="#FFFFFF">
                <v:path arrowok="t"/>
              </v:shape>
            </v:group>
            <v:group style="position:absolute;left:5623;top:1641;width:1037;height:2" coordorigin="5623,1641" coordsize="1037,2">
              <v:shape style="position:absolute;left:5623;top:1641;width:1037;height:2" coordorigin="5623,1641" coordsize="1037,0" path="m5623,1641l6660,1641e" filled="f" stroked="t" strokeweight="1pt" strokecolor="#FFFFFF">
                <v:path arrowok="t"/>
              </v:shape>
            </v:group>
            <v:group style="position:absolute;left:3921;top:6455;width:4320;height:2" coordorigin="3921,6455" coordsize="4320,2">
              <v:shape style="position:absolute;left:3921;top:6455;width:4320;height:2" coordorigin="3921,6455" coordsize="4320,0" path="m3921,6455l8241,6455e" filled="f" stroked="t" strokeweight=".5pt" strokecolor="#A1A1A4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Healt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h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car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expenditure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pe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3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Massachusett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resident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6"/>
          <w:b/>
          <w:bCs/>
        </w:rPr>
        <w:t>wer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6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2"/>
          <w:w w:val="86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6"/>
          <w:b/>
          <w:bCs/>
        </w:rPr>
        <w:t>$7,55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6"/>
          <w:b/>
          <w:bCs/>
        </w:rPr>
        <w:t>0</w:t>
      </w:r>
      <w:r>
        <w:rPr>
          <w:rFonts w:ascii="Arial" w:hAnsi="Arial" w:cs="Arial" w:eastAsia="Arial"/>
          <w:sz w:val="19"/>
          <w:szCs w:val="19"/>
          <w:color w:val="717073"/>
          <w:spacing w:val="2"/>
          <w:w w:val="86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100"/>
          <w:b/>
          <w:bCs/>
        </w:rPr>
        <w:t>–</w:t>
      </w:r>
      <w:r>
        <w:rPr>
          <w:rFonts w:ascii="Arial" w:hAnsi="Arial" w:cs="Arial" w:eastAsia="Arial"/>
          <w:sz w:val="19"/>
          <w:szCs w:val="19"/>
          <w:color w:val="717073"/>
          <w:spacing w:val="-18"/>
          <w:w w:val="10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annua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increas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f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9"/>
          <w:b/>
          <w:bCs/>
        </w:rPr>
        <w:t>+2.3%.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156" w:lineRule="exact"/>
        <w:ind w:right="539"/>
        <w:jc w:val="righ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564.401001pt;margin-top:2.11442pt;width:16.099pt;height:16.099pt;mso-position-horizontal-relative:page;mso-position-vertical-relative:paragraph;z-index:-3303" coordorigin="11288,42" coordsize="322,322">
            <v:shape style="position:absolute;left:11288;top:42;width:322;height:322" coordorigin="11288,42" coordsize="322,322" path="m11288,364l11610,364,11610,42,11288,42,11288,364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Components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of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17"/>
          <w:w w:val="100"/>
          <w:position w:val="-4"/>
        </w:rPr>
        <w:t>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otal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Health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4" w:lineRule="exact"/>
        <w:ind w:right="203"/>
        <w:jc w:val="right"/>
        <w:tabs>
          <w:tab w:pos="200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Ca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Expenditu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86"/>
          <w:b/>
          <w:bCs/>
          <w:position w:val="6"/>
        </w:rPr>
        <w:t>2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8" w:lineRule="auto"/>
        <w:ind w:left="7607" w:right="90" w:firstLine="8"/>
        <w:jc w:val="righ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otal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esents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total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amount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</w:rPr>
        <w:t>paid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behalf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esidents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insu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services.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net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cost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private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9"/>
        </w:rPr>
        <w:t>insurance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78" w:lineRule="auto"/>
        <w:ind w:left="7738" w:right="90" w:firstLine="-177"/>
        <w:jc w:val="righ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67.44101pt;margin-top:45.731628pt;width:82.239pt;height:116.740597pt;mso-position-horizontal-relative:page;mso-position-vertical-relative:paragraph;z-index:-3309" coordorigin="7349,915" coordsize="1645,2335">
            <v:group style="position:absolute;left:8176;top:1337;width:2;height:1018" coordorigin="8176,1337" coordsize="2,1018">
              <v:shape style="position:absolute;left:8176;top:1337;width:2;height:1018" coordorigin="8176,1337" coordsize="0,1018" path="m8176,1337l8176,2355e" filled="f" stroked="t" strokeweight=".25pt" strokecolor="#A1A1A4">
                <v:path arrowok="t"/>
                <v:stroke dashstyle="dash"/>
              </v:shape>
            </v:group>
            <v:group style="position:absolute;left:7956;top:1696;width:449;height:449" coordorigin="7956,1696" coordsize="449,449">
              <v:shape style="position:absolute;left:7956;top:1696;width:449;height:449" coordorigin="7956,1696" coordsize="449,449" path="m8160,1696l8095,1712,8039,1746,7995,1794,7966,1853,7956,1920,7956,1927,7968,1992,7997,2049,8042,2096,8100,2128,8167,2144,8192,2145,8214,2143,8276,2124,8328,2089,8369,2039,8396,1977,8405,1905,8403,1883,8383,1823,8347,1771,8297,1731,8233,1705,8160,1696e" filled="t" fillcolor="#009B7A" stroked="f">
                <v:path arrowok="t"/>
                <v:fill/>
              </v:shape>
              <v:shape style="position:absolute;left:7611;top:915;width:1111;height:560" type="#_x0000_t75">
                <v:imagedata r:id="rId28" o:title=""/>
              </v:shape>
            </v:group>
            <v:group style="position:absolute;left:7981;top:1878;width:50;height:81" coordorigin="7981,1878" coordsize="50,81">
              <v:shape style="position:absolute;left:7981;top:1878;width:50;height:81" coordorigin="7981,1878" coordsize="50,81" path="m8031,1929l8011,1929,8011,1959,8031,1959,8031,1929e" filled="t" fillcolor="#FFFFFF" stroked="f">
                <v:path arrowok="t"/>
                <v:fill/>
              </v:shape>
              <v:shape style="position:absolute;left:7981;top:1878;width:50;height:81" coordorigin="7981,1878" coordsize="50,81" path="m8062,1909l7981,1909,7981,1929,8062,1929,8062,1909e" filled="t" fillcolor="#FFFFFF" stroked="f">
                <v:path arrowok="t"/>
                <v:fill/>
              </v:shape>
              <v:shape style="position:absolute;left:7981;top:1878;width:50;height:81" coordorigin="7981,1878" coordsize="50,81" path="m8031,1878l8011,1878,8011,1909,8031,1909,8031,1878e" filled="t" fillcolor="#FFFFFF" stroked="f">
                <v:path arrowok="t"/>
                <v:fill/>
              </v:shape>
            </v:group>
            <v:group style="position:absolute;left:8072;top:1846;width:70;height:113" coordorigin="8072,1846" coordsize="70,113">
              <v:shape style="position:absolute;left:8072;top:1846;width:70;height:113" coordorigin="8072,1846" coordsize="70,113" path="m8139,1861l8114,1861,8118,1865,8118,1880,8106,1901,8093,1913,8089,1917,8086,1921,8083,1925,8072,1954,8072,1959,8142,1959,8142,1941,8099,1941,8099,1939,8101,1937,8105,1931,8107,1928,8111,1925,8123,1913,8127,1910,8129,1907,8132,1904,8134,1902,8141,1867,8139,1861e" filled="t" fillcolor="#FFFFFF" stroked="f">
                <v:path arrowok="t"/>
                <v:fill/>
              </v:shape>
              <v:shape style="position:absolute;left:8072;top:1846;width:70;height:113" coordorigin="8072,1846" coordsize="70,113" path="m8119,1846l8095,1846,8086,1849,8075,1860,8072,1868,8072,1883,8094,1883,8094,1877,8095,1872,8104,1861,8139,1861,8138,1859,8127,1849,8119,1846e" filled="t" fillcolor="#FFFFFF" stroked="f">
                <v:path arrowok="t"/>
                <v:fill/>
              </v:shape>
            </v:group>
            <v:group style="position:absolute;left:8154;top:1934;width:21;height:25" coordorigin="8154,1934" coordsize="21,25">
              <v:shape style="position:absolute;left:8154;top:1934;width:21;height:25" coordorigin="8154,1934" coordsize="21,25" path="m8154,1947l8176,1947e" filled="f" stroked="t" strokeweight="1.348pt" strokecolor="#FFFFFF">
                <v:path arrowok="t"/>
              </v:shape>
            </v:group>
            <v:group style="position:absolute;left:8187;top:1846;width:70;height:115" coordorigin="8187,1846" coordsize="70,115">
              <v:shape style="position:absolute;left:8187;top:1846;width:70;height:115" coordorigin="8187,1846" coordsize="70,115" path="m8210,1926l8187,1926,8188,1938,8190,1946,8196,1952,8201,1958,8209,1961,8228,1961,8254,1946,8217,1946,8214,1945,8212,1941,8211,1938,8210,1933,8210,1926e" filled="t" fillcolor="#FFFFFF" stroked="f">
                <v:path arrowok="t"/>
                <v:fill/>
              </v:shape>
              <v:shape style="position:absolute;left:8187;top:1846;width:70;height:115" coordorigin="8187,1846" coordsize="70,115" path="m8253,1861l8226,1861,8228,1862,8232,1867,8233,1870,8233,1879,8233,1880,8222,1894,8212,1894,8212,1909,8223,1909,8226,1909,8235,1933,8234,1937,8225,1946,8254,1946,8255,1943,8257,1935,8258,1931,8258,1920,8256,1914,8250,1904,8245,1901,8238,1900,8238,1900,8243,1899,8247,1896,8250,1892,8253,1887,8255,1882,8255,1864,8253,1861e" filled="t" fillcolor="#FFFFFF" stroked="f">
                <v:path arrowok="t"/>
                <v:fill/>
              </v:shape>
              <v:shape style="position:absolute;left:8187;top:1846;width:70;height:115" coordorigin="8187,1846" coordsize="70,115" path="m8233,1846l8211,1846,8203,1849,8192,1860,8189,1868,8189,1879,8210,1879,8210,1874,8211,1870,8211,1868,8213,1864,8214,1863,8216,1862,8217,1861,8219,1861,8253,1861,8252,1858,8241,1848,8233,1846e" filled="t" fillcolor="#FFFFFF" stroked="f">
                <v:path arrowok="t"/>
                <v:fill/>
              </v:shape>
            </v:group>
            <v:group style="position:absolute;left:8265;top:1843;width:116;height:120" coordorigin="8265,1843" coordsize="116,120">
              <v:shape style="position:absolute;left:8265;top:1843;width:116;height:120" coordorigin="8265,1843" coordsize="116,120" path="m8363,1843l8348,1843,8283,1964,8298,1964,8363,1843e" filled="t" fillcolor="#FFFFFF" stroked="f">
                <v:path arrowok="t"/>
                <v:fill/>
              </v:shape>
              <v:shape style="position:absolute;left:8265;top:1843;width:116;height:120" coordorigin="8265,1843" coordsize="116,120" path="m8362,1900l8352,1900,8348,1901,8334,1917,8334,1921,8333,1924,8333,1937,8334,1941,8334,1945,8335,1948,8352,1961,8362,1961,8379,1949,8354,1949,8352,1948,8351,1941,8350,1937,8350,1924,8351,1920,8352,1914,8354,1912,8379,1912,8378,1910,8375,1905,8372,1903,8369,1902,8366,1901,8362,1900e" filled="t" fillcolor="#FFFFFF" stroked="f">
                <v:path arrowok="t"/>
                <v:fill/>
              </v:shape>
              <v:shape style="position:absolute;left:8265;top:1843;width:116;height:120" coordorigin="8265,1843" coordsize="116,120" path="m8379,1912l8360,1912,8362,1914,8364,1920,8364,1924,8364,1937,8364,1941,8362,1948,8360,1949,8379,1949,8380,1948,8381,1941,8381,1937,8381,1924,8381,1921,8380,1917,8380,1914,8379,1912e" filled="t" fillcolor="#FFFFFF" stroked="f">
                <v:path arrowok="t"/>
                <v:fill/>
              </v:shape>
              <v:shape style="position:absolute;left:8265;top:1843;width:116;height:120" coordorigin="8265,1843" coordsize="116,120" path="m8294,1846l8284,1846,8280,1847,8265,1882,8266,1886,8284,1907,8294,1907,8311,1895,8286,1895,8284,1893,8283,1887,8282,1882,8282,1870,8283,1866,8284,1860,8286,1858,8311,1858,8311,1856,8307,1851,8305,1849,8302,1848,8298,1847,8294,1846e" filled="t" fillcolor="#FFFFFF" stroked="f">
                <v:path arrowok="t"/>
                <v:fill/>
              </v:shape>
              <v:shape style="position:absolute;left:8265;top:1843;width:116;height:120" coordorigin="8265,1843" coordsize="116,120" path="m8311,1858l8293,1858,8295,1860,8296,1866,8296,1870,8296,1882,8296,1887,8295,1893,8293,1895,8311,1895,8312,1894,8312,1890,8313,1886,8313,1882,8313,1870,8313,1867,8312,1863,8312,1859,8311,1858e" filled="t" fillcolor="#FFFFFF" stroked="f">
                <v:path arrowok="t"/>
                <v:fill/>
              </v:shape>
              <v:shape style="position:absolute;left:7349;top:2353;width:1645;height:897" type="#_x0000_t75">
                <v:imagedata r:id="rId29" o:title=""/>
              </v:shape>
            </v:group>
            <w10:wrap type="none"/>
          </v:group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(non-medical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plans),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cially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publicly-insu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1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esidents.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44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69.977952pt;height:45pt;mso-position-horizontal-relative:char;mso-position-vertical-relative:line" type="#_x0000_t75">
            <v:imagedata r:id="rId30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45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-.06207pt;width:270pt;height:.1pt;mso-position-horizontal-relative:page;mso-position-vertical-relative:paragraph;z-index:-3307" coordorigin="630,-1" coordsize="5400,2">
            <v:shape style="position:absolute;left:630;top:-1;width:5400;height:2" coordorigin="630,-1" coordsize="5400,0" path="m630,-1l6030,-1e" filled="f" stroked="t" strokeweight=".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(paye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-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data)</w:t>
      </w:r>
      <w:r>
        <w:rPr>
          <w:rFonts w:ascii="Arial" w:hAnsi="Arial" w:cs="Arial" w:eastAsia="Arial"/>
          <w:sz w:val="12"/>
          <w:szCs w:val="12"/>
          <w:color w:val="A1A1A4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other</w:t>
      </w:r>
      <w:r>
        <w:rPr>
          <w:rFonts w:ascii="Arial" w:hAnsi="Arial" w:cs="Arial" w:eastAsia="Arial"/>
          <w:sz w:val="12"/>
          <w:szCs w:val="12"/>
          <w:color w:val="A1A1A4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public</w:t>
      </w:r>
      <w:r>
        <w:rPr>
          <w:rFonts w:ascii="Arial" w:hAnsi="Arial" w:cs="Arial" w:eastAsia="Arial"/>
          <w:sz w:val="12"/>
          <w:szCs w:val="12"/>
          <w:color w:val="A1A1A4"/>
          <w:spacing w:val="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ces.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See</w:t>
      </w:r>
      <w:r>
        <w:rPr>
          <w:rFonts w:ascii="Arial" w:hAnsi="Arial" w:cs="Arial" w:eastAsia="Arial"/>
          <w:sz w:val="12"/>
          <w:szCs w:val="12"/>
          <w:color w:val="A1A1A4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-13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echnical</w:t>
      </w:r>
      <w:r>
        <w:rPr>
          <w:rFonts w:ascii="Arial" w:hAnsi="Arial" w:cs="Arial" w:eastAsia="Arial"/>
          <w:sz w:val="12"/>
          <w:szCs w:val="12"/>
          <w:color w:val="A1A1A4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2"/>
        </w:rPr>
        <w:t>Appendix.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Mar w:header="0" w:footer="486" w:top="780" w:bottom="680" w:left="520" w:right="520"/>
          <w:pgSz w:w="12240" w:h="15840"/>
        </w:sectPr>
      </w:pPr>
      <w:rPr/>
    </w:p>
    <w:p>
      <w:pPr>
        <w:spacing w:before="17" w:after="0" w:line="240" w:lineRule="auto"/>
        <w:ind w:left="110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/>
        <w:pict>
          <v:group style="position:absolute;margin-left:31.5pt;margin-top:-8.743017pt;width:549pt;height:.1pt;mso-position-horizontal-relative:page;mso-position-vertical-relative:paragraph;z-index:-3310" coordorigin="630,-175" coordsize="10980,2">
            <v:shape style="position:absolute;left:630;top:-175;width:10980;height:2" coordorigin="630,-175" coordsize="10980,0" path="m630,-175l11610,-175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36"/>
          <w:szCs w:val="36"/>
          <w:color w:val="005581"/>
          <w:spacing w:val="-20"/>
          <w:w w:val="76"/>
        </w:rPr>
        <w:t>T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6"/>
        </w:rPr>
        <w:t>ota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6"/>
        </w:rPr>
        <w:t>l</w:t>
      </w:r>
      <w:r>
        <w:rPr>
          <w:rFonts w:ascii="Arial" w:hAnsi="Arial" w:cs="Arial" w:eastAsia="Arial"/>
          <w:sz w:val="36"/>
          <w:szCs w:val="36"/>
          <w:color w:val="005581"/>
          <w:spacing w:val="16"/>
          <w:w w:val="76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6"/>
        </w:rPr>
        <w:t>Healt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6"/>
        </w:rPr>
        <w:t>h</w:t>
      </w:r>
      <w:r>
        <w:rPr>
          <w:rFonts w:ascii="Arial" w:hAnsi="Arial" w:cs="Arial" w:eastAsia="Arial"/>
          <w:sz w:val="36"/>
          <w:szCs w:val="36"/>
          <w:color w:val="005581"/>
          <w:spacing w:val="25"/>
          <w:w w:val="76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6"/>
        </w:rPr>
        <w:t>Care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18" w:after="0" w:line="240" w:lineRule="auto"/>
        <w:ind w:left="110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Expenditures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5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49" w:right="1914"/>
        <w:jc w:val="center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.5pt;margin-top:-.376373pt;width:11.25pt;height:11.25pt;mso-position-horizontal-relative:page;mso-position-vertical-relative:paragraph;z-index:-3306" coordorigin="630,-8" coordsize="225,225">
            <v:shape style="position:absolute;left:630;top:-8;width:225;height:225" coordorigin="630,-8" coordsize="225,225" path="m630,217l855,217,855,-8,630,-8,63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Eac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Polic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Commission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left="110" w:right="10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annua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(THCE)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Commonwealth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2012-2013,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“benchmark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”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+3.6%.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left="110"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informatio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submitte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15" w:lineRule="exact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CHI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estimate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that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94" w:lineRule="auto"/>
        <w:ind w:left="450" w:right="175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detaile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d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total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healt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h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ca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expenditu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es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07" w:lineRule="auto"/>
        <w:ind w:right="168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v:group style="position:absolute;margin-left:218.5pt;margin-top:-128.653854pt;width:175pt;height:122.023pt;mso-position-horizontal-relative:page;mso-position-vertical-relative:paragraph;z-index:-3302" coordorigin="4370,-2573" coordsize="3500,2440">
            <v:group style="position:absolute;left:4380;top:-2563;width:3480;height:2420" coordorigin="4380,-2563" coordsize="3480,2420">
              <v:shape style="position:absolute;left:4380;top:-2563;width:3480;height:2420" coordorigin="4380,-2563" coordsize="3480,2420" path="m4380,-143l7860,-143,7860,-2563,4380,-2563,4380,-143e" filled="t" fillcolor="#D7D4D7" stroked="f">
                <v:path arrowok="t"/>
                <v:fill/>
              </v:shape>
            </v:group>
            <v:group style="position:absolute;left:4380;top:-2563;width:648;height:648" coordorigin="4380,-2563" coordsize="648,648">
              <v:shape style="position:absolute;left:4380;top:-2563;width:648;height:648" coordorigin="4380,-2563" coordsize="648,648" path="m5028,-2563l4380,-2563,4380,-1915,5028,-2563e" filled="t" fillcolor="#005581" stroked="f">
                <v:path arrowok="t"/>
                <v:fill/>
              </v:shape>
            </v:group>
            <v:group style="position:absolute;left:4417;top:-2526;width:276;height:234" coordorigin="4417,-2526" coordsize="276,234">
              <v:shape style="position:absolute;left:4417;top:-2526;width:276;height:234" coordorigin="4417,-2526" coordsize="276,234" path="m4526,-2526l4467,-2513,4421,-2453,4417,-2416,4422,-2393,4474,-2332,4516,-2322,4537,-2324,4556,-2328,4572,-2335,4587,-2345,4664,-2345,4643,-2361,4520,-2361,4502,-2362,4459,-2405,4457,-2429,4461,-2447,4477,-2468,4493,-2481,4510,-2487,4526,-2488,4602,-2488,4602,-2490,4588,-2504,4568,-2516,4550,-2524,4526,-2526e" filled="t" fillcolor="#4F84C4" stroked="f">
                <v:path arrowok="t"/>
                <v:fill/>
              </v:shape>
              <v:shape style="position:absolute;left:4417;top:-2526;width:276;height:234" coordorigin="4417,-2526" coordsize="276,234" path="m4602,-2488l4526,-2488,4539,-2487,4549,-2483,4558,-2476,4572,-2462,4581,-2444,4583,-2420,4580,-2402,4572,-2387,4558,-2373,4540,-2364,4520,-2361,4643,-2361,4614,-2381,4621,-2400,4624,-2419,4624,-2438,4619,-2456,4612,-2474,4602,-2488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actua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$7,55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residen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childre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7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represent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+2.3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15" w:lineRule="exact"/>
        <w:ind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previou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yea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wel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belo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benchmark,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exceedin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overal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inflatio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+1.5%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8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61" w:after="0" w:line="307" w:lineRule="auto"/>
        <w:ind w:right="53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totale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$50.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billio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$1.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billio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2012.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28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measur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create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Legislatur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reflec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amoun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paid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behal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residents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9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limited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exceptions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administrativ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services,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cost-sharin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(deductibles,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co-payments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co-insurance)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federal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14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stat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services.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358" w:space="502"/>
            <w:col w:w="3301" w:space="450"/>
            <w:col w:w="3589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40" w:lineRule="auto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31.5pt;margin-top:-9.783932pt;width:549pt;height:.1pt;mso-position-horizontal-relative:page;mso-position-vertical-relative:paragraph;z-index:-3305" coordorigin="630,-196" coordsize="10980,2">
            <v:shape style="position:absolute;left:630;top:-196;width:10980;height:2" coordorigin="630,-196" coordsize="10980,0" path="m630,-196l11610,-196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0"/>
        </w:rPr>
        <w:t>THC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0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22"/>
          <w:w w:val="7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include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29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spendin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g</w:t>
      </w:r>
      <w:r>
        <w:rPr>
          <w:rFonts w:ascii="Arial" w:hAnsi="Arial" w:cs="Arial" w:eastAsia="Arial"/>
          <w:sz w:val="40"/>
          <w:szCs w:val="40"/>
          <w:color w:val="005581"/>
          <w:spacing w:val="30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8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27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commercia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55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cover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8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ge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,</w:t>
      </w:r>
      <w:r>
        <w:rPr>
          <w:rFonts w:ascii="Arial" w:hAnsi="Arial" w:cs="Arial" w:eastAsia="Arial"/>
          <w:sz w:val="40"/>
          <w:szCs w:val="40"/>
          <w:color w:val="005581"/>
          <w:spacing w:val="-7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th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8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ne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18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cos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20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9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priv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78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te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447" w:lineRule="exact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31.5pt;margin-top:33.83947pt;width:549pt;height:.1pt;mso-position-horizontal-relative:page;mso-position-vertical-relative:paragraph;z-index:-3304" coordorigin="630,677" coordsize="10980,2">
            <v:shape style="position:absolute;left:630;top:677;width:10980;height:2" coordorigin="630,677" coordsize="10980,0" path="m630,677l11610,677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healt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h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insurance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,</w:t>
      </w:r>
      <w:r>
        <w:rPr>
          <w:rFonts w:ascii="Arial" w:hAnsi="Arial" w:cs="Arial" w:eastAsia="Arial"/>
          <w:sz w:val="40"/>
          <w:szCs w:val="40"/>
          <w:color w:val="005581"/>
          <w:spacing w:val="-2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Medicaid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,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an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5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Medicar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3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  <w:position w:val="-2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21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Massachusett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14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residents.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45" w:after="0" w:line="309" w:lineRule="auto"/>
        <w:ind w:left="227" w:right="62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state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rate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(excluding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Puerto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Rico).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95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Data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all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licensed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HMOs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which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may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Medicaid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and/or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Medica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only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4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HMOs.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8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vailable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om: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 </w:t>
      </w:r>
      <w:hyperlink r:id="rId31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7"/>
          </w:rPr>
          <w:t>http://kff.o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3"/>
            <w:w w:val="97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8"/>
          </w:rPr>
          <w:t>g/other/state-indicator/hmo-penetration-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8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rate/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7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2014).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95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this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eport,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Massachusetts’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HMO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population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data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payers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does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these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public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ogram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ollees.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8" w:after="0" w:line="240" w:lineRule="auto"/>
        <w:ind w:left="133" w:right="-58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5</w:t>
      </w:r>
      <w:r>
        <w:rPr>
          <w:rFonts w:ascii="Arial" w:hAnsi="Arial" w:cs="Arial" w:eastAsia="Arial"/>
          <w:sz w:val="8"/>
          <w:szCs w:val="8"/>
          <w:color w:val="005581"/>
          <w:spacing w:val="2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Supplement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10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7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information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7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7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oducts,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including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HMO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en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7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ollment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plan.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67" w:after="0" w:line="312" w:lineRule="auto"/>
        <w:ind w:left="94" w:right="146" w:firstLine="-94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6</w:t>
      </w:r>
      <w:r>
        <w:rPr>
          <w:rFonts w:ascii="Arial" w:hAnsi="Arial" w:cs="Arial" w:eastAsia="Arial"/>
          <w:sz w:val="8"/>
          <w:szCs w:val="8"/>
          <w:color w:val="005581"/>
          <w:spacing w:val="13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Cente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fo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Healt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h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Informatio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n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an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d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Analysis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Massachusett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Healt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h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Coverage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: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201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2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Estimat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(2013).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9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vailabl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at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: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0"/>
          <w:position w:val="0"/>
        </w:rPr>
        <w:t> </w:t>
      </w:r>
      <w:hyperlink r:id="rId32"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93"/>
            <w:position w:val="0"/>
          </w:rPr>
          <w:t>http://ww</w:t>
        </w:r>
        <w:r>
          <w:rPr>
            <w:rFonts w:ascii="Arial" w:hAnsi="Arial" w:cs="Arial" w:eastAsia="Arial"/>
            <w:sz w:val="12"/>
            <w:szCs w:val="12"/>
            <w:color w:val="717073"/>
            <w:spacing w:val="-7"/>
            <w:w w:val="93"/>
            <w:position w:val="0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93"/>
            <w:position w:val="0"/>
          </w:rPr>
          <w:t>.mass.gov/chia/docs/r/pubs/13/2012-mass-insurance-coverage.pd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3"/>
            <w:position w:val="0"/>
          </w:rPr>
          <w:t>f</w:t>
        </w:r>
        <w:r>
          <w:rPr>
            <w:rFonts w:ascii="Arial" w:hAnsi="Arial" w:cs="Arial" w:eastAsia="Arial"/>
            <w:sz w:val="12"/>
            <w:szCs w:val="12"/>
            <w:color w:val="717073"/>
            <w:spacing w:val="7"/>
            <w:w w:val="93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  <w:position w:val="0"/>
        </w:rPr>
        <w:t>(Accesse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  <w:position w:val="0"/>
        </w:rPr>
        <w:t>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89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1" w:after="0" w:line="310" w:lineRule="auto"/>
        <w:ind w:left="94" w:right="154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572.006897pt;margin-top:43.181435pt;width:8.382pt;height:.1pt;mso-position-horizontal-relative:page;mso-position-vertical-relative:paragraph;z-index:-3301" coordorigin="11440,864" coordsize="168,2">
            <v:shape style="position:absolute;left:11440;top:864;width:168;height:2" coordorigin="11440,864" coordsize="168,0" path="m11440,864l11608,864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13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2014)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.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Fina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l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healt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h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insuranc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coverag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rat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89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esult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fo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201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2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wil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l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b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89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eporte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d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i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201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4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base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d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9"/>
        </w:rPr>
        <w:t>o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CHI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</w:rPr>
        <w:t>’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8"/>
        </w:rPr>
        <w:t>Massachusett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26"/>
          <w:w w:val="88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8"/>
        </w:rPr>
        <w:t>Healt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</w:rPr>
        <w:t>h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88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8"/>
        </w:rPr>
        <w:t>Insuranc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88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8"/>
        </w:rPr>
        <w:t>Surve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</w:rPr>
        <w:t>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8"/>
        </w:rPr>
        <w:t>(MHIS)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</w:rPr>
        <w:t>.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88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8"/>
        </w:rPr>
        <w:t>Fo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8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8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2"/>
        </w:rPr>
        <w:t>state-by-stat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2"/>
        </w:rPr>
        <w:t>compariso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</w:rPr>
        <w:t>n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Medicai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d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coverag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rate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th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non-elderl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90"/>
        </w:rPr>
        <w:t>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: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Kaise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Famil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y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Foundation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Medicai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d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Coverag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Rate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fo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th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Nonelderl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b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</w:rPr>
        <w:t>Age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</w:rPr>
        <w:t>.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9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vailable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</w:rPr>
        <w:t>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</w:rPr>
        <w:t>: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90"/>
        </w:rPr>
        <w:t> </w:t>
      </w:r>
      <w:hyperlink r:id="rId33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90"/>
          </w:rPr>
          <w:t>http://kff.o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4"/>
            <w:w w:val="9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90"/>
          </w:rPr>
          <w:t>g/medicaid/state-indicator/rate-by-age-3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0"/>
          </w:rPr>
          <w:t>/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8"/>
            <w:w w:val="90"/>
          </w:rPr>
          <w:t> </w:t>
        </w:r>
      </w:hyperlink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</w:rPr>
        <w:t>(Accesse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</w:rPr>
        <w:t>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</w:rPr>
        <w:t>Augus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</w:rPr>
        <w:t>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"/>
          <w:w w:val="9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</w:rPr>
        <w:t>13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</w:rPr>
        <w:t>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2014).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447" w:space="311"/>
            <w:col w:w="5442"/>
          </w:cols>
        </w:sectPr>
      </w:pPr>
      <w:rPr/>
    </w:p>
    <w:p>
      <w:pPr>
        <w:spacing w:before="84" w:after="0" w:line="241" w:lineRule="auto"/>
        <w:ind w:left="110" w:right="6619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-11"/>
          <w:w w:val="82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ota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Healt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h</w:t>
      </w:r>
      <w:r>
        <w:rPr>
          <w:rFonts w:ascii="Arial" w:hAnsi="Arial" w:cs="Arial" w:eastAsia="Arial"/>
          <w:sz w:val="19"/>
          <w:szCs w:val="19"/>
          <w:color w:val="717073"/>
          <w:spacing w:val="10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Car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Expenditure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-7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pe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capit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a</w:t>
      </w:r>
      <w:r>
        <w:rPr>
          <w:rFonts w:ascii="Arial" w:hAnsi="Arial" w:cs="Arial" w:eastAsia="Arial"/>
          <w:sz w:val="19"/>
          <w:szCs w:val="19"/>
          <w:color w:val="717073"/>
          <w:spacing w:val="21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gre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w</w:t>
      </w:r>
      <w:r>
        <w:rPr>
          <w:rFonts w:ascii="Arial" w:hAnsi="Arial" w:cs="Arial" w:eastAsia="Arial"/>
          <w:sz w:val="19"/>
          <w:szCs w:val="19"/>
          <w:color w:val="717073"/>
          <w:spacing w:val="17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b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y</w:t>
      </w:r>
      <w:r>
        <w:rPr>
          <w:rFonts w:ascii="Arial" w:hAnsi="Arial" w:cs="Arial" w:eastAsia="Arial"/>
          <w:sz w:val="19"/>
          <w:szCs w:val="19"/>
          <w:color w:val="717073"/>
          <w:spacing w:val="-1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9"/>
          <w:b/>
          <w:bCs/>
        </w:rPr>
        <w:t>+2.3%,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9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bel</w:t>
      </w:r>
      <w:r>
        <w:rPr>
          <w:rFonts w:ascii="Arial" w:hAnsi="Arial" w:cs="Arial" w:eastAsia="Arial"/>
          <w:sz w:val="19"/>
          <w:szCs w:val="19"/>
          <w:color w:val="717073"/>
          <w:spacing w:val="2"/>
          <w:w w:val="83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w</w:t>
      </w:r>
      <w:r>
        <w:rPr>
          <w:rFonts w:ascii="Arial" w:hAnsi="Arial" w:cs="Arial" w:eastAsia="Arial"/>
          <w:sz w:val="19"/>
          <w:szCs w:val="19"/>
          <w:color w:val="717073"/>
          <w:spacing w:val="6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th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3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healt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h</w:t>
      </w:r>
      <w:r>
        <w:rPr>
          <w:rFonts w:ascii="Arial" w:hAnsi="Arial" w:cs="Arial" w:eastAsia="Arial"/>
          <w:sz w:val="19"/>
          <w:szCs w:val="19"/>
          <w:color w:val="717073"/>
          <w:spacing w:val="9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car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cos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-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gr</w:t>
      </w:r>
      <w:r>
        <w:rPr>
          <w:rFonts w:ascii="Arial" w:hAnsi="Arial" w:cs="Arial" w:eastAsia="Arial"/>
          <w:sz w:val="19"/>
          <w:szCs w:val="19"/>
          <w:color w:val="717073"/>
          <w:spacing w:val="2"/>
          <w:w w:val="83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wt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h</w:t>
      </w:r>
      <w:r>
        <w:rPr>
          <w:rFonts w:ascii="Arial" w:hAnsi="Arial" w:cs="Arial" w:eastAsia="Arial"/>
          <w:sz w:val="19"/>
          <w:szCs w:val="19"/>
          <w:color w:val="717073"/>
          <w:spacing w:val="1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100"/>
          <w:b/>
          <w:bCs/>
        </w:rPr>
        <w:t>benchmark.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66" w:lineRule="exact"/>
        <w:ind w:left="230" w:right="-20"/>
        <w:jc w:val="left"/>
        <w:tabs>
          <w:tab w:pos="54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pt;margin-top:.691682pt;width:16.819pt;height:16.819pt;mso-position-horizontal-relative:page;mso-position-vertical-relative:paragraph;z-index:-3295" coordorigin="630,14" coordsize="336,336">
            <v:shape style="position:absolute;left:630;top:14;width:336;height:336" coordorigin="630,14" coordsize="336,336" path="m630,350l966,350,966,14,630,14,630,350e" filled="t" fillcolor="#4F84C4" stroked="f">
              <v:path arrowok="t"/>
              <v:fill/>
            </v:shape>
          </v:group>
          <w10:wrap type="none"/>
        </w:pic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-4"/>
        </w:rPr>
        <w:t>3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-4"/>
        </w:rPr>
        <w:tab/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-4"/>
        </w:rPr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17"/>
          <w:w w:val="100"/>
          <w:position w:val="5"/>
        </w:rPr>
        <w:t>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5"/>
        </w:rPr>
        <w:t>otal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5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5"/>
        </w:rPr>
        <w:t>Health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5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5"/>
        </w:rPr>
        <w:t>Ca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5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5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129" w:lineRule="exact"/>
        <w:ind w:left="54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Expenditu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1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1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owth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in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Context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97" w:after="0" w:line="277" w:lineRule="auto"/>
        <w:ind w:left="110" w:right="5745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83.490997pt;margin-top:54.997952pt;width:445.0178pt;height:166.9726pt;mso-position-horizontal-relative:page;mso-position-vertical-relative:paragraph;z-index:-3299" coordorigin="1670,1100" coordsize="8900,3339">
            <v:shape style="position:absolute;left:1670;top:1100;width:8900;height:3339" type="#_x0000_t75">
              <v:imagedata r:id="rId34" o:title=""/>
            </v:shape>
            <v:group style="position:absolute;left:2031;top:4054;width:8075;height:2" coordorigin="2031,4054" coordsize="8075,2">
              <v:shape style="position:absolute;left:2031;top:4054;width:8075;height:2" coordorigin="2031,4054" coordsize="8075,0" path="m10107,4054l2031,4054e" filled="f" stroked="t" strokeweight=".5pt" strokecolor="#A1A1A4">
                <v:path arrowok="t"/>
                <v:stroke dashstyle="longDash"/>
              </v:shape>
            </v:group>
            <v:group style="position:absolute;left:2506;top:3006;width:4719;height:1048" coordorigin="2506,3006" coordsize="4719,1048">
              <v:shape style="position:absolute;left:2506;top:3006;width:4719;height:1048" coordorigin="2506,3006" coordsize="4719,1048" path="m2506,4054l7225,3006e" filled="f" stroked="t" strokeweight="1.0pt" strokecolor="#4F84C4">
                <v:path arrowok="t"/>
              </v:shape>
            </v:group>
            <v:group style="position:absolute;left:2506;top:2241;width:4716;height:1814" coordorigin="2506,2241" coordsize="4716,1814">
              <v:shape style="position:absolute;left:2506;top:2241;width:4716;height:1814" coordorigin="2506,2241" coordsize="4716,1814" path="m2506,4054l7223,2241e" filled="f" stroked="t" strokeweight="1pt" strokecolor="#4F84C4">
                <v:path arrowok="t"/>
              </v:shape>
            </v:group>
            <v:group style="position:absolute;left:2506;top:1557;width:4716;height:2498" coordorigin="2506,1557" coordsize="4716,2498">
              <v:shape style="position:absolute;left:2506;top:1557;width:4716;height:2498" coordorigin="2506,1557" coordsize="4716,2498" path="m2506,4054l7223,1557e" filled="f" stroked="t" strokeweight="1pt" strokecolor="#4F84C4">
                <v:path arrowok="t"/>
              </v:shape>
            </v:group>
            <v:group style="position:absolute;left:2506;top:2459;width:4716;height:1596" coordorigin="2506,2459" coordsize="4716,1596">
              <v:shape style="position:absolute;left:2506;top:2459;width:4716;height:1596" coordorigin="2506,2459" coordsize="4716,1596" path="m2506,4054l7223,2459e" filled="f" stroked="t" strokeweight="1.5pt" strokecolor="#005581">
                <v:path arrowok="t"/>
              </v:shape>
            </v:group>
            <v:group style="position:absolute;left:2473;top:4022;width:64;height:61" coordorigin="2473,4022" coordsize="64,61">
              <v:shape style="position:absolute;left:2473;top:4022;width:64;height:61" coordorigin="2473,4022" coordsize="64,61" path="m2499,4022l2480,4034,2473,4054,2473,4056,2479,4072,2495,4082,2522,4083,2534,4068,2537,4041,2523,4027,2499,4022e" filled="t" fillcolor="#005581" stroked="f">
                <v:path arrowok="t"/>
                <v:fill/>
              </v:shape>
            </v:group>
            <v:group style="position:absolute;left:7191;top:2976;width:61;height:63" coordorigin="7191,2976" coordsize="61,63">
              <v:shape style="position:absolute;left:7191;top:2976;width:61;height:63" coordorigin="7191,2976" coordsize="61,63" path="m7211,2976l7196,2989,7191,3013,7202,3031,7223,3039,7238,3034,7250,3019,7252,2992,7237,2979,7211,2976e" filled="t" fillcolor="#FFFFFF" stroked="f">
                <v:path arrowok="t"/>
                <v:fill/>
              </v:shape>
            </v:group>
            <v:group style="position:absolute;left:7180;top:2964;width:85;height:85" coordorigin="7180,2964" coordsize="85,85">
              <v:shape style="position:absolute;left:7180;top:2964;width:85;height:85" coordorigin="7180,2964" coordsize="85,85" path="m7223,2964l7201,2969,7186,2985,7180,3006,7186,3027,7201,3043,7222,3049,7244,3043,7258,3029,7210,3029,7200,3019,7200,2994,7210,2984,7258,2984,7244,2970,7223,2964,7223,2964e" filled="t" fillcolor="#4F84C4" stroked="f">
                <v:path arrowok="t"/>
                <v:fill/>
              </v:shape>
              <v:shape style="position:absolute;left:7180;top:2964;width:85;height:85" coordorigin="7180,2964" coordsize="85,85" path="m7258,2984l7235,2984,7245,2994,7245,3019,7235,3029,7258,3029,7259,3028,7265,3006,7259,2985,7258,2984e" filled="t" fillcolor="#4F84C4" stroked="f">
                <v:path arrowok="t"/>
                <v:fill/>
              </v:shape>
            </v:group>
            <v:group style="position:absolute;left:7191;top:1526;width:61;height:63" coordorigin="7191,1526" coordsize="61,63">
              <v:shape style="position:absolute;left:7191;top:1526;width:61;height:63" coordorigin="7191,1526" coordsize="61,63" path="m7211,1526l7196,1540,7191,1564,7202,1582,7223,1589,7238,1585,7250,1569,7252,1543,7237,1530,7211,1526e" filled="t" fillcolor="#FFFFFF" stroked="f">
                <v:path arrowok="t"/>
                <v:fill/>
              </v:shape>
            </v:group>
            <v:group style="position:absolute;left:7180;top:1514;width:85;height:85" coordorigin="7180,1514" coordsize="85,85">
              <v:shape style="position:absolute;left:7180;top:1514;width:85;height:85" coordorigin="7180,1514" coordsize="85,85" path="m7223,1514l7201,1520,7186,1535,7180,1557,7186,1578,7201,1593,7222,1599,7244,1594,7258,1579,7210,1579,7200,1569,7200,1544,7210,1534,7258,1534,7244,1520,7223,1514,7223,1514e" filled="t" fillcolor="#4F84C4" stroked="f">
                <v:path arrowok="t"/>
                <v:fill/>
              </v:shape>
              <v:shape style="position:absolute;left:7180;top:1514;width:85;height:85" coordorigin="7180,1514" coordsize="85,85" path="m7258,1534l7235,1534,7245,1544,7245,1569,7235,1579,7258,1579,7259,1578,7265,1557,7259,1536,7258,1534e" filled="t" fillcolor="#4F84C4" stroked="f">
                <v:path arrowok="t"/>
                <v:fill/>
              </v:shape>
              <v:shape style="position:absolute;left:5366;top:1585;width:1960;height:1141" type="#_x0000_t75">
                <v:imagedata r:id="rId35" o:title=""/>
              </v:shape>
              <v:shape style="position:absolute;left:7358;top:1433;width:2410;height:270" type="#_x0000_t75">
                <v:imagedata r:id="rId36" o:title=""/>
              </v:shape>
              <v:shape style="position:absolute;left:7358;top:2083;width:2509;height:270" type="#_x0000_t75">
                <v:imagedata r:id="rId37" o:title=""/>
              </v:shape>
              <v:shape style="position:absolute;left:7358;top:2882;width:1730;height:270" type="#_x0000_t75">
                <v:imagedata r:id="rId38" o:title=""/>
              </v:shape>
            </v:group>
            <w10:wrap type="none"/>
          </v:group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capita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expenditu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faster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inflation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2012-2013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but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owth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was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slower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than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overall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per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capita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economic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owth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cost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owth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benchmark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Legislatu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Policy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Commission.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40" w:after="0" w:line="240" w:lineRule="auto"/>
        <w:ind w:left="110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31.5pt;margin-top:-.08194pt;width:267.808pt;height:.1pt;mso-position-horizontal-relative:page;mso-position-vertical-relative:paragraph;z-index:-3294" coordorigin="630,-2" coordsize="5356,2">
            <v:shape style="position:absolute;left:630;top:-2;width:5356;height:2" coordorigin="630,-2" coordsize="5356,0" path="m630,-2l5986,-2e" filled="f" stroked="t" strokeweight=".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Sou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9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ce: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4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CHIA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3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2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other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3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public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3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sou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9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ces.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4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Inflation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4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data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2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9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2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Bu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9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1"/>
        </w:rPr>
        <w:t>eau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4"/>
          <w:w w:val="9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1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2"/>
        </w:rPr>
        <w:t>Labor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2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2"/>
        </w:rPr>
        <w:t>Statistics: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2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2"/>
        </w:rPr>
        <w:t>Consumer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2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2"/>
        </w:rPr>
        <w:t>Price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92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Index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42" w:after="0" w:line="240" w:lineRule="auto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12-Month</w:t>
      </w:r>
      <w:r>
        <w:rPr>
          <w:rFonts w:ascii="Arial" w:hAnsi="Arial" w:cs="Arial" w:eastAsia="Arial"/>
          <w:sz w:val="12"/>
          <w:szCs w:val="12"/>
          <w:color w:val="A1A1A4"/>
          <w:spacing w:val="15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Pe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92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cent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Change.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G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92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oss</w:t>
      </w:r>
      <w:r>
        <w:rPr>
          <w:rFonts w:ascii="Arial" w:hAnsi="Arial" w:cs="Arial" w:eastAsia="Arial"/>
          <w:sz w:val="12"/>
          <w:szCs w:val="12"/>
          <w:color w:val="A1A1A4"/>
          <w:spacing w:val="-1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State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P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92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oduct</w:t>
      </w:r>
      <w:r>
        <w:rPr>
          <w:rFonts w:ascii="Arial" w:hAnsi="Arial" w:cs="Arial" w:eastAsia="Arial"/>
          <w:sz w:val="12"/>
          <w:szCs w:val="12"/>
          <w:color w:val="A1A1A4"/>
          <w:spacing w:val="9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data</w:t>
      </w:r>
      <w:r>
        <w:rPr>
          <w:rFonts w:ascii="Arial" w:hAnsi="Arial" w:cs="Arial" w:eastAsia="Arial"/>
          <w:sz w:val="12"/>
          <w:szCs w:val="12"/>
          <w:color w:val="A1A1A4"/>
          <w:spacing w:val="2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f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92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om</w:t>
      </w:r>
      <w:r>
        <w:rPr>
          <w:rFonts w:ascii="Arial" w:hAnsi="Arial" w:cs="Arial" w:eastAsia="Arial"/>
          <w:sz w:val="12"/>
          <w:szCs w:val="12"/>
          <w:color w:val="A1A1A4"/>
          <w:spacing w:val="4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U.S.</w:t>
      </w:r>
      <w:r>
        <w:rPr>
          <w:rFonts w:ascii="Arial" w:hAnsi="Arial" w:cs="Arial" w:eastAsia="Arial"/>
          <w:sz w:val="12"/>
          <w:szCs w:val="12"/>
          <w:color w:val="A1A1A4"/>
          <w:spacing w:val="-3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Bu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92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eau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A1A1A4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Economic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Analysis: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Widesp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ead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2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1.177616pt;width:549pt;height:.1pt;mso-position-horizontal-relative:page;mso-position-vertical-relative:paragraph;z-index:-3300" coordorigin="630,424" coordsize="10980,2">
            <v:shape style="position:absolute;left:630;top:424;width:10980;height:2" coordorigin="630,424" coordsize="10980,2" path="m630,425l11610,424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But</w:t>
      </w:r>
      <w:r>
        <w:rPr>
          <w:rFonts w:ascii="Arial" w:hAnsi="Arial" w:cs="Arial" w:eastAsia="Arial"/>
          <w:sz w:val="12"/>
          <w:szCs w:val="12"/>
          <w:color w:val="A1A1A4"/>
          <w:spacing w:val="-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Slower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G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92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owth</w:t>
      </w:r>
      <w:r>
        <w:rPr>
          <w:rFonts w:ascii="Arial" w:hAnsi="Arial" w:cs="Arial" w:eastAsia="Arial"/>
          <w:sz w:val="12"/>
          <w:szCs w:val="12"/>
          <w:color w:val="A1A1A4"/>
          <w:spacing w:val="7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A1A1A4"/>
          <w:spacing w:val="-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2013: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91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Advance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91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2013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91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and</w:t>
      </w:r>
      <w:r>
        <w:rPr>
          <w:rFonts w:ascii="Arial" w:hAnsi="Arial" w:cs="Arial" w:eastAsia="Arial"/>
          <w:sz w:val="12"/>
          <w:szCs w:val="12"/>
          <w:color w:val="A1A1A4"/>
          <w:spacing w:val="2"/>
          <w:w w:val="91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Revised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1997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91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–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91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2012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91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1"/>
        </w:rPr>
        <w:t>Statistics</w:t>
      </w:r>
      <w:r>
        <w:rPr>
          <w:rFonts w:ascii="Arial" w:hAnsi="Arial" w:cs="Arial" w:eastAsia="Arial"/>
          <w:sz w:val="12"/>
          <w:szCs w:val="12"/>
          <w:color w:val="A1A1A4"/>
          <w:spacing w:val="14"/>
          <w:w w:val="91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A1A1A4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89"/>
        </w:rPr>
        <w:t>GDP</w:t>
      </w:r>
      <w:r>
        <w:rPr>
          <w:rFonts w:ascii="Arial" w:hAnsi="Arial" w:cs="Arial" w:eastAsia="Arial"/>
          <w:sz w:val="12"/>
          <w:szCs w:val="12"/>
          <w:color w:val="A1A1A4"/>
          <w:spacing w:val="1"/>
          <w:w w:val="89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A1A1A4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State.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Mar w:header="0" w:footer="486" w:top="640" w:bottom="680" w:left="520" w:right="560"/>
          <w:pgSz w:w="12240" w:h="15840"/>
        </w:sectPr>
      </w:pPr>
      <w:rPr/>
    </w:p>
    <w:p>
      <w:pPr>
        <w:spacing w:before="39" w:after="0" w:line="307" w:lineRule="auto"/>
        <w:ind w:left="110" w:right="20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doe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directl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consumers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-the-counte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covere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visio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denta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importan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component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consume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considere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80" w:lineRule="atLeast"/>
        <w:ind w:left="110" w:right="46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.5pt;margin-top:35.090172pt;width:549pt;height:.1pt;mso-position-horizontal-relative:page;mso-position-vertical-relative:paragraph;z-index:-3297" coordorigin="630,702" coordsize="10980,2">
            <v:shape style="position:absolute;left:630;top:702;width:10980;height:2" coordorigin="630,702" coordsize="10980,0" path="m630,702l11610,702e" filled="f" stroked="t" strokeweight="1pt" strokecolor="#005581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majo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component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39" w:after="0" w:line="307" w:lineRule="auto"/>
        <w:ind w:right="34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Privat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(NCPHI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9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Medicaid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Medicare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spending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marke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accountin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change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price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utilization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membership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-3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–increase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+2.2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+3.1%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(MassHealth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Commonwealt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4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+4.7%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Detaile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discussion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eac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component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presente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supplements.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39" w:after="0" w:line="307" w:lineRule="auto"/>
        <w:ind w:right="154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2012-201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below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benchmark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notabl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econom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slowl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period.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Moreove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slowin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nationwide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difficult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distinguis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Massachusetts-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specifi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polic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becaus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observe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broadl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consisten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nationwid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10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7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406.5pt;margin-top:-.376358pt;width:11.25pt;height:11.25pt;mso-position-horizontal-relative:page;mso-position-vertical-relative:paragraph;z-index:-3298" coordorigin="8130,-8" coordsize="225,225">
            <v:shape style="position:absolute;left:8130;top:-8;width:225;height:225" coordorigin="8130,-8" coordsize="225,225" path="m8130,217l8355,217,8355,-8,8130,-8,813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60"/>
          <w:cols w:num="3" w:equalWidth="0">
            <w:col w:w="3525" w:space="335"/>
            <w:col w:w="3482" w:space="268"/>
            <w:col w:w="3550"/>
          </w:cols>
        </w:sectPr>
      </w:pPr>
      <w:rPr/>
    </w:p>
    <w:p>
      <w:pPr>
        <w:spacing w:before="4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40" w:lineRule="auto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-22"/>
          <w:w w:val="79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ota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-11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healt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h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car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expenditure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-9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increase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-4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</w:rPr>
        <w:t>b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y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+2.3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%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28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fro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m</w:t>
      </w:r>
      <w:r>
        <w:rPr>
          <w:rFonts w:ascii="Arial" w:hAnsi="Arial" w:cs="Arial" w:eastAsia="Arial"/>
          <w:sz w:val="40"/>
          <w:szCs w:val="40"/>
          <w:color w:val="005581"/>
          <w:spacing w:val="28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201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2</w:t>
      </w:r>
      <w:r>
        <w:rPr>
          <w:rFonts w:ascii="Arial" w:hAnsi="Arial" w:cs="Arial" w:eastAsia="Arial"/>
          <w:sz w:val="40"/>
          <w:szCs w:val="40"/>
          <w:color w:val="005581"/>
          <w:spacing w:val="74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201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3</w:t>
      </w:r>
      <w:r>
        <w:rPr>
          <w:rFonts w:ascii="Arial" w:hAnsi="Arial" w:cs="Arial" w:eastAsia="Arial"/>
          <w:sz w:val="40"/>
          <w:szCs w:val="40"/>
          <w:color w:val="005581"/>
          <w:spacing w:val="74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100"/>
        </w:rPr>
        <w:t>-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447" w:lineRule="exact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wel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19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belo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w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th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benchmark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,</w:t>
      </w:r>
      <w:r>
        <w:rPr>
          <w:rFonts w:ascii="Arial" w:hAnsi="Arial" w:cs="Arial" w:eastAsia="Arial"/>
          <w:sz w:val="40"/>
          <w:szCs w:val="40"/>
          <w:color w:val="005581"/>
          <w:spacing w:val="19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bu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23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exceedin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g</w:t>
      </w:r>
      <w:r>
        <w:rPr>
          <w:rFonts w:ascii="Arial" w:hAnsi="Arial" w:cs="Arial" w:eastAsia="Arial"/>
          <w:sz w:val="40"/>
          <w:szCs w:val="40"/>
          <w:color w:val="005581"/>
          <w:spacing w:val="-5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overal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-11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infl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  <w:position w:val="-2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tio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n</w:t>
      </w:r>
      <w:r>
        <w:rPr>
          <w:rFonts w:ascii="Arial" w:hAnsi="Arial" w:cs="Arial" w:eastAsia="Arial"/>
          <w:sz w:val="40"/>
          <w:szCs w:val="40"/>
          <w:color w:val="005581"/>
          <w:spacing w:val="27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100"/>
          <w:position w:val="-2"/>
        </w:rPr>
        <w:t>+1.5%.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  <w:position w:val="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60"/>
        </w:sectPr>
      </w:pPr>
      <w:rPr/>
    </w:p>
    <w:p>
      <w:pPr>
        <w:spacing w:before="62" w:after="0" w:line="240" w:lineRule="auto"/>
        <w:ind w:left="133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31.5pt;margin-top:-14.461322pt;width:549pt;height:.1pt;mso-position-horizontal-relative:page;mso-position-vertical-relative:paragraph;z-index:-3296" coordorigin="630,-289" coordsize="10980,2">
            <v:shape style="position:absolute;left:630;top:-289;width:10980;height:2" coordorigin="630,-289" coordsize="10980,0" path="m630,-289l11610,-289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7</w:t>
      </w:r>
      <w:r>
        <w:rPr>
          <w:rFonts w:ascii="Arial" w:hAnsi="Arial" w:cs="Arial" w:eastAsia="Arial"/>
          <w:sz w:val="8"/>
          <w:szCs w:val="8"/>
          <w:color w:val="005581"/>
          <w:spacing w:val="13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CHIA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will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evise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2013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2015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based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final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eported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data.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  <w:position w:val="0"/>
        </w:rPr>
        <w:t>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echnical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Appendix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227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information.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82" w:after="0" w:line="311" w:lineRule="auto"/>
        <w:ind w:left="227" w:right="-41" w:firstLine="-94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8</w:t>
      </w:r>
      <w:r>
        <w:rPr>
          <w:rFonts w:ascii="Arial" w:hAnsi="Arial" w:cs="Arial" w:eastAsia="Arial"/>
          <w:sz w:val="8"/>
          <w:szCs w:val="8"/>
          <w:color w:val="005581"/>
          <w:spacing w:val="13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capita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owth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rate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similar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ojected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3%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capita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owth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rate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between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2012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2013.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Cuckler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al.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(2013).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ojections,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2012-22: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Slow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owth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until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coverage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expands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economy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0" w:after="0" w:line="240" w:lineRule="auto"/>
        <w:ind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br w:type="column"/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imp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oves.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Affairs,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32(10),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1820-1831.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Note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National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Expenditu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metric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42" w:after="0" w:line="312" w:lineRule="auto"/>
        <w:ind w:right="291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55.341427pt;width:8.382pt;height:.1pt;mso-position-horizontal-relative:page;mso-position-vertical-relative:paragraph;z-index:-3293" coordorigin="11440,1107" coordsize="168,2">
            <v:shape style="position:absolute;left:11440;top:1107;width:168;height:2" coordorigin="11440,1107" coordsize="168,0" path="m11440,1107l11608,1107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ehensive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contains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certain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categories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that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included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THCE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model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such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dental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services,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gove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nment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public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activities,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esea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ch.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methodology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paper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Accounts.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vailable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at: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9"/>
        </w:rPr>
        <w:t>http://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9"/>
        </w:rPr>
        <w:t> </w:t>
      </w:r>
      <w:hyperlink r:id="rId39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4"/>
          </w:rPr>
          <w:t>ww</w:t>
        </w:r>
        <w:r>
          <w:rPr>
            <w:rFonts w:ascii="Arial" w:hAnsi="Arial" w:cs="Arial" w:eastAsia="Arial"/>
            <w:sz w:val="12"/>
            <w:szCs w:val="12"/>
            <w:color w:val="717073"/>
            <w:spacing w:val="-6"/>
            <w:w w:val="104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0"/>
          </w:rPr>
          <w:t>.cms.gov/Resea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100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3"/>
          </w:rPr>
          <w:t>ch-Statistics-Data-and-Systems/Statistics-</w:t>
        </w:r>
        <w:r>
          <w:rPr>
            <w:rFonts w:ascii="Arial" w:hAnsi="Arial" w:cs="Arial" w:eastAsia="Arial"/>
            <w:sz w:val="12"/>
            <w:szCs w:val="12"/>
            <w:color w:val="717073"/>
            <w:spacing w:val="-11"/>
            <w:w w:val="103"/>
          </w:rPr>
          <w:t>T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100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2"/>
          </w:rPr>
          <w:t>ends-and-Reports/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2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NationalHealthExpendData/Downloads/dsm-12.pdf</w:t>
      </w:r>
      <w:r>
        <w:rPr>
          <w:rFonts w:ascii="Arial" w:hAnsi="Arial" w:cs="Arial" w:eastAsia="Arial"/>
          <w:sz w:val="12"/>
          <w:szCs w:val="12"/>
          <w:color w:val="717073"/>
          <w:spacing w:val="2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60"/>
          <w:cols w:num="2" w:equalWidth="0">
            <w:col w:w="5173" w:space="724"/>
            <w:col w:w="5263"/>
          </w:cols>
        </w:sectPr>
      </w:pPr>
      <w:rPr/>
    </w:p>
    <w:p>
      <w:pPr>
        <w:spacing w:before="83" w:after="0" w:line="240" w:lineRule="auto"/>
        <w:ind w:right="89"/>
        <w:jc w:val="righ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Commerciall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y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insure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medica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19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spendin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g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5"/>
          <w:b/>
          <w:bCs/>
        </w:rPr>
        <w:t>grew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14" w:lineRule="exact"/>
        <w:ind w:right="82"/>
        <w:jc w:val="righ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+2.2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%</w:t>
      </w:r>
      <w:r>
        <w:rPr>
          <w:rFonts w:ascii="Arial" w:hAnsi="Arial" w:cs="Arial" w:eastAsia="Arial"/>
          <w:sz w:val="19"/>
          <w:szCs w:val="19"/>
          <w:color w:val="717073"/>
          <w:spacing w:val="42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whil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13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non-medica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16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expense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-5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5"/>
          <w:b/>
          <w:bCs/>
          <w:position w:val="-1"/>
        </w:rPr>
        <w:t>fell.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66" w:lineRule="exact"/>
        <w:ind w:right="210"/>
        <w:jc w:val="right"/>
        <w:tabs>
          <w:tab w:pos="1880" w:val="left"/>
        </w:tabs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563.68103pt;margin-top:.926586pt;width:16.819pt;height:16.819pt;mso-position-horizontal-relative:page;mso-position-vertical-relative:paragraph;z-index:-3287" coordorigin="11274,19" coordsize="336,336">
            <v:shape style="position:absolute;left:11274;top:19;width:336;height:336" coordorigin="11274,19" coordsize="336,336" path="m11274,355l11610,355,11610,19,11274,19,11274,355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5"/>
        </w:rPr>
        <w:t>Comme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5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5"/>
        </w:rPr>
        <w:t>cial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5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5"/>
        </w:rPr>
        <w:t>Insurance</w:t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5"/>
        </w:rPr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86"/>
          <w:b/>
          <w:bCs/>
          <w:position w:val="-5"/>
        </w:rPr>
        <w:t>4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23" w:lineRule="exact"/>
        <w:ind w:right="522"/>
        <w:jc w:val="righ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</w:rPr>
        <w:t>Expenditu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</w:rPr>
        <w:t>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</w:rPr>
        <w:t>2012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</w:rPr>
        <w:t>-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3" w:lineRule="auto"/>
        <w:ind w:left="5802" w:right="90" w:firstLine="19"/>
        <w:jc w:val="righ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173.166pt;margin-top:-1.729589pt;width:243.9732pt;height:268.3035pt;mso-position-horizontal-relative:page;mso-position-vertical-relative:paragraph;z-index:-3291" coordorigin="3463,-35" coordsize="4879,5366">
            <v:group style="position:absolute;left:5573;top:1052;width:1064;height:4275" coordorigin="5573,1052" coordsize="1064,4275">
              <v:shape style="position:absolute;left:5573;top:1052;width:1064;height:4275" coordorigin="5573,1052" coordsize="1064,4275" path="m6636,1052l5573,1052,5573,5326,6636,5326,6636,1052e" filled="t" fillcolor="#005581" stroked="f">
                <v:path arrowok="t"/>
                <v:fill/>
              </v:shape>
              <v:shape style="position:absolute;left:5573;top:1052;width:1064;height:402" type="#_x0000_t75">
                <v:imagedata r:id="rId40" o:title=""/>
              </v:shape>
            </v:group>
            <v:group style="position:absolute;left:4775;top:1279;width:797;height:2" coordorigin="4775,1279" coordsize="797,2">
              <v:shape style="position:absolute;left:4775;top:1279;width:797;height:2" coordorigin="4775,1279" coordsize="797,0" path="m5573,1279l4775,1279e" filled="f" stroked="t" strokeweight=".258pt" strokecolor="#939598">
                <v:path arrowok="t"/>
              </v:shape>
            </v:group>
            <v:group style="position:absolute;left:4865;top:-32;width:603;height:603" coordorigin="4865,-32" coordsize="603,603">
              <v:shape style="position:absolute;left:4865;top:-32;width:603;height:603" coordorigin="4865,-32" coordsize="603,603" path="m4865,270l4874,197,4899,131,4938,73,4989,26,5050,-8,5118,-28,5167,-32,5192,-31,5262,-17,5326,13,5380,56,5423,111,5453,174,5467,245,5468,270,5467,294,5453,365,5423,428,5380,483,5326,526,5262,556,5192,570,5167,571,5142,570,5072,556,5008,526,4954,483,4911,428,4881,365,4866,294,4865,270xe" filled="f" stroked="t" strokeweight=".258pt" strokecolor="#A1A1A4">
                <v:path arrowok="t"/>
              </v:shape>
            </v:group>
            <v:group style="position:absolute;left:4775;top:68;width:751;height:411" coordorigin="4775,68" coordsize="751,411">
              <v:shape style="position:absolute;left:4775;top:68;width:751;height:411" coordorigin="4775,68" coordsize="751,411" path="m5526,68l4775,68,4775,373,4985,376,4989,479,5349,479,5349,373,5526,370,5526,68e" filled="t" fillcolor="#FFFFFF" stroked="f">
                <v:path arrowok="t"/>
                <v:fill/>
              </v:shape>
            </v:group>
            <v:group style="position:absolute;left:5173;top:570;width:2;height:4756" coordorigin="5173,570" coordsize="2,4756">
              <v:shape style="position:absolute;left:5173;top:570;width:2;height:4756" coordorigin="5173,570" coordsize="0,4756" path="m5173,570l5173,5326e" filled="f" stroked="t" strokeweight=".258015pt" strokecolor="#A1A1A4">
                <v:path arrowok="t"/>
              </v:shape>
            </v:group>
            <v:group style="position:absolute;left:4794;top:3381;width:778;height:2" coordorigin="4794,3381" coordsize="778,2">
              <v:shape style="position:absolute;left:4794;top:3381;width:778;height:2" coordorigin="4794,3381" coordsize="778,0" path="m5573,3381l4794,3381e" filled="f" stroked="t" strokeweight=".31pt" strokecolor="#939598">
                <v:path arrowok="t"/>
              </v:shape>
              <v:shape style="position:absolute;left:4812;top:100;width:690;height:365" type="#_x0000_t75">
                <v:imagedata r:id="rId41" o:title=""/>
              </v:shape>
            </v:group>
            <v:group style="position:absolute;left:3871;top:5326;width:4466;height:2" coordorigin="3871,5326" coordsize="4466,2">
              <v:shape style="position:absolute;left:3871;top:5326;width:4466;height:2" coordorigin="3871,5326" coordsize="4466,0" path="m3871,5326l8338,5326e" filled="f" stroked="t" strokeweight=".517pt" strokecolor="#A1A1A4">
                <v:path arrowok="t"/>
              </v:shape>
              <v:shape style="position:absolute;left:5573;top:1258;width:1064;height:196" type="#_x0000_t75">
                <v:imagedata r:id="rId42" o:title=""/>
              </v:shape>
              <v:shape style="position:absolute;left:3463;top:685;width:1334;height:778" type="#_x0000_t75">
                <v:imagedata r:id="rId43" o:title=""/>
              </v:shape>
              <v:shape style="position:absolute;left:3463;top:2808;width:1334;height:755" type="#_x0000_t75">
                <v:imagedata r:id="rId44" o:title=""/>
              </v:shape>
            </v:group>
            <v:group style="position:absolute;left:4994;top:1101;width:353;height:352" coordorigin="4994,1101" coordsize="353,352">
              <v:shape style="position:absolute;left:4994;top:1101;width:353;height:352" coordorigin="4994,1101" coordsize="353,352" path="m5150,1101l5088,1120,5039,1160,5006,1217,4994,1288,4997,1310,5021,1371,5066,1419,5125,1447,5170,1453,5186,1452,5249,1434,5300,1395,5334,1339,5347,1271,5345,1249,5323,1190,5282,1143,5223,1112,5150,1101e" filled="t" fillcolor="#005581" stroked="f">
                <v:path arrowok="t"/>
                <v:fill/>
              </v:shape>
            </v:group>
            <v:group style="position:absolute;left:4984;top:1090;width:372;height:372" coordorigin="4984,1090" coordsize="372,372">
              <v:shape style="position:absolute;left:4984;top:1090;width:372;height:372" coordorigin="4984,1090" coordsize="372,372" path="m5170,1090l5104,1103,5048,1136,5007,1187,4986,1250,4984,1273,4985,1296,5005,1361,5044,1413,5098,1448,5163,1462,5187,1461,5210,1457,5232,1451,5250,1443,5182,1443,5157,1442,5091,1421,5041,1381,5010,1325,5003,1282,5005,1258,5026,1194,5068,1145,5125,1115,5251,1109,5245,1106,5225,1098,5203,1093,5181,1091,5170,1090e" filled="t" fillcolor="#4F84C4" stroked="f">
                <v:path arrowok="t"/>
                <v:fill/>
              </v:shape>
              <v:shape style="position:absolute;left:4984;top:1090;width:372;height:372" coordorigin="4984,1090" coordsize="372,372" path="m5251,1109l5170,1109,5193,1111,5215,1115,5273,1145,5316,1194,5336,1258,5335,1283,5316,1352,5277,1403,5223,1435,5182,1443,5250,1443,5305,1403,5341,1350,5356,1286,5355,1261,5336,1195,5298,1142,5264,1116,5251,1109e" filled="t" fillcolor="#4F84C4" stroked="f">
                <v:path arrowok="t"/>
                <v:fill/>
              </v:shape>
            </v:group>
            <v:group style="position:absolute;left:4990;top:3192;width:372;height:372" coordorigin="4990,3192" coordsize="372,372">
              <v:shape style="position:absolute;left:4990;top:3192;width:372;height:372" coordorigin="4990,3192" coordsize="372,372" path="m5173,3192l5107,3205,5051,3240,5012,3291,4992,3355,4990,3378,4991,3389,5006,3453,5042,3506,5095,3544,5161,3562,5185,3564,5208,3561,5269,3539,5318,3497,5351,3440,5362,3371,5360,3349,5338,3287,5297,3237,5240,3204,5173,3192e" filled="t" fillcolor="#005581" stroked="f">
                <v:path arrowok="t"/>
                <v:fill/>
              </v:shape>
            </v:group>
            <v:group style="position:absolute;left:5020;top:3354;width:39;height:63" coordorigin="5020,3354" coordsize="39,63">
              <v:shape style="position:absolute;left:5020;top:3354;width:39;height:63" coordorigin="5020,3354" coordsize="39,63" path="m5059,3393l5044,3393,5044,3417,5059,3417,5059,3393e" filled="t" fillcolor="#FFFFFF" stroked="f">
                <v:path arrowok="t"/>
                <v:fill/>
              </v:shape>
              <v:shape style="position:absolute;left:5020;top:3354;width:39;height:63" coordorigin="5020,3354" coordsize="39,63" path="m5083,3378l5020,3378,5020,3393,5083,3393,5083,3378e" filled="t" fillcolor="#FFFFFF" stroked="f">
                <v:path arrowok="t"/>
                <v:fill/>
              </v:shape>
              <v:shape style="position:absolute;left:5020;top:3354;width:39;height:63" coordorigin="5020,3354" coordsize="39,63" path="m5059,3354l5044,3354,5044,3378,5059,3378,5059,3354e" filled="t" fillcolor="#FFFFFF" stroked="f">
                <v:path arrowok="t"/>
                <v:fill/>
              </v:shape>
            </v:group>
            <v:group style="position:absolute;left:5091;top:3329;width:54;height:88" coordorigin="5091,3329" coordsize="54,88">
              <v:shape style="position:absolute;left:5091;top:3329;width:54;height:88" coordorigin="5091,3329" coordsize="54,88" path="m5143,3341l5124,3341,5127,3344,5127,3356,5118,3372,5111,3378,5091,3413,5091,3417,5145,3417,5145,3403,5112,3403,5113,3401,5114,3399,5116,3395,5119,3392,5121,3390,5131,3381,5145,3345,5143,3341e" filled="t" fillcolor="#FFFFFF" stroked="f">
                <v:path arrowok="t"/>
                <v:fill/>
              </v:shape>
              <v:shape style="position:absolute;left:5091;top:3329;width:54;height:88" coordorigin="5091,3329" coordsize="54,88" path="m5127,3329l5109,3329,5102,3331,5093,3340,5091,3346,5091,3358,5108,3358,5108,3353,5109,3349,5116,3341,5143,3341,5143,3339,5134,3331,5127,3329e" filled="t" fillcolor="#FFFFFF" stroked="f">
                <v:path arrowok="t"/>
                <v:fill/>
              </v:shape>
            </v:group>
            <v:group style="position:absolute;left:5155;top:3397;width:16;height:19" coordorigin="5155,3397" coordsize="16,19">
              <v:shape style="position:absolute;left:5155;top:3397;width:16;height:19" coordorigin="5155,3397" coordsize="16,19" path="m5155,3407l5172,3407e" filled="f" stroked="t" strokeweight="1.068pt" strokecolor="#FFFFFF">
                <v:path arrowok="t"/>
              </v:shape>
            </v:group>
            <v:group style="position:absolute;left:5180;top:3329;width:54;height:88" coordorigin="5180,3329" coordsize="54,88">
              <v:shape style="position:absolute;left:5180;top:3329;width:54;height:88" coordorigin="5180,3329" coordsize="54,88" path="m5232,3341l5213,3341,5216,3344,5216,3356,5207,3372,5200,3378,5180,3413,5180,3417,5234,3417,5234,3403,5201,3403,5202,3401,5203,3399,5206,3395,5208,3392,5210,3390,5220,3381,5234,3345,5232,3341e" filled="t" fillcolor="#FFFFFF" stroked="f">
                <v:path arrowok="t"/>
                <v:fill/>
              </v:shape>
              <v:shape style="position:absolute;left:5180;top:3329;width:54;height:88" coordorigin="5180,3329" coordsize="54,88" path="m5217,3329l5198,3329,5191,3331,5183,3340,5180,3346,5180,3358,5198,3358,5198,3353,5198,3349,5205,3341,5232,3341,5232,3339,5223,3331,5217,3329e" filled="t" fillcolor="#FFFFFF" stroked="f">
                <v:path arrowok="t"/>
                <v:fill/>
              </v:shape>
            </v:group>
            <v:group style="position:absolute;left:5241;top:3327;width:90;height:93" coordorigin="5241,3327" coordsize="90,93">
              <v:shape style="position:absolute;left:5241;top:3327;width:90;height:93" coordorigin="5241,3327" coordsize="90,93" path="m5316,3327l5305,3327,5255,3420,5266,3420,5316,3327e" filled="t" fillcolor="#FFFFFF" stroked="f">
                <v:path arrowok="t"/>
                <v:fill/>
              </v:shape>
              <v:shape style="position:absolute;left:5241;top:3327;width:90;height:93" coordorigin="5241,3327" coordsize="90,93" path="m5316,3371l5308,3371,5305,3372,5294,3399,5294,3402,5308,3418,5316,3418,5329,3409,5310,3409,5308,3408,5307,3403,5307,3399,5307,3390,5307,3386,5308,3382,5310,3380,5329,3380,5329,3379,5326,3375,5324,3373,5319,3372,5316,3371e" filled="t" fillcolor="#FFFFFF" stroked="f">
                <v:path arrowok="t"/>
                <v:fill/>
              </v:shape>
              <v:shape style="position:absolute;left:5241;top:3327;width:90;height:93" coordorigin="5241,3327" coordsize="90,93" path="m5329,3380l5315,3380,5316,3382,5317,3386,5317,3387,5318,3399,5317,3403,5316,3408,5315,3409,5329,3409,5330,3408,5331,3402,5331,3399,5331,3390,5331,3387,5330,3381,5329,3380e" filled="t" fillcolor="#FFFFFF" stroked="f">
                <v:path arrowok="t"/>
                <v:fill/>
              </v:shape>
              <v:shape style="position:absolute;left:5241;top:3327;width:90;height:93" coordorigin="5241,3327" coordsize="90,93" path="m5264,3329l5256,3329,5253,3329,5241,3357,5241,3360,5256,3376,5264,3376,5277,3367,5257,3367,5256,3366,5255,3361,5254,3357,5254,3348,5255,3344,5256,3340,5257,3338,5277,3338,5276,3337,5273,3333,5271,3331,5267,3329,5264,3329e" filled="t" fillcolor="#FFFFFF" stroked="f">
                <v:path arrowok="t"/>
                <v:fill/>
              </v:shape>
              <v:shape style="position:absolute;left:5241;top:3327;width:90;height:93" coordorigin="5241,3327" coordsize="90,93" path="m5277,3338l5262,3338,5264,3340,5265,3344,5265,3345,5265,3357,5265,3361,5264,3366,5262,3367,5277,3367,5277,3366,5278,3360,5278,3357,5278,3348,5278,3345,5277,3339,5277,3338e" filled="t" fillcolor="#FFFFFF" stroked="f">
                <v:path arrowok="t"/>
                <v:fill/>
              </v:shape>
            </v:group>
            <v:group style="position:absolute;left:5028;top:1272;width:35;height:15" coordorigin="5028,1272" coordsize="35,15">
              <v:shape style="position:absolute;left:5028;top:1272;width:35;height:15" coordorigin="5028,1272" coordsize="35,15" path="m5028,1279l5063,1279e" filled="f" stroked="t" strokeweight=".832pt" strokecolor="#FFFFFF">
                <v:path arrowok="t"/>
              </v:shape>
            </v:group>
            <v:group style="position:absolute;left:5070;top:1227;width:48;height:88" coordorigin="5070,1227" coordsize="48,88">
              <v:shape style="position:absolute;left:5070;top:1227;width:48;height:88" coordorigin="5070,1227" coordsize="48,88" path="m5118,1297l5101,1297,5101,1315,5118,1315,5118,1297e" filled="t" fillcolor="#FFFFFF" stroked="f">
                <v:path arrowok="t"/>
                <v:fill/>
              </v:shape>
              <v:shape style="position:absolute;left:5070;top:1227;width:48;height:88" coordorigin="5070,1227" coordsize="48,88" path="m5118,1227l5099,1227,5070,1282,5070,1297,5126,1297,5126,1283,5084,1283,5101,1250,5118,1250,5118,1227e" filled="t" fillcolor="#FFFFFF" stroked="f">
                <v:path arrowok="t"/>
                <v:fill/>
              </v:shape>
              <v:shape style="position:absolute;left:5070;top:1227;width:48;height:88" coordorigin="5070,1227" coordsize="48,88" path="m5118,1250l5101,1250,5101,1283,5118,1283,5118,1250e" filled="t" fillcolor="#FFFFFF" stroked="f">
                <v:path arrowok="t"/>
                <v:fill/>
              </v:shape>
            </v:group>
            <v:group style="position:absolute;left:5135;top:1296;width:16;height:19" coordorigin="5135,1296" coordsize="16,19">
              <v:shape style="position:absolute;left:5135;top:1296;width:16;height:19" coordorigin="5135,1296" coordsize="16,19" path="m5135,1305l5151,1305e" filled="f" stroked="t" strokeweight="1.068pt" strokecolor="#FFFFFF">
                <v:path arrowok="t"/>
              </v:shape>
            </v:group>
            <v:group style="position:absolute;left:5163;top:1227;width:35;height:88" coordorigin="5163,1227" coordsize="35,88">
              <v:shape style="position:absolute;left:5163;top:1227;width:35;height:88" coordorigin="5163,1227" coordsize="35,88" path="m5198,1227l5185,1227,5184,1232,5182,1236,5178,1238,5175,1240,5170,1242,5163,1242,5163,1253,5180,1253,5180,1315,5198,1315,5198,1227e" filled="t" fillcolor="#FFFFFF" stroked="f">
                <v:path arrowok="t"/>
                <v:fill/>
              </v:shape>
            </v:group>
            <v:group style="position:absolute;left:5221;top:1225;width:90;height:93" coordorigin="5221,1225" coordsize="90,93">
              <v:shape style="position:absolute;left:5221;top:1225;width:90;height:93" coordorigin="5221,1225" coordsize="90,93" path="m5296,1225l5285,1225,5235,1319,5246,1319,5296,1225e" filled="t" fillcolor="#FFFFFF" stroked="f">
                <v:path arrowok="t"/>
                <v:fill/>
              </v:shape>
              <v:shape style="position:absolute;left:5221;top:1225;width:90;height:93" coordorigin="5221,1225" coordsize="90,93" path="m5296,1270l5288,1270,5285,1270,5273,1298,5273,1301,5288,1317,5296,1317,5309,1307,5289,1307,5288,1306,5287,1301,5286,1298,5286,1288,5287,1285,5288,1280,5289,1279,5309,1279,5308,1277,5307,1275,5305,1273,5304,1272,5299,1270,5296,1270e" filled="t" fillcolor="#FFFFFF" stroked="f">
                <v:path arrowok="t"/>
                <v:fill/>
              </v:shape>
              <v:shape style="position:absolute;left:5221;top:1225;width:90;height:93" coordorigin="5221,1225" coordsize="90,93" path="m5309,1279l5294,1279,5296,1280,5297,1285,5297,1286,5297,1298,5297,1301,5296,1306,5294,1307,5309,1307,5309,1307,5310,1301,5310,1298,5310,1288,5310,1286,5309,1280,5309,1279e" filled="t" fillcolor="#FFFFFF" stroked="f">
                <v:path arrowok="t"/>
                <v:fill/>
              </v:shape>
              <v:shape style="position:absolute;left:5221;top:1225;width:90;height:93" coordorigin="5221,1225" coordsize="90,93" path="m5243,1227l5235,1227,5232,1228,5221,1256,5221,1259,5235,1275,5243,1275,5256,1265,5237,1265,5235,1264,5234,1259,5234,1256,5234,1246,5234,1243,5235,1238,5237,1237,5256,1237,5256,1235,5253,1231,5251,1230,5246,1228,5243,1227e" filled="t" fillcolor="#FFFFFF" stroked="f">
                <v:path arrowok="t"/>
                <v:fill/>
              </v:shape>
              <v:shape style="position:absolute;left:5221;top:1225;width:90;height:93" coordorigin="5221,1225" coordsize="90,93" path="m5256,1237l5242,1237,5243,1238,5244,1243,5244,1244,5245,1256,5244,1259,5243,1264,5242,1265,5256,1265,5257,1264,5258,1259,5258,1256,5258,1246,5258,1244,5257,1238,5256,1237e" filled="t" fillcolor="#FFFFFF" stroked="f">
                <v:path arrowok="t"/>
                <v:fill/>
              </v:shape>
            </v:group>
            <v:group style="position:absolute;left:5573;top:1454;width:1064;height:2" coordorigin="5573,1454" coordsize="1064,2">
              <v:shape style="position:absolute;left:5573;top:1454;width:1064;height:2" coordorigin="5573,1454" coordsize="1064,0" path="m5573,1454l6636,1454e" filled="f" stroked="t" strokeweight="1.034pt" strokecolor="#FFFFF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Net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Cost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Private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(non-medical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expenses).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owing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cially-insu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1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eflects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membership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owth,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price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inflation,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changes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utilization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patte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ns.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40" w:after="0" w:line="140" w:lineRule="exact"/>
        <w:ind w:left="110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31.5pt;margin-top:-.059626pt;width:267.75pt;height:.1pt;mso-position-horizontal-relative:page;mso-position-vertical-relative:paragraph;z-index:-3286" coordorigin="630,-1" coordsize="5355,2">
            <v:shape style="position:absolute;left:630;top:-1;width:5355;height:2" coordorigin="630,-1" coordsize="5355,0" path="m630,-1l5985,-1e" filled="f" stroked="t" strokeweight=".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Sou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100"/>
          <w:position w:val="-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ce: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CHIA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(paye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6"/>
          <w:w w:val="100"/>
          <w:position w:val="-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-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100"/>
          <w:position w:val="-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eported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data)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actuarial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estimate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non-data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  <w:position w:val="-1"/>
        </w:rPr>
        <w:t>filers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Mar w:header="0" w:footer="486" w:top="780" w:bottom="700" w:left="520" w:right="520"/>
          <w:pgSz w:w="12240" w:h="15840"/>
        </w:sectPr>
      </w:pPr>
      <w:rPr/>
    </w:p>
    <w:p>
      <w:pPr>
        <w:spacing w:before="17" w:after="0" w:line="240" w:lineRule="auto"/>
        <w:ind w:left="110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/>
        <w:pict>
          <v:group style="position:absolute;margin-left:31.5pt;margin-top:-8.618017pt;width:549pt;height:.1pt;mso-position-horizontal-relative:page;mso-position-vertical-relative:paragraph;z-index:-3292" coordorigin="630,-172" coordsize="10980,2">
            <v:shape style="position:absolute;left:630;top:-172;width:10980;height:2" coordorigin="630,-172" coordsize="10980,0" path="m630,-172l11610,-172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9"/>
        </w:rPr>
        <w:t>Commercia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9"/>
        </w:rPr>
        <w:t>l</w:t>
      </w:r>
      <w:r>
        <w:rPr>
          <w:rFonts w:ascii="Arial" w:hAnsi="Arial" w:cs="Arial" w:eastAsia="Arial"/>
          <w:sz w:val="36"/>
          <w:szCs w:val="36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Insurance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18" w:after="0" w:line="240" w:lineRule="auto"/>
        <w:ind w:left="110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Expenditures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7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ever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dollar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associate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bul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8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$18.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billio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Just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billio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ever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ten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dollar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relate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8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9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administratio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8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insurance.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40" w:lineRule="auto"/>
        <w:ind w:left="27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219pt;margin-top:-.376373pt;width:11.25pt;height:11.25pt;mso-position-horizontal-relative:page;mso-position-vertical-relative:paragraph;z-index:-3290" coordorigin="4380,-8" coordsize="225,225">
            <v:shape style="position:absolute;left:4380;top:-8;width:225;height:225" coordorigin="4380,-8" coordsize="225,225" path="m4380,217l4605,217,4605,-8,4380,-8,438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138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Commercia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005581"/>
          <w:spacing w:val="5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Premiums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82" w:after="0" w:line="240" w:lineRule="auto"/>
        <w:ind w:right="549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197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administrativ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funde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cost-sharing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fully-insure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-53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$43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(PMPM)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approximatel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$5,15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-7"/>
          <w:w w:val="100"/>
          <w:b/>
          <w:bCs/>
          <w:position w:val="5"/>
        </w:rPr>
        <w:t>11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40" w:lineRule="auto"/>
        <w:ind w:right="291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Bot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benefi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level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12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7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were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61" w:after="0" w:line="240" w:lineRule="auto"/>
        <w:ind w:right="59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.5pt;margin-top:21.064335pt;width:361.5pt;height:.1pt;mso-position-horizontal-relative:page;mso-position-vertical-relative:paragraph;z-index:-3289" coordorigin="630,421" coordsize="7230,2">
            <v:shape style="position:absolute;left:630;top:421;width:7230;height:2" coordorigin="630,421" coordsize="7230,0" path="m630,421l7860,421e" filled="f" stroked="t" strokeweight="1pt" strokecolor="#005581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essentiall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unchange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307" w:lineRule="auto"/>
        <w:ind w:right="257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overal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market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state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tw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BCB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Harvard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Pilgri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(HPHC).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24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previou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statewid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benefi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level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declined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33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405.5pt;margin-top:44.636139pt;width:176pt;height:127.284pt;mso-position-horizontal-relative:page;mso-position-vertical-relative:paragraph;z-index:-3285" coordorigin="8110,893" coordsize="3520,2546">
            <v:group style="position:absolute;left:8325;top:1167;width:69;height:73" coordorigin="8325,1167" coordsize="69,73">
              <v:shape style="position:absolute;left:8325;top:1167;width:69;height:73" coordorigin="8325,1167" coordsize="69,73" path="m8325,1167l8394,1239e" filled="f" stroked="t" strokeweight="2pt" strokecolor="#4F84C4">
                <v:path arrowok="t"/>
              </v:shape>
            </v:group>
            <v:group style="position:absolute;left:8130;top:913;width:3480;height:2506" coordorigin="8130,913" coordsize="3480,2506">
              <v:shape style="position:absolute;left:8130;top:913;width:3480;height:2506" coordorigin="8130,913" coordsize="3480,2506" path="m8130,3418l11610,3418,11610,913,8130,913,8130,3418e" filled="t" fillcolor="#D7D4D7" stroked="f">
                <v:path arrowok="t"/>
                <v:fill/>
              </v:shape>
            </v:group>
            <v:group style="position:absolute;left:8130;top:913;width:648;height:648" coordorigin="8130,913" coordsize="648,648">
              <v:shape style="position:absolute;left:8130;top:913;width:648;height:648" coordorigin="8130,913" coordsize="648,648" path="m8778,913l8130,913,8130,1561,8778,913e" filled="t" fillcolor="#005581" stroked="f">
                <v:path arrowok="t"/>
                <v:fill/>
              </v:shape>
            </v:group>
            <v:group style="position:absolute;left:8167;top:950;width:276;height:234" coordorigin="8167,950" coordsize="276,234">
              <v:shape style="position:absolute;left:8167;top:950;width:276;height:234" coordorigin="8167,950" coordsize="276,234" path="m8276,950l8217,962,8171,1023,8167,1060,8172,1083,8224,1144,8266,1153,8287,1152,8306,1148,8322,1141,8337,1131,8414,1131,8393,1115,8270,1115,8252,1113,8209,1070,8207,1047,8211,1029,8227,1008,8243,995,8260,988,8276,988,8352,988,8352,986,8338,972,8318,959,8300,952,8276,950e" filled="t" fillcolor="#4F84C4" stroked="f">
                <v:path arrowok="t"/>
                <v:fill/>
              </v:shape>
              <v:shape style="position:absolute;left:8167;top:950;width:276;height:234" coordorigin="8167,950" coordsize="276,234" path="m8352,988l8276,988,8289,989,8299,993,8308,999,8322,1014,8331,1032,8333,1055,8330,1074,8322,1089,8308,1103,8290,1112,8270,1115,8393,1115,8364,1095,8371,1076,8374,1057,8374,1038,8369,1020,8362,1002,8352,988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2.1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-ove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-year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;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37" w:lineRule="exact"/>
        <w:ind w:left="450" w:right="-20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  <w:position w:val="-1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  <w:position w:val="-1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  <w:position w:val="-1"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  <w:position w:val="-1"/>
        </w:rPr>
        <w:t>2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  <w:position w:val="-1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  <w:position w:val="-1"/>
        </w:rPr>
        <w:t>for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532" w:space="328"/>
            <w:col w:w="3433" w:space="317"/>
            <w:col w:w="3590"/>
          </w:cols>
        </w:sectPr>
      </w:pPr>
      <w:rPr/>
    </w:p>
    <w:p>
      <w:pPr>
        <w:spacing w:before="0" w:after="0" w:line="429" w:lineRule="exact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-4"/>
          <w:w w:val="75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5"/>
        </w:rPr>
        <w:t>ver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5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5"/>
        </w:rPr>
        <w:t>g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5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-3"/>
          <w:w w:val="75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5"/>
        </w:rPr>
        <w:t>Massachusett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5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69"/>
          <w:w w:val="75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5"/>
        </w:rPr>
        <w:t>premium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5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67"/>
          <w:w w:val="75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5"/>
        </w:rPr>
        <w:t>di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5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24"/>
          <w:w w:val="75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7"/>
        </w:rPr>
        <w:t>not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560" w:lineRule="atLeast"/>
        <w:ind w:left="290" w:right="-89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31.5pt;margin-top:63.959816pt;width:361.5pt;height:.1pt;mso-position-horizontal-relative:page;mso-position-vertical-relative:paragraph;z-index:-3288" coordorigin="630,1279" coordsize="7230,2">
            <v:shape style="position:absolute;left:630;top:1279;width:7230;height:2" coordorigin="630,1279" coordsize="7230,0" path="m630,1279l7860,1279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increas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-19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fro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m</w:t>
      </w:r>
      <w:r>
        <w:rPr>
          <w:rFonts w:ascii="Arial" w:hAnsi="Arial" w:cs="Arial" w:eastAsia="Arial"/>
          <w:sz w:val="40"/>
          <w:szCs w:val="40"/>
          <w:color w:val="005581"/>
          <w:spacing w:val="18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201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2</w:t>
      </w:r>
      <w:r>
        <w:rPr>
          <w:rFonts w:ascii="Arial" w:hAnsi="Arial" w:cs="Arial" w:eastAsia="Arial"/>
          <w:sz w:val="40"/>
          <w:szCs w:val="40"/>
          <w:color w:val="005581"/>
          <w:spacing w:val="55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6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2013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,</w:t>
      </w:r>
      <w:r>
        <w:rPr>
          <w:rFonts w:ascii="Arial" w:hAnsi="Arial" w:cs="Arial" w:eastAsia="Arial"/>
          <w:sz w:val="40"/>
          <w:szCs w:val="40"/>
          <w:color w:val="005581"/>
          <w:spacing w:val="45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an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-4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benefi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-1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5"/>
        </w:rPr>
        <w:t>levels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5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remaine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30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stead</w:t>
      </w:r>
      <w:r>
        <w:rPr>
          <w:rFonts w:ascii="Arial" w:hAnsi="Arial" w:cs="Arial" w:eastAsia="Arial"/>
          <w:sz w:val="40"/>
          <w:szCs w:val="40"/>
          <w:color w:val="005581"/>
          <w:spacing w:val="-15"/>
          <w:w w:val="76"/>
        </w:rPr>
        <w:t>y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,</w:t>
      </w:r>
      <w:r>
        <w:rPr>
          <w:rFonts w:ascii="Arial" w:hAnsi="Arial" w:cs="Arial" w:eastAsia="Arial"/>
          <w:sz w:val="40"/>
          <w:szCs w:val="40"/>
          <w:color w:val="005581"/>
          <w:spacing w:val="-8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whil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22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overal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infl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6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tio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n</w:t>
      </w:r>
      <w:r>
        <w:rPr>
          <w:rFonts w:ascii="Arial" w:hAnsi="Arial" w:cs="Arial" w:eastAsia="Arial"/>
          <w:sz w:val="40"/>
          <w:szCs w:val="40"/>
          <w:color w:val="005581"/>
          <w:spacing w:val="35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wa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2"/>
        </w:rPr>
        <w:t>1.5%.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62" w:after="0" w:line="294" w:lineRule="auto"/>
        <w:ind w:right="683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/>
        <w:br w:type="column"/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detaile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d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p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emiu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m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an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d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benefi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level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ends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,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includin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g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paye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10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-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specifi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c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data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7203" w:space="857"/>
            <w:col w:w="314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45" w:after="0" w:line="312" w:lineRule="auto"/>
        <w:ind w:left="227" w:right="-41" w:firstLine="-94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9</w:t>
      </w:r>
      <w:r>
        <w:rPr>
          <w:rFonts w:ascii="Arial" w:hAnsi="Arial" w:cs="Arial" w:eastAsia="Arial"/>
          <w:sz w:val="8"/>
          <w:szCs w:val="8"/>
          <w:color w:val="005581"/>
          <w:spacing w:val="13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NCPHI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captu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costs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esidents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associated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administration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insurance.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This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costs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associated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administration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public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ograms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such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Medicaid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Managed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ganizations.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information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NCPHI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calculation,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CHI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’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otal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Methodology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(2013)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hyperlink r:id="rId45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3"/>
            <w:position w:val="0"/>
          </w:rPr>
          <w:t>http://ww</w:t>
        </w:r>
        <w:r>
          <w:rPr>
            <w:rFonts w:ascii="Arial" w:hAnsi="Arial" w:cs="Arial" w:eastAsia="Arial"/>
            <w:sz w:val="12"/>
            <w:szCs w:val="12"/>
            <w:color w:val="717073"/>
            <w:spacing w:val="-6"/>
            <w:w w:val="103"/>
            <w:position w:val="0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3"/>
            <w:position w:val="0"/>
          </w:rPr>
          <w:t>.mass.gov/chia/docs/r/pubs/13/thce-methodolog</w:t>
        </w:r>
        <w:r>
          <w:rPr>
            <w:rFonts w:ascii="Arial" w:hAnsi="Arial" w:cs="Arial" w:eastAsia="Arial"/>
            <w:sz w:val="12"/>
            <w:szCs w:val="12"/>
            <w:color w:val="717073"/>
            <w:spacing w:val="-9"/>
            <w:w w:val="103"/>
            <w:position w:val="0"/>
          </w:rPr>
          <w:t>y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3"/>
            <w:position w:val="0"/>
          </w:rPr>
          <w:t>.pdf</w:t>
        </w:r>
        <w:r>
          <w:rPr>
            <w:rFonts w:ascii="Arial" w:hAnsi="Arial" w:cs="Arial" w:eastAsia="Arial"/>
            <w:sz w:val="12"/>
            <w:szCs w:val="12"/>
            <w:color w:val="717073"/>
            <w:spacing w:val="27"/>
            <w:w w:val="103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5" w:after="0" w:line="308" w:lineRule="auto"/>
        <w:ind w:left="117" w:right="88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10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Anne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B.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Martin,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Micah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Hartman,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Lekha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Whittle,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Catlin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1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Accounts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eam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(2014).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2012: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Rate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8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8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owth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Remained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Low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Fourth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Consecutive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  <w:position w:val="0"/>
        </w:rPr>
        <w:t>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Affairs,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33(1),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67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–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77.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7" w:after="0" w:line="312" w:lineRule="auto"/>
        <w:ind w:left="117" w:right="367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34.231430pt;width:8.382pt;height:.1pt;mso-position-horizontal-relative:page;mso-position-vertical-relative:paragraph;z-index:-3284" coordorigin="11440,685" coordsize="168,2">
            <v:shape style="position:absolute;left:11440;top:685;width:168;height:2" coordorigin="11440,685" coordsize="168,0" path="m11440,685l11608,685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11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emium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levels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determined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based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fully-insu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contract</w:t>
      </w:r>
      <w:r>
        <w:rPr>
          <w:rFonts w:ascii="Arial" w:hAnsi="Arial" w:cs="Arial" w:eastAsia="Arial"/>
          <w:sz w:val="12"/>
          <w:szCs w:val="12"/>
          <w:color w:val="717073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members.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information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contract</w:t>
      </w:r>
      <w:r>
        <w:rPr>
          <w:rFonts w:ascii="Arial" w:hAnsi="Arial" w:cs="Arial" w:eastAsia="Arial"/>
          <w:sz w:val="12"/>
          <w:szCs w:val="12"/>
          <w:color w:val="717073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membership,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Supplement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10.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464" w:space="271"/>
            <w:col w:w="5465"/>
          </w:cols>
        </w:sectPr>
      </w:pPr>
      <w:rPr/>
    </w:p>
    <w:p>
      <w:pPr>
        <w:spacing w:before="73" w:after="0" w:line="223" w:lineRule="exact"/>
        <w:ind w:left="110" w:right="-20"/>
        <w:jc w:val="left"/>
        <w:rPr>
          <w:rFonts w:ascii="HelveticaNeue-CondensedBold" w:hAnsi="HelveticaNeue-CondensedBold" w:cs="HelveticaNeue-CondensedBold" w:eastAsia="HelveticaNeue-CondensedBold"/>
          <w:sz w:val="19"/>
          <w:szCs w:val="19"/>
        </w:rPr>
      </w:pPr>
      <w:rPr/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Premium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s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an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d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benefi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t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level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s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hel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d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stea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2"/>
          <w:w w:val="100"/>
          <w:b/>
          <w:bCs/>
          <w:position w:val="-1"/>
        </w:rPr>
        <w:t>d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y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i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n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2013.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158" w:lineRule="exact"/>
        <w:ind w:left="54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pt;margin-top:1.918586pt;width:16.819pt;height:16.819pt;mso-position-horizontal-relative:page;mso-position-vertical-relative:paragraph;z-index:-3265" coordorigin="630,38" coordsize="336,336">
            <v:shape style="position:absolute;left:630;top:38;width:336;height:336" coordorigin="630,38" coordsize="336,336" path="m630,375l966,375,966,38,630,38,630,375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3"/>
        </w:rPr>
        <w:t>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verage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3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emium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and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Benefit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2" w:lineRule="exact"/>
        <w:ind w:left="230" w:right="-20"/>
        <w:jc w:val="left"/>
        <w:tabs>
          <w:tab w:pos="54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5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ab/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Level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14"/>
          <w:w w:val="100"/>
          <w:position w:val="-2"/>
        </w:rPr>
        <w:t>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ends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2009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–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68" w:lineRule="auto"/>
        <w:ind w:left="110" w:right="5592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103.563896pt;margin-top:76.160461pt;width:370.2489pt;height:.1pt;mso-position-horizontal-relative:page;mso-position-vertical-relative:paragraph;z-index:-3280" coordorigin="2071,1523" coordsize="7405,2">
            <v:shape style="position:absolute;left:2071;top:1523;width:7405;height:2" coordorigin="2071,1523" coordsize="7405,0" path="m2071,1523l9476,1523e" filled="f" stroked="t" strokeweight=".254pt" strokecolor="#A1A1A4">
              <v:path arrowok="t"/>
            </v:shape>
          </v:group>
          <w10:wrap type="none"/>
        </w:pict>
      </w:r>
      <w:r>
        <w:rPr/>
        <w:pict>
          <v:group style="position:absolute;margin-left:77.596901pt;margin-top:73.514656pt;width:15.944548pt;height:6.286pt;mso-position-horizontal-relative:page;mso-position-vertical-relative:paragraph;z-index:-3279" coordorigin="1552,1470" coordsize="319,126">
            <v:group style="position:absolute;left:1554;top:1475;width:44;height:115" coordorigin="1554,1475" coordsize="44,115">
              <v:shape style="position:absolute;left:1554;top:1475;width:44;height:115" coordorigin="1554,1475" coordsize="44,115" path="m1598,1475l1588,1475,1587,1479,1585,1483,1583,1486,1581,1488,1579,1491,1573,1494,1570,1495,1562,1496,1558,1497,1554,1497,1554,1508,1584,1508,1584,1590,1598,1590,1598,1475e" filled="t" fillcolor="#A1A1A4" stroked="f">
                <v:path arrowok="t"/>
                <v:fill/>
              </v:shape>
            </v:group>
            <v:group style="position:absolute;left:1636;top:1477;width:77;height:115" coordorigin="1636,1477" coordsize="77,115">
              <v:shape style="position:absolute;left:1636;top:1477;width:77;height:115" coordorigin="1636,1477" coordsize="77,115" path="m1650,1559l1636,1559,1636,1561,1668,1592,1680,1592,1686,1591,1696,1587,1700,1584,1704,1580,1671,1580,1668,1579,1652,1567,1651,1565,1650,1562,1650,1559e" filled="t" fillcolor="#A1A1A4" stroked="f">
                <v:path arrowok="t"/>
                <v:fill/>
              </v:shape>
              <v:shape style="position:absolute;left:1636;top:1477;width:77;height:115" coordorigin="1636,1477" coordsize="77,115" path="m1705,1526l1677,1526,1680,1527,1686,1530,1699,1549,1699,1557,1678,1580,1704,1580,1713,1547,1712,1541,1708,1531,1706,1527,1705,1526e" filled="t" fillcolor="#A1A1A4" stroked="f">
                <v:path arrowok="t"/>
                <v:fill/>
              </v:shape>
              <v:shape style="position:absolute;left:1636;top:1477;width:77;height:115" coordorigin="1636,1477" coordsize="77,115" path="m1707,1477l1650,1477,1639,1537,1651,1537,1654,1534,1657,1531,1664,1527,1668,1526,1705,1526,1701,1523,1655,1523,1654,1522,1660,1489,1707,1489,1707,1477e" filled="t" fillcolor="#A1A1A4" stroked="f">
                <v:path arrowok="t"/>
                <v:fill/>
              </v:shape>
              <v:shape style="position:absolute;left:1636;top:1477;width:77;height:115" coordorigin="1636,1477" coordsize="77,115" path="m1681,1514l1672,1514,1668,1515,1660,1518,1657,1520,1655,1523,1701,1523,1699,1521,1695,1518,1686,1515,1681,1514e" filled="t" fillcolor="#A1A1A4" stroked="f">
                <v:path arrowok="t"/>
                <v:fill/>
              </v:shape>
            </v:group>
            <v:group style="position:absolute;left:1736;top:1473;width:132;height:121" coordorigin="1736,1473" coordsize="132,121">
              <v:shape style="position:absolute;left:1736;top:1473;width:132;height:121" coordorigin="1736,1473" coordsize="132,121" path="m1853,1473l1839,1473,1751,1593,1765,1593,1853,1473e" filled="t" fillcolor="#A1A1A4" stroked="f">
                <v:path arrowok="t"/>
                <v:fill/>
              </v:shape>
              <v:shape style="position:absolute;left:1736;top:1473;width:132;height:121" coordorigin="1736,1473" coordsize="132,121" path="m1847,1527l1837,1527,1833,1528,1816,1565,1817,1568,1837,1592,1847,1592,1851,1591,1858,1587,1860,1585,1862,1583,1839,1583,1836,1582,1828,1565,1828,1554,1839,1536,1862,1536,1861,1534,1858,1531,1852,1528,1847,1527e" filled="t" fillcolor="#A1A1A4" stroked="f">
                <v:path arrowok="t"/>
                <v:fill/>
              </v:shape>
              <v:shape style="position:absolute;left:1736;top:1473;width:132;height:121" coordorigin="1736,1473" coordsize="132,121" path="m1862,1536l1845,1536,1848,1537,1852,1540,1853,1542,1855,1546,1855,1549,1856,1554,1856,1565,1849,1581,1848,1582,1845,1583,1862,1583,1868,1554,1868,1551,1866,1543,1865,1539,1862,1536e" filled="t" fillcolor="#A1A1A4" stroked="f">
                <v:path arrowok="t"/>
                <v:fill/>
              </v:shape>
              <v:shape style="position:absolute;left:1736;top:1473;width:132;height:121" coordorigin="1736,1473" coordsize="132,121" path="m1767,1475l1757,1475,1753,1476,1736,1513,1736,1517,1757,1540,1767,1540,1771,1539,1777,1535,1780,1533,1781,1531,1759,1531,1756,1530,1753,1527,1751,1525,1750,1523,1749,1521,1749,1518,1748,1513,1748,1502,1749,1497,1759,1484,1782,1484,1781,1482,1778,1479,1771,1476,1767,1475e" filled="t" fillcolor="#A1A1A4" stroked="f">
                <v:path arrowok="t"/>
                <v:fill/>
              </v:shape>
              <v:shape style="position:absolute;left:1736;top:1473;width:132;height:121" coordorigin="1736,1473" coordsize="132,121" path="m1782,1484l1765,1484,1768,1485,1771,1488,1776,1502,1776,1513,1765,1531,1781,1531,1788,1502,1788,1499,1787,1494,1786,1491,1785,1487,1782,1484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77.596901pt;margin-top:107.588654pt;width:15.944548pt;height:6.286pt;mso-position-horizontal-relative:page;mso-position-vertical-relative:paragraph;z-index:-3278" coordorigin="1552,2152" coordsize="319,126">
            <v:group style="position:absolute;left:1554;top:2156;width:44;height:115" coordorigin="1554,2156" coordsize="44,115">
              <v:shape style="position:absolute;left:1554;top:2156;width:44;height:115" coordorigin="1554,2156" coordsize="44,115" path="m1598,2156l1588,2156,1587,2161,1585,2164,1583,2167,1581,2170,1579,2172,1573,2175,1570,2177,1562,2178,1558,2178,1554,2178,1554,2189,1584,2189,1584,2272,1598,2272,1598,2156e" filled="t" fillcolor="#A1A1A4" stroked="f">
                <v:path arrowok="t"/>
                <v:fill/>
              </v:shape>
            </v:group>
            <v:group style="position:absolute;left:1638;top:2156;width:76;height:117" coordorigin="1638,2156" coordsize="76,117">
              <v:shape style="position:absolute;left:1638;top:2156;width:76;height:117" coordorigin="1638,2156" coordsize="76,117" path="m1682,2156l1670,2156,1665,2157,1638,2224,1638,2233,1670,2273,1682,2273,1687,2273,1695,2269,1699,2267,1704,2261,1670,2261,1665,2260,1652,2224,1652,2202,1672,2169,1704,2169,1699,2163,1695,2161,1687,2157,1682,2156e" filled="t" fillcolor="#A1A1A4" stroked="f">
                <v:path arrowok="t"/>
                <v:fill/>
              </v:shape>
              <v:shape style="position:absolute;left:1638;top:2156;width:76;height:117" coordorigin="1638,2156" coordsize="76,117" path="m1704,2169l1680,2169,1683,2169,1688,2172,1699,2224,1699,2235,1682,2261,1704,2261,1714,2224,1714,2202,1705,2169,1704,2169e" filled="t" fillcolor="#A1A1A4" stroked="f">
                <v:path arrowok="t"/>
                <v:fill/>
              </v:shape>
            </v:group>
            <v:group style="position:absolute;left:1736;top:2154;width:132;height:121" coordorigin="1736,2154" coordsize="132,121">
              <v:shape style="position:absolute;left:1736;top:2154;width:132;height:121" coordorigin="1736,2154" coordsize="132,121" path="m1853,2154l1839,2154,1751,2275,1765,2275,1853,2154e" filled="t" fillcolor="#A1A1A4" stroked="f">
                <v:path arrowok="t"/>
                <v:fill/>
              </v:shape>
              <v:shape style="position:absolute;left:1736;top:2154;width:132;height:121" coordorigin="1736,2154" coordsize="132,121" path="m1847,2208l1837,2208,1833,2209,1816,2246,1817,2250,1837,2273,1847,2273,1851,2272,1858,2269,1860,2266,1862,2265,1839,2265,1836,2264,1828,2246,1828,2236,1839,2217,1862,2217,1861,2215,1858,2213,1852,2209,1847,2208e" filled="t" fillcolor="#A1A1A4" stroked="f">
                <v:path arrowok="t"/>
                <v:fill/>
              </v:shape>
              <v:shape style="position:absolute;left:1736;top:2154;width:132;height:121" coordorigin="1736,2154" coordsize="132,121" path="m1862,2217l1845,2217,1848,2218,1852,2221,1853,2223,1855,2228,1855,2230,1856,2236,1856,2246,1849,2262,1848,2264,1845,2265,1862,2265,1868,2236,1868,2232,1866,2224,1865,2221,1862,2217e" filled="t" fillcolor="#A1A1A4" stroked="f">
                <v:path arrowok="t"/>
                <v:fill/>
              </v:shape>
              <v:shape style="position:absolute;left:1736;top:2154;width:132;height:121" coordorigin="1736,2154" coordsize="132,121" path="m1767,2156l1757,2156,1753,2157,1736,2194,1736,2198,1757,2222,1767,2222,1771,2221,1777,2217,1780,2215,1781,2213,1759,2213,1756,2212,1753,2209,1751,2207,1750,2204,1749,2202,1749,2200,1748,2194,1748,2184,1749,2178,1759,2165,1782,2165,1781,2163,1778,2161,1771,2157,1767,2156e" filled="t" fillcolor="#A1A1A4" stroked="f">
                <v:path arrowok="t"/>
                <v:fill/>
              </v:shape>
              <v:shape style="position:absolute;left:1736;top:2154;width:132;height:121" coordorigin="1736,2154" coordsize="132,121" path="m1782,2165l1765,2165,1768,2166,1771,2169,1776,2184,1776,2194,1765,2213,1781,2213,1788,2184,1788,2180,1787,2176,1786,2172,1785,2169,1782,2165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187.753799pt;margin-top:52.431957pt;width:18.271118pt;height:6.6051pt;mso-position-horizontal-relative:page;mso-position-vertical-relative:paragraph;z-index:-3273" coordorigin="3755,1049" coordsize="365,132">
            <v:group style="position:absolute;left:3763;top:1056;width:76;height:115" coordorigin="3763,1056" coordsize="76,115">
              <v:shape style="position:absolute;left:3763;top:1056;width:76;height:115" coordorigin="3763,1056" coordsize="76,115" path="m3832,1068l3805,1068,3808,1069,3813,1071,3824,1094,3824,1097,3791,1127,3787,1129,3766,1154,3764,1159,3763,1165,3763,1171,3838,1171,3838,1159,3779,1159,3779,1156,3808,1131,3811,1129,3839,1094,3839,1083,3838,1079,3834,1071,3832,1068e" filled="t" fillcolor="#A1A1A4" stroked="f">
                <v:path arrowok="t"/>
                <v:fill/>
              </v:shape>
              <v:shape style="position:absolute;left:3763;top:1056;width:76;height:115" coordorigin="3763,1056" coordsize="76,115" path="m3797,1056l3791,1057,3782,1061,3778,1064,3775,1068,3772,1071,3769,1076,3766,1086,3766,1090,3766,1094,3766,1097,3780,1097,3780,1093,3780,1090,3798,1068,3832,1068,3832,1068,3825,1062,3821,1060,3813,1057,3808,1056,3797,1056e" filled="t" fillcolor="#A1A1A4" stroked="f">
                <v:path arrowok="t"/>
                <v:fill/>
              </v:shape>
            </v:group>
            <v:group style="position:absolute;left:3856;top:1056;width:76;height:117" coordorigin="3856,1056" coordsize="76,117">
              <v:shape style="position:absolute;left:3856;top:1056;width:76;height:117" coordorigin="3856,1056" coordsize="76,117" path="m3888,1056l3856,1124,3856,1133,3888,1173,3900,1173,3905,1172,3910,1171,3914,1169,3917,1167,3923,1161,3888,1161,3884,1160,3871,1124,3871,1102,3890,1068,3923,1068,3917,1063,3914,1061,3905,1057,3900,1056,3888,1056e" filled="t" fillcolor="#A1A1A4" stroked="f">
                <v:path arrowok="t"/>
                <v:fill/>
              </v:shape>
              <v:shape style="position:absolute;left:3856;top:1056;width:76;height:117" coordorigin="3856,1056" coordsize="76,117" path="m3923,1068l3898,1068,3901,1069,3907,1072,3918,1124,3917,1135,3900,1161,3923,1161,3932,1123,3932,1102,3923,1069,3923,1068e" filled="t" fillcolor="#A1A1A4" stroked="f">
                <v:path arrowok="t"/>
                <v:fill/>
              </v:shape>
            </v:group>
            <v:group style="position:absolute;left:3953;top:1056;width:44;height:115" coordorigin="3953,1056" coordsize="44,115">
              <v:shape style="position:absolute;left:3953;top:1056;width:44;height:115" coordorigin="3953,1056" coordsize="44,115" path="m3987,1056l3957,1078,3953,1078,3953,1089,3983,1089,3983,1171,3997,1171,3997,1056,3987,1056e" filled="t" fillcolor="#A1A1A4" stroked="f">
                <v:path arrowok="t"/>
                <v:fill/>
              </v:shape>
            </v:group>
            <v:group style="position:absolute;left:4037;top:1056;width:76;height:117" coordorigin="4037,1056" coordsize="76,117">
              <v:shape style="position:absolute;left:4037;top:1056;width:76;height:117" coordorigin="4037,1056" coordsize="76,117" path="m4069,1056l4037,1124,4037,1133,4069,1173,4081,1173,4086,1172,4090,1171,4094,1169,4098,1167,4103,1161,4069,1161,4064,1160,4051,1124,4051,1102,4071,1068,4103,1068,4098,1063,4094,1061,4086,1057,4081,1056,4069,1056e" filled="t" fillcolor="#A1A1A4" stroked="f">
                <v:path arrowok="t"/>
                <v:fill/>
              </v:shape>
              <v:shape style="position:absolute;left:4037;top:1056;width:76;height:117" coordorigin="4037,1056" coordsize="76,117" path="m4103,1068l4079,1068,4082,1069,4087,1072,4098,1124,4098,1135,4081,1161,4103,1161,4113,1123,4113,1102,4104,1069,4103,1068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280.035492pt;margin-top:52.431957pt;width:16.9991pt;height:6.6051pt;mso-position-horizontal-relative:page;mso-position-vertical-relative:paragraph;z-index:-3272" coordorigin="5601,1049" coordsize="340,132">
            <v:group style="position:absolute;left:5608;top:1056;width:76;height:115" coordorigin="5608,1056" coordsize="76,115">
              <v:shape style="position:absolute;left:5608;top:1056;width:76;height:115" coordorigin="5608,1056" coordsize="76,115" path="m5678,1068l5651,1068,5654,1069,5659,1071,5670,1094,5669,1097,5637,1127,5633,1129,5608,1171,5683,1171,5683,1159,5624,1159,5625,1156,5653,1131,5657,1129,5685,1094,5684,1083,5684,1079,5680,1071,5678,1068e" filled="t" fillcolor="#A1A1A4" stroked="f">
                <v:path arrowok="t"/>
                <v:fill/>
              </v:shape>
              <v:shape style="position:absolute;left:5608;top:1056;width:76;height:115" coordorigin="5608,1056" coordsize="76,115" path="m5642,1056l5611,1090,5611,1094,5612,1097,5625,1097,5625,1093,5626,1090,5644,1068,5678,1068,5677,1068,5671,1062,5667,1060,5658,1057,5654,1056,5642,1056e" filled="t" fillcolor="#A1A1A4" stroked="f">
                <v:path arrowok="t"/>
                <v:fill/>
              </v:shape>
            </v:group>
            <v:group style="position:absolute;left:5702;top:1056;width:76;height:117" coordorigin="5702,1056" coordsize="76,117">
              <v:shape style="position:absolute;left:5702;top:1056;width:76;height:117" coordorigin="5702,1056" coordsize="76,117" path="m5734,1056l5702,1123,5702,1129,5734,1173,5746,1173,5751,1172,5759,1169,5763,1167,5768,1161,5734,1161,5729,1160,5716,1124,5716,1102,5736,1068,5768,1068,5763,1063,5759,1061,5755,1059,5751,1057,5746,1056,5734,1056e" filled="t" fillcolor="#A1A1A4" stroked="f">
                <v:path arrowok="t"/>
                <v:fill/>
              </v:shape>
              <v:shape style="position:absolute;left:5702;top:1056;width:76;height:117" coordorigin="5702,1056" coordsize="76,117" path="m5768,1068l5744,1068,5747,1069,5752,1072,5763,1124,5763,1135,5746,1161,5768,1161,5778,1128,5778,1099,5769,1069,5768,1068e" filled="t" fillcolor="#A1A1A4" stroked="f">
                <v:path arrowok="t"/>
                <v:fill/>
              </v:shape>
            </v:group>
            <v:group style="position:absolute;left:5799;top:1056;width:44;height:115" coordorigin="5799,1056" coordsize="44,115">
              <v:shape style="position:absolute;left:5799;top:1056;width:44;height:115" coordorigin="5799,1056" coordsize="44,115" path="m5832,1056l5803,1078,5799,1078,5799,1089,5829,1089,5829,1171,5843,1171,5843,1056,5832,1056e" filled="t" fillcolor="#A1A1A4" stroked="f">
                <v:path arrowok="t"/>
                <v:fill/>
              </v:shape>
            </v:group>
            <v:group style="position:absolute;left:5889;top:1056;width:44;height:115" coordorigin="5889,1056" coordsize="44,115">
              <v:shape style="position:absolute;left:5889;top:1056;width:44;height:115" coordorigin="5889,1056" coordsize="44,115" path="m5923,1056l5893,1078,5889,1078,5889,1089,5919,1089,5919,1171,5933,1171,5933,1056,5923,1056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372.316986pt;margin-top:52.431957pt;width:18.1199pt;height:6.6051pt;mso-position-horizontal-relative:page;mso-position-vertical-relative:paragraph;z-index:-3271" coordorigin="7446,1049" coordsize="362,132">
            <v:group style="position:absolute;left:7454;top:1056;width:76;height:115" coordorigin="7454,1056" coordsize="76,115">
              <v:shape style="position:absolute;left:7454;top:1056;width:76;height:115" coordorigin="7454,1056" coordsize="76,115" path="m7524,1068l7496,1068,7499,1069,7505,1071,7516,1094,7515,1097,7482,1127,7478,1129,7458,1154,7456,1159,7455,1165,7454,1171,7529,1171,7529,1159,7470,1159,7471,1156,7499,1131,7502,1129,7530,1094,7530,1083,7529,1079,7526,1071,7524,1068e" filled="t" fillcolor="#A1A1A4" stroked="f">
                <v:path arrowok="t"/>
                <v:fill/>
              </v:shape>
              <v:shape style="position:absolute;left:7454;top:1056;width:76;height:115" coordorigin="7454,1056" coordsize="76,115" path="m7488,1056l7457,1090,7457,1094,7457,1097,7471,1097,7471,1093,7471,1090,7489,1068,7524,1068,7523,1068,7516,1062,7513,1060,7504,1057,7499,1056,7488,1056e" filled="t" fillcolor="#A1A1A4" stroked="f">
                <v:path arrowok="t"/>
                <v:fill/>
              </v:shape>
            </v:group>
            <v:group style="position:absolute;left:7547;top:1056;width:76;height:117" coordorigin="7547,1056" coordsize="76,117">
              <v:shape style="position:absolute;left:7547;top:1056;width:76;height:117" coordorigin="7547,1056" coordsize="76,117" path="m7579,1056l7547,1124,7548,1133,7580,1173,7592,1173,7597,1172,7605,1169,7609,1167,7614,1161,7580,1161,7575,1160,7562,1124,7562,1102,7582,1068,7614,1068,7609,1063,7605,1061,7601,1059,7597,1057,7592,1056,7579,1056e" filled="t" fillcolor="#A1A1A4" stroked="f">
                <v:path arrowok="t"/>
                <v:fill/>
              </v:shape>
              <v:shape style="position:absolute;left:7547;top:1056;width:76;height:117" coordorigin="7547,1056" coordsize="76,117" path="m7614,1068l7589,1068,7593,1069,7598,1072,7609,1124,7608,1135,7591,1161,7614,1161,7624,1123,7623,1102,7614,1069,7614,1068e" filled="t" fillcolor="#A1A1A4" stroked="f">
                <v:path arrowok="t"/>
                <v:fill/>
              </v:shape>
            </v:group>
            <v:group style="position:absolute;left:7645;top:1056;width:44;height:115" coordorigin="7645,1056" coordsize="44,115">
              <v:shape style="position:absolute;left:7645;top:1056;width:44;height:115" coordorigin="7645,1056" coordsize="44,115" path="m7678,1056l7649,1078,7645,1078,7645,1089,7675,1089,7675,1171,7688,1171,7688,1056,7678,1056e" filled="t" fillcolor="#A1A1A4" stroked="f">
                <v:path arrowok="t"/>
                <v:fill/>
              </v:shape>
            </v:group>
            <v:group style="position:absolute;left:7725;top:1056;width:76;height:115" coordorigin="7725,1056" coordsize="76,115">
              <v:shape style="position:absolute;left:7725;top:1056;width:76;height:115" coordorigin="7725,1056" coordsize="76,115" path="m7794,1068l7767,1068,7770,1069,7776,1071,7786,1094,7786,1097,7753,1127,7749,1129,7725,1171,7800,1171,7800,1159,7741,1159,7742,1156,7770,1131,7773,1129,7801,1094,7801,1083,7800,1079,7796,1071,7794,1068e" filled="t" fillcolor="#A1A1A4" stroked="f">
                <v:path arrowok="t"/>
                <v:fill/>
              </v:shape>
              <v:shape style="position:absolute;left:7725;top:1056;width:76;height:115" coordorigin="7725,1056" coordsize="76,115" path="m7759,1056l7728,1090,7728,1094,7728,1097,7742,1097,7742,1093,7742,1090,7760,1068,7794,1068,7794,1068,7787,1062,7784,1060,7775,1057,7770,1056,7759,1056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464.598694pt;margin-top:52.431957pt;width:18.2503pt;height:6.6051pt;mso-position-horizontal-relative:page;mso-position-vertical-relative:paragraph;z-index:-3270" coordorigin="9292,1049" coordsize="365,132">
            <v:group style="position:absolute;left:9300;top:1056;width:76;height:115" coordorigin="9300,1056" coordsize="76,115">
              <v:shape style="position:absolute;left:9300;top:1056;width:76;height:115" coordorigin="9300,1056" coordsize="76,115" path="m9369,1068l9342,1068,9345,1069,9350,1071,9361,1094,9361,1097,9328,1127,9324,1129,9303,1154,9301,1159,9300,1165,9300,1171,9375,1171,9375,1159,9316,1159,9316,1156,9344,1131,9348,1129,9376,1094,9376,1083,9375,1079,9371,1071,9369,1068e" filled="t" fillcolor="#A1A1A4" stroked="f">
                <v:path arrowok="t"/>
                <v:fill/>
              </v:shape>
              <v:shape style="position:absolute;left:9300;top:1056;width:76;height:115" coordorigin="9300,1056" coordsize="76,115" path="m9334,1056l9303,1090,9303,1094,9303,1097,9317,1097,9317,1093,9317,1090,9335,1068,9369,1068,9369,1068,9362,1062,9358,1060,9350,1057,9345,1056,9334,1056e" filled="t" fillcolor="#A1A1A4" stroked="f">
                <v:path arrowok="t"/>
                <v:fill/>
              </v:shape>
            </v:group>
            <v:group style="position:absolute;left:9393;top:1056;width:76;height:117" coordorigin="9393,1056" coordsize="76,117">
              <v:shape style="position:absolute;left:9393;top:1056;width:76;height:117" coordorigin="9393,1056" coordsize="76,117" path="m9425,1056l9393,1124,9393,1133,9425,1173,9437,1173,9442,1172,9451,1169,9454,1167,9460,1161,9425,1161,9421,1160,9408,1124,9408,1102,9427,1068,9460,1068,9454,1063,9451,1061,9446,1059,9442,1057,9437,1056,9425,1056e" filled="t" fillcolor="#A1A1A4" stroked="f">
                <v:path arrowok="t"/>
                <v:fill/>
              </v:shape>
              <v:shape style="position:absolute;left:9393;top:1056;width:76;height:117" coordorigin="9393,1056" coordsize="76,117" path="m9460,1068l9435,1068,9438,1069,9444,1072,9455,1124,9454,1135,9437,1161,9460,1161,9469,1123,9469,1102,9460,1069,9460,1068e" filled="t" fillcolor="#A1A1A4" stroked="f">
                <v:path arrowok="t"/>
                <v:fill/>
              </v:shape>
            </v:group>
            <v:group style="position:absolute;left:9490;top:1056;width:44;height:115" coordorigin="9490,1056" coordsize="44,115">
              <v:shape style="position:absolute;left:9490;top:1056;width:44;height:115" coordorigin="9490,1056" coordsize="44,115" path="m9523,1056l9494,1078,9490,1078,9490,1089,9520,1089,9520,1171,9534,1171,9534,1056,9523,1056e" filled="t" fillcolor="#A1A1A4" stroked="f">
                <v:path arrowok="t"/>
                <v:fill/>
              </v:shape>
            </v:group>
            <v:group style="position:absolute;left:9571;top:1056;width:78;height:117" coordorigin="9571,1056" coordsize="78,117">
              <v:shape style="position:absolute;left:9571;top:1056;width:78;height:117" coordorigin="9571,1056" coordsize="78,117" path="m9585,1136l9571,1136,9571,1142,9604,1173,9615,1173,9641,1161,9602,1161,9596,1159,9588,1149,9585,1143,9585,1136e" filled="t" fillcolor="#A1A1A4" stroked="f">
                <v:path arrowok="t"/>
                <v:fill/>
              </v:shape>
              <v:shape style="position:absolute;left:9571;top:1056;width:78;height:117" coordorigin="9571,1056" coordsize="78,117" path="m9642,1117l9614,1117,9617,1117,9623,1119,9635,1135,9635,1143,9613,1161,9641,1161,9644,1158,9646,1153,9648,1149,9649,1144,9649,1131,9648,1125,9642,1117e" filled="t" fillcolor="#A1A1A4" stroked="f">
                <v:path arrowok="t"/>
                <v:fill/>
              </v:shape>
              <v:shape style="position:absolute;left:9571;top:1056;width:78;height:117" coordorigin="9571,1056" coordsize="78,117" path="m9602,1106l9602,1117,9605,1117,9614,1117,9642,1117,9641,1115,9636,1112,9629,1110,9629,1110,9633,1108,9636,1106,9603,1106,9602,1106e" filled="t" fillcolor="#A1A1A4" stroked="f">
                <v:path arrowok="t"/>
                <v:fill/>
              </v:shape>
              <v:shape style="position:absolute;left:9571;top:1056;width:78;height:117" coordorigin="9571,1056" coordsize="78,117" path="m9639,1068l9615,1068,9620,1070,9628,1076,9630,1081,9630,1090,9629,1093,9611,1106,9636,1106,9637,1105,9643,1097,9644,1093,9644,1081,9644,1077,9640,1069,9639,1068e" filled="t" fillcolor="#A1A1A4" stroked="f">
                <v:path arrowok="t"/>
                <v:fill/>
              </v:shape>
              <v:shape style="position:absolute;left:9571;top:1056;width:78;height:117" coordorigin="9571,1056" coordsize="78,117" path="m9604,1056l9574,1093,9588,1093,9588,1090,9588,1087,9606,1068,9639,1068,9638,1066,9631,1061,9628,1059,9619,1057,9615,1056,9604,1056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486.385315pt;margin-top:90.748459pt;width:47.475pt;height:8.911200pt;mso-position-horizontal-relative:page;mso-position-vertical-relative:paragraph;z-index:-3269" coordorigin="9728,1815" coordsize="949,178">
            <v:group style="position:absolute;left:9743;top:1830;width:113;height:145" coordorigin="9743,1830" coordsize="113,145">
              <v:shape style="position:absolute;left:9743;top:1830;width:113;height:145" coordorigin="9743,1830" coordsize="113,145" path="m9817,1830l9743,1830,9743,1975,9768,1975,9768,1920,9817,1920,9851,1899,9768,1899,9768,1851,9851,1851,9851,1850,9844,1841,9839,1838,9826,1832,9817,1830e" filled="t" fillcolor="#000000" stroked="f">
                <v:path arrowok="t"/>
                <v:fill/>
              </v:shape>
              <v:shape style="position:absolute;left:9743;top:1830;width:113;height:145" coordorigin="9743,1830" coordsize="113,145" path="m9851,1851l9809,1851,9812,1851,9815,1852,9831,1870,9831,1880,9808,1899,9851,1899,9853,1895,9856,1884,9856,1880,9856,1870,9856,1866,9853,1855,9851,1851e" filled="t" fillcolor="#000000" stroked="f">
                <v:path arrowok="t"/>
                <v:fill/>
              </v:shape>
            </v:group>
            <v:group style="position:absolute;left:9875;top:1867;width:61;height:108" coordorigin="9875,1867" coordsize="61,108">
              <v:shape style="position:absolute;left:9875;top:1867;width:61;height:108" coordorigin="9875,1867" coordsize="61,108" path="m9897,1870l9875,1870,9875,1975,9898,1975,9898,1919,9899,1914,9900,1910,9902,1905,9904,1902,9909,1895,9912,1893,9918,1890,9897,1890,9897,1870e" filled="t" fillcolor="#000000" stroked="f">
                <v:path arrowok="t"/>
                <v:fill/>
              </v:shape>
              <v:shape style="position:absolute;left:9875;top:1867;width:61;height:108" coordorigin="9875,1867" coordsize="61,108" path="m9924,1867l9897,1890,9918,1890,9919,1890,9923,1889,9937,1889,9937,1868,9934,1868,9924,1867e" filled="t" fillcolor="#000000" stroked="f">
                <v:path arrowok="t"/>
                <v:fill/>
              </v:shape>
              <v:shape style="position:absolute;left:9875;top:1867;width:61;height:108" coordorigin="9875,1867" coordsize="61,108" path="m9937,1889l9923,1889,9930,1889,9933,1890,9937,1890,9937,1889e" filled="t" fillcolor="#000000" stroked="f">
                <v:path arrowok="t"/>
                <v:fill/>
              </v:shape>
            </v:group>
            <v:group style="position:absolute;left:9938;top:1867;width:101;height:111" coordorigin="9938,1867" coordsize="101,111">
              <v:shape style="position:absolute;left:9938;top:1867;width:101;height:111" coordorigin="9938,1867" coordsize="101,111" path="m9997,1867l9981,1867,9974,1869,9938,1915,9938,1931,9981,1978,9995,1978,10029,1960,9984,1960,9980,1959,9961,1933,9961,1929,10038,1929,10039,1921,10039,1913,9961,1913,9961,1910,9984,1886,10027,1886,10023,1881,10017,1876,10004,1869,9997,1867e" filled="t" fillcolor="#000000" stroked="f">
                <v:path arrowok="t"/>
                <v:fill/>
              </v:shape>
              <v:shape style="position:absolute;left:9938;top:1867;width:101;height:111" coordorigin="9938,1867" coordsize="101,111" path="m10037,1942l10015,1942,10013,1948,10010,1952,10001,1958,9996,1960,10029,1960,10033,1953,10035,1948,10036,1948,10037,1942e" filled="t" fillcolor="#000000" stroked="f">
                <v:path arrowok="t"/>
                <v:fill/>
              </v:shape>
              <v:shape style="position:absolute;left:9938;top:1867;width:101;height:111" coordorigin="9938,1867" coordsize="101,111" path="m10027,1886l9992,1886,9996,1886,10002,1890,10015,1913,10039,1913,10038,1913,10037,1906,10035,1898,10031,1892,10027,1886e" filled="t" fillcolor="#000000" stroked="f">
                <v:path arrowok="t"/>
                <v:fill/>
              </v:shape>
            </v:group>
            <v:group style="position:absolute;left:10056;top:1867;width:152;height:108" coordorigin="10056,1867" coordsize="152,108">
              <v:shape style="position:absolute;left:10056;top:1867;width:152;height:108" coordorigin="10056,1867" coordsize="152,108" path="m10078,1870l10056,1870,10056,1975,10079,1975,10079,1908,10079,1905,10099,1886,10206,1886,10206,1885,10078,1885,10078,1870e" filled="t" fillcolor="#000000" stroked="f">
                <v:path arrowok="t"/>
                <v:fill/>
              </v:shape>
              <v:shape style="position:absolute;left:10056;top:1867;width:152;height:108" coordorigin="10056,1867" coordsize="152,108" path="m10158,1886l10109,1886,10114,1887,10119,1895,10120,1900,10120,1975,10143,1975,10143,1905,10145,1898,10152,1888,10158,1886e" filled="t" fillcolor="#000000" stroked="f">
                <v:path arrowok="t"/>
                <v:fill/>
              </v:shape>
              <v:shape style="position:absolute;left:10056;top:1867;width:152;height:108" coordorigin="10056,1867" coordsize="152,108" path="m10206,1886l10170,1886,10174,1886,10179,1889,10185,1975,10208,1975,10208,1890,10206,1886e" filled="t" fillcolor="#000000" stroked="f">
                <v:path arrowok="t"/>
                <v:fill/>
              </v:shape>
              <v:shape style="position:absolute;left:10056;top:1867;width:152;height:108" coordorigin="10056,1867" coordsize="152,108" path="m10117,1867l10106,1867,10103,1868,10078,1885,10140,1885,10138,1879,10134,1874,10123,1869,10117,1867e" filled="t" fillcolor="#000000" stroked="f">
                <v:path arrowok="t"/>
                <v:fill/>
              </v:shape>
              <v:shape style="position:absolute;left:10056;top:1867;width:152;height:108" coordorigin="10056,1867" coordsize="152,108" path="m10184,1867l10165,1867,10159,1869,10148,1875,10144,1879,10140,1885,10206,1885,10205,1881,10193,1870,10184,1867e" filled="t" fillcolor="#000000" stroked="f">
                <v:path arrowok="t"/>
                <v:fill/>
              </v:shape>
            </v:group>
            <v:group style="position:absolute;left:10233;top:1830;width:23;height:145" coordorigin="10233,1830" coordsize="23,145">
              <v:shape style="position:absolute;left:10233;top:1830;width:23;height:145" coordorigin="10233,1830" coordsize="23,145" path="m10256,1870l10233,1870,10233,1975,10256,1975,10256,1870e" filled="t" fillcolor="#000000" stroked="f">
                <v:path arrowok="t"/>
                <v:fill/>
              </v:shape>
              <v:shape style="position:absolute;left:10233;top:1830;width:23;height:145" coordorigin="10233,1830" coordsize="23,145" path="m10256,1830l10233,1830,10233,1852,10256,1852,10256,1830e" filled="t" fillcolor="#000000" stroked="f">
                <v:path arrowok="t"/>
                <v:fill/>
              </v:shape>
            </v:group>
            <v:group style="position:absolute;left:10281;top:1870;width:92;height:108" coordorigin="10281,1870" coordsize="92,108">
              <v:shape style="position:absolute;left:10281;top:1870;width:92;height:108" coordorigin="10281,1870" coordsize="92,108" path="m10304,1870l10281,1870,10281,1951,10284,1961,10297,1975,10307,1978,10326,1978,10332,1976,10343,1970,10347,1966,10350,1961,10373,1961,10373,1960,10318,1960,10313,1958,10310,1954,10306,1950,10304,1944,10304,1870e" filled="t" fillcolor="#000000" stroked="f">
                <v:path arrowok="t"/>
                <v:fill/>
              </v:shape>
              <v:shape style="position:absolute;left:10281;top:1870;width:92;height:108" coordorigin="10281,1870" coordsize="92,108" path="m10373,1961l10351,1961,10351,1975,10373,1975,10373,1961e" filled="t" fillcolor="#000000" stroked="f">
                <v:path arrowok="t"/>
                <v:fill/>
              </v:shape>
              <v:shape style="position:absolute;left:10281;top:1870;width:92;height:108" coordorigin="10281,1870" coordsize="92,108" path="m10373,1870l10350,1870,10350,1935,10350,1939,10329,1960,10373,1960,10373,1870e" filled="t" fillcolor="#000000" stroked="f">
                <v:path arrowok="t"/>
                <v:fill/>
              </v:shape>
            </v:group>
            <v:group style="position:absolute;left:10398;top:1867;width:152;height:108" coordorigin="10398,1867" coordsize="152,108">
              <v:shape style="position:absolute;left:10398;top:1867;width:152;height:108" coordorigin="10398,1867" coordsize="152,108" path="m10420,1870l10398,1870,10398,1975,10421,1975,10421,1908,10422,1905,10441,1886,10548,1886,10548,1885,10420,1885,10420,1870e" filled="t" fillcolor="#000000" stroked="f">
                <v:path arrowok="t"/>
                <v:fill/>
              </v:shape>
              <v:shape style="position:absolute;left:10398;top:1867;width:152;height:108" coordorigin="10398,1867" coordsize="152,108" path="m10500,1886l10451,1886,10456,1887,10461,1895,10462,1900,10462,1975,10485,1975,10485,1905,10487,1898,10494,1888,10500,1886e" filled="t" fillcolor="#000000" stroked="f">
                <v:path arrowok="t"/>
                <v:fill/>
              </v:shape>
              <v:shape style="position:absolute;left:10398;top:1867;width:152;height:108" coordorigin="10398,1867" coordsize="152,108" path="m10548,1886l10512,1886,10516,1886,10521,1889,10527,1975,10550,1975,10550,1890,10548,1886e" filled="t" fillcolor="#000000" stroked="f">
                <v:path arrowok="t"/>
                <v:fill/>
              </v:shape>
              <v:shape style="position:absolute;left:10398;top:1867;width:152;height:108" coordorigin="10398,1867" coordsize="152,108" path="m10459,1867l10448,1867,10445,1868,10420,1885,10482,1885,10480,1879,10476,1874,10465,1869,10459,1867e" filled="t" fillcolor="#000000" stroked="f">
                <v:path arrowok="t"/>
                <v:fill/>
              </v:shape>
              <v:shape style="position:absolute;left:10398;top:1867;width:152;height:108" coordorigin="10398,1867" coordsize="152,108" path="m10526,1867l10507,1867,10501,1869,10490,1875,10486,1879,10482,1885,10548,1885,10547,1881,10535,1870,10526,1867e" filled="t" fillcolor="#000000" stroked="f">
                <v:path arrowok="t"/>
                <v:fill/>
              </v:shape>
            </v:group>
            <v:group style="position:absolute;left:10569;top:1867;width:93;height:111" coordorigin="10569,1867" coordsize="93,111">
              <v:shape style="position:absolute;left:10569;top:1867;width:93;height:111" coordorigin="10569,1867" coordsize="93,111" path="m10592,1941l10569,1941,10569,1948,10608,1978,10621,1978,10658,1960,10609,1960,10604,1958,10595,1953,10592,1948,10592,1941e" filled="t" fillcolor="#000000" stroked="f">
                <v:path arrowok="t"/>
                <v:fill/>
              </v:shape>
              <v:shape style="position:absolute;left:10569;top:1867;width:93;height:111" coordorigin="10569,1867" coordsize="93,111" path="m10620,1867l10610,1867,10605,1868,10571,1892,10571,1903,10621,1932,10625,1933,10639,1949,10638,1951,10609,1960,10658,1960,10661,1955,10662,1950,10662,1939,10611,1910,10608,1909,10594,1894,10595,1892,10618,1886,10654,1886,10651,1881,10648,1877,10640,1872,10635,1870,10625,1868,10620,1867e" filled="t" fillcolor="#000000" stroked="f">
                <v:path arrowok="t"/>
                <v:fill/>
              </v:shape>
              <v:shape style="position:absolute;left:10569;top:1867;width:93;height:111" coordorigin="10569,1867" coordsize="93,111" path="m10654,1886l10618,1886,10623,1887,10627,1888,10631,1890,10633,1894,10634,1900,10659,1900,10658,1894,10656,1889,10654,1886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2012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average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emium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benefit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levels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emained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virtually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unchanged,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stalling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evious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emium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eases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pai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with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declining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benefit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values.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Since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2009,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emiums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have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about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12%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(inflation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over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period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less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9%).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9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388" w:right="-20"/>
        <w:jc w:val="left"/>
        <w:rPr>
          <w:rFonts w:ascii="Times New Roman" w:hAnsi="Times New Roman" w:cs="Times New Roman" w:eastAsia="Times New Roman"/>
          <w:sz w:val="13.228516"/>
          <w:szCs w:val="13.228516"/>
        </w:rPr>
      </w:pPr>
      <w:rPr/>
      <w:r>
        <w:rPr/>
        <w:pict>
          <v:shape style="width:18.275770pt;height:6.615pt;mso-position-horizontal-relative:char;mso-position-vertical-relative:line" type="#_x0000_t75">
            <v:imagedata r:id="rId47" o:title=""/>
          </v:shape>
        </w:pict>
      </w:r>
      <w:r>
        <w:rPr>
          <w:rFonts w:ascii="Times New Roman" w:hAnsi="Times New Roman" w:cs="Times New Roman" w:eastAsia="Times New Roman"/>
          <w:sz w:val="13.228516"/>
          <w:szCs w:val="13.2285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735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8.377624pt;height:81.75pt;mso-position-horizontal-relative:char;mso-position-vertical-relative:line" type="#_x0000_t75">
            <v:imagedata r:id="rId48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7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0" w:after="0" w:line="268" w:lineRule="auto"/>
        <w:ind w:left="110" w:right="612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93.026703pt;margin-top:-191.318619pt;width:465.7963pt;height:148.969600pt;mso-position-horizontal-relative:page;mso-position-vertical-relative:paragraph;z-index:-3282" coordorigin="1861,-3826" coordsize="9316,2979">
            <v:group style="position:absolute;left:2092;top:-1148;width:7405;height:2" coordorigin="2092,-1148" coordsize="7405,2">
              <v:shape style="position:absolute;left:2092;top:-1148;width:7405;height:2" coordorigin="2092,-1148" coordsize="7405,0" path="m2092,-1148l9497,-1148e" filled="f" stroked="t" strokeweight=".254pt" strokecolor="#A1A1A4">
                <v:path arrowok="t"/>
              </v:shape>
            </v:group>
            <v:group style="position:absolute;left:2092;top:-1831;width:7384;height:2" coordorigin="2092,-1831" coordsize="7384,2">
              <v:shape style="position:absolute;left:2092;top:-1831;width:7384;height:2" coordorigin="2092,-1831" coordsize="7384,0" path="m2092,-1831l2092,-1831e" filled="f" stroked="t" strokeweight=".1pt" strokecolor="#A1A1A4">
                <v:path arrowok="t"/>
              </v:shape>
            </v:group>
            <v:group style="position:absolute;left:2092;top:-1831;width:7384;height:2" coordorigin="2092,-1831" coordsize="7384,2">
              <v:shape style="position:absolute;left:2092;top:-1831;width:7384;height:2" coordorigin="2092,-1831" coordsize="7384,0" path="m9476,-1831l2092,-1831e" filled="f" stroked="t" strokeweight=".761pt" strokecolor="#A1A1A4">
                <v:path arrowok="t"/>
              </v:shape>
            </v:group>
            <v:group style="position:absolute;left:9476;top:-1890;width:2;height:118" coordorigin="9476,-1890" coordsize="2,118">
              <v:shape style="position:absolute;left:9476;top:-1890;width:2;height:118" coordorigin="9476,-1890" coordsize="0,118" path="m9476,-1890l9476,-1772e" filled="t" fillcolor="#A1A1A4" stroked="f">
                <v:path arrowok="t"/>
                <v:fill/>
              </v:shape>
            </v:group>
            <v:group style="position:absolute;left:9476;top:-1890;width:2;height:118" coordorigin="9476,-1890" coordsize="2,118">
              <v:shape style="position:absolute;left:9476;top:-1890;width:2;height:118" coordorigin="9476,-1890" coordsize="0,118" path="m9476,-1890l9476,-1772e" filled="f" stroked="t" strokeweight=".761pt" strokecolor="#A1A1A4">
                <v:path arrowok="t"/>
              </v:shape>
            </v:group>
            <v:group style="position:absolute;left:7631;top:-1890;width:2;height:118" coordorigin="7631,-1890" coordsize="2,118">
              <v:shape style="position:absolute;left:7631;top:-1890;width:2;height:118" coordorigin="7631,-1890" coordsize="0,118" path="m7631,-1890l7631,-1772e" filled="t" fillcolor="#A1A1A4" stroked="f">
                <v:path arrowok="t"/>
                <v:fill/>
              </v:shape>
            </v:group>
            <v:group style="position:absolute;left:7631;top:-1890;width:2;height:118" coordorigin="7631,-1890" coordsize="2,118">
              <v:shape style="position:absolute;left:7631;top:-1890;width:2;height:118" coordorigin="7631,-1890" coordsize="0,118" path="m7631,-1890l7631,-1772e" filled="f" stroked="t" strokeweight=".761pt" strokecolor="#A1A1A4">
                <v:path arrowok="t"/>
              </v:shape>
            </v:group>
            <v:group style="position:absolute;left:5785;top:-1890;width:2;height:118" coordorigin="5785,-1890" coordsize="2,118">
              <v:shape style="position:absolute;left:5785;top:-1890;width:2;height:118" coordorigin="5785,-1890" coordsize="0,118" path="m5785,-1890l5785,-1772e" filled="t" fillcolor="#A1A1A4" stroked="f">
                <v:path arrowok="t"/>
                <v:fill/>
              </v:shape>
            </v:group>
            <v:group style="position:absolute;left:5785;top:-1890;width:2;height:118" coordorigin="5785,-1890" coordsize="2,118">
              <v:shape style="position:absolute;left:5785;top:-1890;width:2;height:118" coordorigin="5785,-1890" coordsize="0,118" path="m5785,-1890l5785,-1772e" filled="f" stroked="t" strokeweight=".761pt" strokecolor="#A1A1A4">
                <v:path arrowok="t"/>
              </v:shape>
            </v:group>
            <v:group style="position:absolute;left:3939;top:-1890;width:2;height:118" coordorigin="3939,-1890" coordsize="2,118">
              <v:shape style="position:absolute;left:3939;top:-1890;width:2;height:118" coordorigin="3939,-1890" coordsize="0,118" path="m3939,-1890l3939,-1772e" filled="t" fillcolor="#A1A1A4" stroked="f">
                <v:path arrowok="t"/>
                <v:fill/>
              </v:shape>
            </v:group>
            <v:group style="position:absolute;left:3939;top:-1890;width:2;height:118" coordorigin="3939,-1890" coordsize="2,118">
              <v:shape style="position:absolute;left:3939;top:-1890;width:2;height:118" coordorigin="3939,-1890" coordsize="0,118" path="m3939,-1890l3939,-1772e" filled="f" stroked="t" strokeweight=".761pt" strokecolor="#A1A1A4">
                <v:path arrowok="t"/>
              </v:shape>
            </v:group>
            <v:group style="position:absolute;left:2094;top:-1885;width:2;height:118" coordorigin="2094,-1885" coordsize="2,118">
              <v:shape style="position:absolute;left:2094;top:-1885;width:2;height:118" coordorigin="2094,-1885" coordsize="0,118" path="m2094,-1885l2094,-1767e" filled="f" stroked="t" strokeweight=".761pt" strokecolor="#A1A1A4">
                <v:path arrowok="t"/>
              </v:shape>
            </v:group>
            <v:group style="position:absolute;left:2092;top:-1831;width:7384;height:743" coordorigin="2092,-1831" coordsize="7384,743">
              <v:shape style="position:absolute;left:2092;top:-1831;width:7384;height:743" coordorigin="2092,-1831" coordsize="7384,743" path="m2092,-1831l3939,-1336,5785,-1103,7631,-1088,9476,-1175e" filled="f" stroked="t" strokeweight="1.522pt" strokecolor="#717073">
                <v:path arrowok="t"/>
              </v:shape>
            </v:group>
            <v:group style="position:absolute;left:2071;top:-3196;width:7405;height:2" coordorigin="2071,-3196" coordsize="7405,2">
              <v:shape style="position:absolute;left:2071;top:-3196;width:7405;height:2" coordorigin="2071,-3196" coordsize="7405,0" path="m2071,-3196l9476,-3196e" filled="f" stroked="t" strokeweight=".254pt" strokecolor="#A1A1A4">
                <v:path arrowok="t"/>
              </v:shape>
            </v:group>
            <v:group style="position:absolute;left:2071;top:-2513;width:7405;height:2" coordorigin="2071,-2513" coordsize="7405,2">
              <v:shape style="position:absolute;left:2071;top:-2513;width:7405;height:2" coordorigin="2071,-2513" coordsize="7405,0" path="m2071,-2513l9476,-2513e" filled="f" stroked="t" strokeweight=".254pt" strokecolor="#A1A1A4">
                <v:path arrowok="t"/>
              </v:shape>
            </v:group>
            <v:group style="position:absolute;left:2094;top:-3494;width:7382;height:1664" coordorigin="2094,-3494" coordsize="7382,1664">
              <v:shape style="position:absolute;left:2094;top:-3494;width:7382;height:1664" coordorigin="2094,-3494" coordsize="7382,1664" path="m9476,-3494l7631,-3467,5785,-3104,3939,-2422,2094,-1830e" filled="f" stroked="t" strokeweight="1.522pt" strokecolor="#005581">
                <v:path arrowok="t"/>
              </v:shape>
            </v:group>
            <v:group style="position:absolute;left:3879;top:-2482;width:119;height:121" coordorigin="3879,-2482" coordsize="119,121">
              <v:shape style="position:absolute;left:3879;top:-2482;width:119;height:121" coordorigin="3879,-2482" coordsize="119,121" path="m3927,-2482l3908,-2474,3892,-2460,3882,-2440,3879,-2415,3885,-2394,3899,-2377,3917,-2366,3939,-2362,3958,-2365,3975,-2374,3988,-2390,3996,-2411,3998,-2439,3989,-2456,3974,-2470,3953,-2479,3927,-2482e" filled="t" fillcolor="#4F84C4" stroked="f">
                <v:path arrowok="t"/>
                <v:fill/>
              </v:shape>
            </v:group>
            <v:group style="position:absolute;left:3864;top:-2499;width:152;height:151" coordorigin="3864,-2499" coordsize="152,151">
              <v:shape style="position:absolute;left:3864;top:-2499;width:152;height:151" coordorigin="3864,-2499" coordsize="152,151" path="m3939,-2499l3881,-2471,3864,-2431,3867,-2406,3875,-2385,3888,-2368,3904,-2355,3924,-2348,3951,-2350,3973,-2357,3991,-2369,3999,-2378,3949,-2378,3923,-2382,3905,-2393,3895,-2410,3898,-2437,3909,-2455,3925,-2466,3939,-2468,4000,-2468,3988,-2481,3970,-2492,3948,-2498,3939,-2499e" filled="t" fillcolor="#005581" stroked="f">
                <v:path arrowok="t"/>
                <v:fill/>
              </v:shape>
              <v:shape style="position:absolute;left:3864;top:-2499;width:152;height:151" coordorigin="3864,-2499" coordsize="152,151" path="m4000,-2468l3939,-2468,3961,-2463,3977,-2448,3985,-2428,3980,-2404,3967,-2387,3949,-2378,3999,-2378,4004,-2384,4013,-2402,4015,-2422,4012,-2445,4003,-2465,4000,-2468e" filled="t" fillcolor="#005581" stroked="f">
                <v:path arrowok="t"/>
                <v:fill/>
              </v:shape>
            </v:group>
            <v:group style="position:absolute;left:3894;top:-1381;width:90;height:89" coordorigin="3894,-1381" coordsize="90,89">
              <v:shape style="position:absolute;left:3894;top:-1381;width:90;height:89" coordorigin="3894,-1381" coordsize="90,89" path="m3934,-1381l3914,-1373,3899,-1357,3894,-1336,3896,-1321,3907,-1305,3925,-1295,3952,-1292,3969,-1302,3980,-1320,3984,-1345,3975,-1364,3958,-1376,3934,-1381e" filled="t" fillcolor="#717073" stroked="f">
                <v:path arrowok="t"/>
                <v:fill/>
              </v:shape>
            </v:group>
            <v:group style="position:absolute;left:5739;top:-1148;width:90;height:89" coordorigin="5739,-1148" coordsize="90,89">
              <v:shape style="position:absolute;left:5739;top:-1148;width:90;height:89" coordorigin="5739,-1148" coordsize="90,89" path="m5780,-1148l5759,-1140,5745,-1124,5739,-1103,5742,-1089,5752,-1072,5771,-1062,5797,-1059,5814,-1069,5826,-1087,5830,-1112,5821,-1131,5804,-1143,5780,-1148e" filled="t" fillcolor="#717073" stroked="f">
                <v:path arrowok="t"/>
                <v:fill/>
              </v:shape>
            </v:group>
            <v:group style="position:absolute;left:7585;top:-1133;width:90;height:89" coordorigin="7585,-1133" coordsize="90,89">
              <v:shape style="position:absolute;left:7585;top:-1133;width:90;height:89" coordorigin="7585,-1133" coordsize="90,89" path="m7625,-1133l7605,-1126,7590,-1110,7585,-1088,7587,-1074,7598,-1058,7616,-1047,7643,-1044,7660,-1054,7672,-1072,7675,-1097,7666,-1116,7649,-1129,7625,-1133e" filled="t" fillcolor="#717073" stroked="f">
                <v:path arrowok="t"/>
                <v:fill/>
              </v:shape>
            </v:group>
            <v:group style="position:absolute;left:9431;top:-1220;width:90;height:89" coordorigin="9431,-1220" coordsize="90,89">
              <v:shape style="position:absolute;left:9431;top:-1220;width:90;height:89" coordorigin="9431,-1220" coordsize="90,89" path="m9471,-1220l9450,-1212,9436,-1196,9431,-1175,9433,-1161,9443,-1144,9462,-1134,9488,-1131,9506,-1141,9517,-1159,9521,-1184,9512,-1203,9495,-1216,9471,-1220e" filled="t" fillcolor="#717073" stroked="f">
                <v:path arrowok="t"/>
                <v:fill/>
              </v:shape>
            </v:group>
            <v:group style="position:absolute;left:2032;top:-1895;width:119;height:121" coordorigin="2032,-1895" coordsize="119,121">
              <v:shape style="position:absolute;left:2032;top:-1895;width:119;height:121" coordorigin="2032,-1895" coordsize="119,121" path="m2080,-1895l2061,-1887,2046,-1873,2036,-1853,2032,-1829,2039,-1807,2052,-1790,2071,-1779,2093,-1775,2112,-1778,2128,-1787,2141,-1803,2149,-1825,2151,-1852,2142,-1870,2127,-1884,2107,-1893,2080,-1895e" filled="t" fillcolor="#4F84C4" stroked="f">
                <v:path arrowok="t"/>
                <v:fill/>
              </v:shape>
            </v:group>
            <v:group style="position:absolute;left:2017;top:-1912;width:152;height:151" coordorigin="2017,-1912" coordsize="152,151">
              <v:shape style="position:absolute;left:2017;top:-1912;width:152;height:151" coordorigin="2017,-1912" coordsize="152,151" path="m2093,-1912l2034,-1885,2017,-1845,2020,-1820,2028,-1798,2041,-1781,2058,-1768,2077,-1761,2104,-1763,2126,-1770,2145,-1782,2152,-1791,2102,-1791,2077,-1795,2059,-1806,2049,-1824,2052,-1850,2062,-1868,2078,-1879,2093,-1881,2153,-1881,2142,-1894,2123,-1905,2102,-1911,2093,-1912e" filled="t" fillcolor="#005581" stroked="f">
                <v:path arrowok="t"/>
                <v:fill/>
              </v:shape>
              <v:shape style="position:absolute;left:2017;top:-1912;width:152;height:151" coordorigin="2017,-1912" coordsize="152,151" path="m2153,-1881l2093,-1881,2114,-1876,2130,-1862,2138,-1841,2133,-1817,2121,-1800,2102,-1791,2152,-1791,2158,-1797,2166,-1815,2169,-1836,2165,-1858,2156,-1878,2153,-1881e" filled="t" fillcolor="#005581" stroked="f">
                <v:path arrowok="t"/>
                <v:fill/>
              </v:shape>
            </v:group>
            <v:group style="position:absolute;left:5725;top:-3164;width:119;height:121" coordorigin="5725,-3164" coordsize="119,121">
              <v:shape style="position:absolute;left:5725;top:-3164;width:119;height:121" coordorigin="5725,-3164" coordsize="119,121" path="m5773,-3164l5753,-3156,5738,-3142,5728,-3122,5725,-3097,5731,-3076,5744,-3059,5763,-3048,5785,-3044,5804,-3047,5821,-3056,5834,-3072,5842,-3093,5844,-3121,5835,-3138,5820,-3152,5799,-3161,5773,-3164e" filled="t" fillcolor="#4F84C4" stroked="f">
                <v:path arrowok="t"/>
                <v:fill/>
              </v:shape>
            </v:group>
            <v:group style="position:absolute;left:5709;top:-3181;width:152;height:151" coordorigin="5709,-3181" coordsize="152,151">
              <v:shape style="position:absolute;left:5709;top:-3181;width:152;height:151" coordorigin="5709,-3181" coordsize="152,151" path="m5785,-3181l5727,-3153,5709,-3113,5712,-3088,5720,-3067,5733,-3050,5750,-3037,5770,-3030,5796,-3032,5819,-3039,5837,-3051,5845,-3060,5794,-3060,5769,-3064,5751,-3075,5741,-3092,5744,-3119,5755,-3137,5771,-3148,5785,-3150,5845,-3150,5834,-3163,5815,-3174,5794,-3180,5785,-3181e" filled="t" fillcolor="#005581" stroked="f">
                <v:path arrowok="t"/>
                <v:fill/>
              </v:shape>
              <v:shape style="position:absolute;left:5709;top:-3181;width:152;height:151" coordorigin="5709,-3181" coordsize="152,151" path="m5845,-3150l5785,-3150,5807,-3145,5823,-3130,5830,-3110,5826,-3086,5813,-3069,5794,-3060,5845,-3060,5850,-3066,5858,-3084,5861,-3104,5858,-3127,5848,-3147,5845,-3150e" filled="t" fillcolor="#005581" stroked="f">
                <v:path arrowok="t"/>
                <v:fill/>
              </v:shape>
            </v:group>
            <v:group style="position:absolute;left:7570;top:-3527;width:119;height:121" coordorigin="7570,-3527" coordsize="119,121">
              <v:shape style="position:absolute;left:7570;top:-3527;width:119;height:121" coordorigin="7570,-3527" coordsize="119,121" path="m7618,-3527l7599,-3519,7584,-3504,7574,-3484,7570,-3460,7577,-3439,7590,-3422,7608,-3410,7631,-3406,7650,-3409,7666,-3419,7679,-3434,7687,-3456,7689,-3483,7680,-3501,7665,-3515,7644,-3524,7618,-3527e" filled="t" fillcolor="#4F84C4" stroked="f">
                <v:path arrowok="t"/>
                <v:fill/>
              </v:shape>
            </v:group>
            <v:group style="position:absolute;left:7555;top:-3543;width:152;height:151" coordorigin="7555,-3543" coordsize="152,151">
              <v:shape style="position:absolute;left:7555;top:-3543;width:152;height:151" coordorigin="7555,-3543" coordsize="152,151" path="m7631,-3543l7572,-3516,7555,-3476,7558,-3451,7566,-3429,7579,-3412,7596,-3400,7615,-3392,7642,-3394,7664,-3402,7682,-3413,7690,-3422,7640,-3422,7615,-3426,7597,-3438,7587,-3455,7590,-3481,7600,-3500,7616,-3510,7631,-3513,7691,-3513,7679,-3525,7661,-3537,7639,-3543,7631,-3543e" filled="t" fillcolor="#005581" stroked="f">
                <v:path arrowok="t"/>
                <v:fill/>
              </v:shape>
              <v:shape style="position:absolute;left:7555;top:-3543;width:152;height:151" coordorigin="7555,-3543" coordsize="152,151" path="m7691,-3513l7631,-3513,7652,-3507,7668,-3493,7676,-3472,7671,-3448,7659,-3431,7640,-3422,7690,-3422,7696,-3429,7704,-3447,7707,-3467,7703,-3489,7694,-3509,7691,-3513e" filled="t" fillcolor="#005581" stroked="f">
                <v:path arrowok="t"/>
                <v:fill/>
              </v:shape>
            </v:group>
            <v:group style="position:absolute;left:9416;top:-3554;width:119;height:121" coordorigin="9416,-3554" coordsize="119,121">
              <v:shape style="position:absolute;left:9416;top:-3554;width:119;height:121" coordorigin="9416,-3554" coordsize="119,121" path="m9464,-3554l9445,-3546,9429,-3531,9419,-3511,9416,-3487,9422,-3466,9436,-3449,9454,-3437,9476,-3433,9495,-3436,9512,-3446,9525,-3461,9533,-3483,9535,-3510,9526,-3528,9511,-3542,9490,-3551,9464,-3554e" filled="t" fillcolor="#4F84C4" stroked="f">
                <v:path arrowok="t"/>
                <v:fill/>
              </v:shape>
            </v:group>
            <v:group style="position:absolute;left:9401;top:-3570;width:152;height:151" coordorigin="9401,-3570" coordsize="152,151">
              <v:shape style="position:absolute;left:9401;top:-3570;width:152;height:151" coordorigin="9401,-3570" coordsize="152,151" path="m9476,-3570l9418,-3543,9401,-3503,9403,-3478,9412,-3456,9425,-3439,9441,-3427,9461,-3419,9488,-3421,9510,-3429,9528,-3440,9536,-3449,9486,-3449,9460,-3453,9442,-3465,9432,-3482,9435,-3508,9446,-3527,9462,-3537,9476,-3540,9536,-3540,9525,-3552,9507,-3564,9485,-3570,9476,-3570e" filled="t" fillcolor="#005581" stroked="f">
                <v:path arrowok="t"/>
                <v:fill/>
              </v:shape>
              <v:shape style="position:absolute;left:9401;top:-3570;width:152;height:151" coordorigin="9401,-3570" coordsize="152,151" path="m9536,-3540l9476,-3540,9498,-3534,9514,-3520,9522,-3499,9517,-3475,9504,-3458,9486,-3449,9536,-3449,9541,-3456,9550,-3474,9552,-3494,9549,-3516,9540,-3536,9536,-3540e" filled="t" fillcolor="#005581" stroked="f">
                <v:path arrowok="t"/>
                <v:fill/>
              </v:shape>
            </v:group>
            <v:group style="position:absolute;left:1876;top:-2153;width:94;height:178" coordorigin="1876,-2153" coordsize="94,178">
              <v:shape style="position:absolute;left:1876;top:-2153;width:94;height:178" coordorigin="1876,-2153" coordsize="94,178" path="m1904,-2038l1876,-2038,1876,-2027,1895,-1997,1900,-1995,1907,-1994,1916,-1993,1916,-1975,1929,-1975,1929,-1993,1942,-1994,1952,-1998,1966,-2011,1967,-2014,1916,-2014,1913,-2015,1904,-2033,1904,-2038e" filled="t" fillcolor="#000000" stroked="f">
                <v:path arrowok="t"/>
                <v:fill/>
              </v:shape>
              <v:shape style="position:absolute;left:1876;top:-2153;width:94;height:178" coordorigin="1876,-2153" coordsize="94,178" path="m1929,-2153l1916,-2153,1916,-2139,1903,-2138,1894,-2134,1881,-2120,1878,-2110,1878,-2088,1880,-2080,1888,-2067,1895,-2062,1916,-2055,1916,-2014,1929,-2014,1929,-2050,1968,-2050,1966,-2054,1965,-2058,1963,-2060,1960,-2063,1929,-2079,1929,-2085,1916,-2085,1909,-2089,1906,-2094,1906,-2110,1909,-2116,1916,-2117,1964,-2117,1963,-2118,1929,-2139,1929,-2153e" filled="t" fillcolor="#000000" stroked="f">
                <v:path arrowok="t"/>
                <v:fill/>
              </v:shape>
              <v:shape style="position:absolute;left:1876;top:-2153;width:94;height:178" coordorigin="1876,-2153" coordsize="94,178" path="m1968,-2050l1929,-2050,1932,-2048,1935,-2045,1939,-2039,1940,-2035,1940,-2026,1939,-2023,1936,-2017,1933,-2015,1929,-2014,1967,-2014,1969,-2021,1969,-2042,1969,-2046,1968,-2050e" filled="t" fillcolor="#000000" stroked="f">
                <v:path arrowok="t"/>
                <v:fill/>
              </v:shape>
              <v:shape style="position:absolute;left:1876;top:-2153;width:94;height:178" coordorigin="1876,-2153" coordsize="94,178" path="m1929,-2117l1916,-2117,1916,-2085,1929,-2085,1929,-2117e" filled="t" fillcolor="#000000" stroked="f">
                <v:path arrowok="t"/>
                <v:fill/>
              </v:shape>
              <v:shape style="position:absolute;left:1876;top:-2153;width:94;height:178" coordorigin="1876,-2153" coordsize="94,178" path="m1964,-2117l1929,-2117,1932,-2116,1934,-2114,1937,-2107,1938,-2103,1938,-2098,1966,-2098,1966,-2105,1966,-2109,1964,-2117e" filled="t" fillcolor="#000000" stroked="f">
                <v:path arrowok="t"/>
                <v:fill/>
              </v:shape>
            </v:group>
            <v:group style="position:absolute;left:1975;top:-2139;width:89;height:146" coordorigin="1975,-2139" coordsize="89,146">
              <v:shape style="position:absolute;left:1975;top:-2139;width:89;height:146" coordorigin="1975,-2139" coordsize="89,146" path="m2003,-2037l1975,-2037,1975,-2022,1979,-2012,1993,-1997,2003,-1993,2027,-1993,2059,-2011,2013,-2011,2009,-2014,2005,-2022,2004,-2029,2003,-2037e" filled="t" fillcolor="#000000" stroked="f">
                <v:path arrowok="t"/>
                <v:fill/>
              </v:shape>
              <v:shape style="position:absolute;left:1975;top:-2139;width:89;height:146" coordorigin="1975,-2139" coordsize="89,146" path="m2059,-2120l2024,-2120,2027,-2118,2032,-2113,2033,-2109,2033,-2097,2033,-2095,2019,-2078,2007,-2078,2007,-2059,2021,-2059,2024,-2059,2035,-2029,2035,-2023,2023,-2011,2059,-2011,2062,-2016,2064,-2026,2065,-2031,2065,-2045,2063,-2053,2055,-2065,2048,-2068,2039,-2070,2039,-2070,2046,-2072,2051,-2075,2059,-2086,2061,-2093,2061,-2115,2059,-2120e" filled="t" fillcolor="#000000" stroked="f">
                <v:path arrowok="t"/>
                <v:fill/>
              </v:shape>
              <v:shape style="position:absolute;left:1975;top:-2139;width:89;height:146" coordorigin="1975,-2139" coordsize="89,146" path="m2033,-2139l2006,-2139,1995,-2135,1981,-2122,1978,-2111,1977,-2097,2004,-2097,2004,-2103,2005,-2109,2016,-2120,2059,-2120,2057,-2124,2043,-2136,2033,-2139e" filled="t" fillcolor="#000000" stroked="f">
                <v:path arrowok="t"/>
                <v:fill/>
              </v:shape>
            </v:group>
            <v:group style="position:absolute;left:2072;top:-2139;width:92;height:146" coordorigin="2072,-2139" coordsize="92,146">
              <v:shape style="position:absolute;left:2072;top:-2139;width:92;height:146" coordorigin="2072,-2139" coordsize="92,146" path="m2131,-2139l2104,-2139,2094,-2136,2079,-2124,2075,-2113,2075,-2097,2096,-2072,2096,-2071,2088,-2070,2082,-2066,2074,-2053,2072,-2045,2072,-2032,2107,-1993,2127,-1993,2135,-1994,2148,-2000,2152,-2004,2158,-2011,2114,-2011,2112,-2012,2101,-2040,2101,-2043,2114,-2061,2156,-2061,2153,-2066,2147,-2070,2139,-2071,2139,-2072,2143,-2073,2146,-2074,2151,-2078,2153,-2080,2113,-2080,2110,-2082,2105,-2088,2103,-2093,2103,-2113,2108,-2120,2157,-2120,2156,-2124,2141,-2136,2131,-2139e" filled="t" fillcolor="#000000" stroked="f">
                <v:path arrowok="t"/>
                <v:fill/>
              </v:shape>
              <v:shape style="position:absolute;left:2072;top:-2139;width:92;height:146" coordorigin="2072,-2139" coordsize="92,146" path="m2156,-2061l2121,-2061,2123,-2060,2128,-2058,2134,-2032,2134,-2030,2121,-2011,2158,-2011,2159,-2012,2161,-2017,2162,-2022,2163,-2027,2163,-2032,2163,-2045,2161,-2053,2156,-2061e" filled="t" fillcolor="#000000" stroked="f">
                <v:path arrowok="t"/>
                <v:fill/>
              </v:shape>
              <v:shape style="position:absolute;left:2072;top:-2139;width:92;height:146" coordorigin="2072,-2139" coordsize="92,146" path="m2157,-2120l2127,-2120,2132,-2113,2132,-2093,2130,-2088,2125,-2082,2122,-2080,2153,-2080,2160,-2097,2160,-2113,2157,-2120e" filled="t" fillcolor="#000000" stroked="f">
                <v:path arrowok="t"/>
                <v:fill/>
              </v:shape>
            </v:group>
            <v:group style="position:absolute;left:2169;top:-2139;width:78;height:144" coordorigin="2169,-2139" coordsize="78,144">
              <v:shape style="position:absolute;left:2169;top:-2139;width:78;height:144" coordorigin="2169,-2139" coordsize="78,144" path="m2247,-2025l2220,-2025,2220,-1995,2247,-1995,2247,-2025e" filled="t" fillcolor="#000000" stroked="f">
                <v:path arrowok="t"/>
                <v:fill/>
              </v:shape>
              <v:shape style="position:absolute;left:2169;top:-2139;width:78;height:144" coordorigin="2169,-2139" coordsize="78,144" path="m2247,-2139l2217,-2139,2169,-2049,2169,-2025,2261,-2025,2261,-2048,2192,-2048,2220,-2102,2247,-2102,2247,-2139e" filled="t" fillcolor="#000000" stroked="f">
                <v:path arrowok="t"/>
                <v:fill/>
              </v:shape>
              <v:shape style="position:absolute;left:2169;top:-2139;width:78;height:144" coordorigin="2169,-2139" coordsize="78,144" path="m2247,-2102l2220,-2102,2220,-2048,2247,-2048,2247,-2102e" filled="t" fillcolor="#000000" stroked="f">
                <v:path arrowok="t"/>
                <v:fill/>
              </v:shape>
            </v:group>
            <v:group style="position:absolute;left:3752;top:-2740;width:94;height:178" coordorigin="3752,-2740" coordsize="94,178">
              <v:shape style="position:absolute;left:3752;top:-2740;width:94;height:178" coordorigin="3752,-2740" coordsize="94,178" path="m3780,-2625l3752,-2625,3752,-2614,3771,-2584,3777,-2582,3783,-2580,3792,-2580,3792,-2562,3805,-2562,3805,-2580,3818,-2581,3828,-2584,3842,-2597,3843,-2601,3792,-2601,3789,-2601,3787,-2602,3785,-2604,3784,-2606,3783,-2607,3781,-2612,3781,-2614,3780,-2619,3780,-2625e" filled="t" fillcolor="#000000" stroked="f">
                <v:path arrowok="t"/>
                <v:fill/>
              </v:shape>
              <v:shape style="position:absolute;left:3752;top:-2740;width:94;height:178" coordorigin="3752,-2740" coordsize="94,178" path="m3805,-2740l3792,-2740,3792,-2726,3780,-2724,3770,-2720,3757,-2707,3754,-2697,3754,-2675,3756,-2667,3765,-2654,3772,-2649,3792,-2642,3792,-2601,3805,-2601,3805,-2637,3844,-2637,3805,-2666,3805,-2672,3792,-2672,3785,-2676,3782,-2681,3782,-2697,3785,-2702,3792,-2704,3840,-2704,3840,-2705,3805,-2726,3805,-2740e" filled="t" fillcolor="#000000" stroked="f">
                <v:path arrowok="t"/>
                <v:fill/>
              </v:shape>
              <v:shape style="position:absolute;left:3752;top:-2740;width:94;height:178" coordorigin="3752,-2740" coordsize="94,178" path="m3844,-2637l3805,-2637,3809,-2635,3812,-2632,3816,-2626,3817,-2622,3817,-2613,3816,-2610,3812,-2604,3809,-2602,3805,-2601,3843,-2601,3846,-2607,3846,-2628,3845,-2633,3844,-2637e" filled="t" fillcolor="#000000" stroked="f">
                <v:path arrowok="t"/>
                <v:fill/>
              </v:shape>
              <v:shape style="position:absolute;left:3752;top:-2740;width:94;height:178" coordorigin="3752,-2740" coordsize="94,178" path="m3805,-2704l3792,-2704,3792,-2672,3805,-2672,3805,-2704e" filled="t" fillcolor="#000000" stroked="f">
                <v:path arrowok="t"/>
                <v:fill/>
              </v:shape>
              <v:shape style="position:absolute;left:3752;top:-2740;width:94;height:178" coordorigin="3752,-2740" coordsize="94,178" path="m3840,-2704l3805,-2704,3808,-2703,3811,-2701,3813,-2694,3814,-2690,3814,-2685,3842,-2685,3842,-2692,3842,-2696,3840,-2704e" filled="t" fillcolor="#000000" stroked="f">
                <v:path arrowok="t"/>
                <v:fill/>
              </v:shape>
            </v:group>
            <v:group style="position:absolute;left:3851;top:-2726;width:78;height:144" coordorigin="3851,-2726" coordsize="78,144">
              <v:shape style="position:absolute;left:3851;top:-2726;width:78;height:144" coordorigin="3851,-2726" coordsize="78,144" path="m3928,-2612l3902,-2612,3902,-2582,3928,-2582,3928,-2612e" filled="t" fillcolor="#000000" stroked="f">
                <v:path arrowok="t"/>
                <v:fill/>
              </v:shape>
              <v:shape style="position:absolute;left:3851;top:-2726;width:78;height:144" coordorigin="3851,-2726" coordsize="78,144" path="m3928,-2726l3898,-2726,3851,-2636,3851,-2612,3942,-2612,3942,-2635,3873,-2635,3901,-2689,3928,-2689,3928,-2726e" filled="t" fillcolor="#000000" stroked="f">
                <v:path arrowok="t"/>
                <v:fill/>
              </v:shape>
              <v:shape style="position:absolute;left:3851;top:-2726;width:78;height:144" coordorigin="3851,-2726" coordsize="78,144" path="m3928,-2689l3902,-2689,3902,-2635,3928,-2635,3928,-2689e" filled="t" fillcolor="#000000" stroked="f">
                <v:path arrowok="t"/>
                <v:fill/>
              </v:shape>
            </v:group>
            <v:group style="position:absolute;left:3949;top:-2726;width:90;height:146" coordorigin="3949,-2726" coordsize="90,146">
              <v:shape style="position:absolute;left:3949;top:-2726;width:90;height:146" coordorigin="3949,-2726" coordsize="90,146" path="m4003,-2726l3983,-2726,3975,-2724,3949,-2669,3949,-2634,3949,-2625,3985,-2580,4004,-2580,4013,-2582,4019,-2586,4025,-2590,4029,-2596,4031,-2598,3991,-2598,3988,-2599,3978,-2630,3978,-2675,3991,-2707,4031,-2707,4026,-2715,4021,-2719,4010,-2724,4003,-2726e" filled="t" fillcolor="#000000" stroked="f">
                <v:path arrowok="t"/>
                <v:fill/>
              </v:shape>
              <v:shape style="position:absolute;left:3949;top:-2726;width:90;height:146" coordorigin="3949,-2726" coordsize="90,146" path="m4031,-2707l3997,-2707,3999,-2706,4004,-2704,4010,-2634,4009,-2630,3997,-2598,4031,-2598,4035,-2610,4037,-2618,4039,-2636,4039,-2646,4039,-2671,4038,-2679,4035,-2697,4033,-2704,4031,-2707e" filled="t" fillcolor="#000000" stroked="f">
                <v:path arrowok="t"/>
                <v:fill/>
              </v:shape>
            </v:group>
            <v:group style="position:absolute;left:4046;top:-2726;width:90;height:146" coordorigin="4046,-2726" coordsize="90,146">
              <v:shape style="position:absolute;left:4046;top:-2726;width:90;height:146" coordorigin="4046,-2726" coordsize="90,146" path="m4100,-2726l4081,-2726,4072,-2724,4047,-2669,4046,-2634,4047,-2625,4083,-2580,4102,-2580,4110,-2582,4122,-2590,4127,-2596,4128,-2598,4088,-2598,4086,-2599,4076,-2630,4076,-2675,4088,-2707,4129,-2707,4127,-2710,4123,-2715,4119,-2719,4107,-2724,4100,-2726e" filled="t" fillcolor="#000000" stroked="f">
                <v:path arrowok="t"/>
                <v:fill/>
              </v:shape>
              <v:shape style="position:absolute;left:4046;top:-2726;width:90;height:146" coordorigin="4046,-2726" coordsize="90,146" path="m4129,-2707l4094,-2707,4097,-2706,4101,-2704,4107,-2634,4107,-2630,4094,-2598,4128,-2598,4133,-2610,4135,-2618,4136,-2636,4136,-2646,4136,-2671,4136,-2679,4133,-2697,4130,-2704,4129,-2707e" filled="t" fillcolor="#000000" stroked="f">
                <v:path arrowok="t"/>
                <v:fill/>
              </v:shape>
            </v:group>
            <v:group style="position:absolute;left:5592;top:-3422;width:94;height:178" coordorigin="5592,-3422" coordsize="94,178">
              <v:shape style="position:absolute;left:5592;top:-3422;width:94;height:178" coordorigin="5592,-3422" coordsize="94,178" path="m5620,-3307l5592,-3307,5592,-3296,5611,-3266,5617,-3264,5623,-3262,5632,-3262,5632,-3244,5645,-3244,5645,-3262,5658,-3263,5668,-3266,5682,-3279,5683,-3283,5632,-3283,5629,-3283,5627,-3284,5625,-3286,5624,-3288,5623,-3289,5621,-3294,5620,-3296,5620,-3301,5620,-3307e" filled="t" fillcolor="#000000" stroked="f">
                <v:path arrowok="t"/>
                <v:fill/>
              </v:shape>
              <v:shape style="position:absolute;left:5592;top:-3422;width:94;height:178" coordorigin="5592,-3422" coordsize="94,178" path="m5645,-3422l5632,-3422,5632,-3408,5620,-3406,5610,-3402,5597,-3389,5594,-3379,5594,-3357,5596,-3349,5605,-3336,5612,-3331,5632,-3324,5632,-3283,5645,-3283,5645,-3319,5684,-3319,5683,-3323,5681,-3326,5679,-3329,5677,-3332,5645,-3348,5645,-3354,5632,-3354,5625,-3358,5622,-3363,5622,-3379,5625,-3384,5632,-3386,5680,-3386,5680,-3387,5678,-3391,5675,-3394,5672,-3398,5645,-3408,5645,-3422e" filled="t" fillcolor="#000000" stroked="f">
                <v:path arrowok="t"/>
                <v:fill/>
              </v:shape>
              <v:shape style="position:absolute;left:5592;top:-3422;width:94;height:178" coordorigin="5592,-3422" coordsize="94,178" path="m5684,-3319l5645,-3319,5649,-3317,5652,-3314,5656,-3308,5657,-3304,5657,-3295,5656,-3292,5652,-3286,5649,-3284,5645,-3283,5683,-3283,5686,-3289,5686,-3310,5685,-3315,5684,-3319e" filled="t" fillcolor="#000000" stroked="f">
                <v:path arrowok="t"/>
                <v:fill/>
              </v:shape>
              <v:shape style="position:absolute;left:5592;top:-3422;width:94;height:178" coordorigin="5592,-3422" coordsize="94,178" path="m5645,-3386l5632,-3386,5632,-3354,5645,-3354,5645,-3386e" filled="t" fillcolor="#000000" stroked="f">
                <v:path arrowok="t"/>
                <v:fill/>
              </v:shape>
              <v:shape style="position:absolute;left:5592;top:-3422;width:94;height:178" coordorigin="5592,-3422" coordsize="94,178" path="m5680,-3386l5645,-3386,5648,-3385,5651,-3383,5653,-3376,5654,-3372,5654,-3367,5682,-3367,5682,-3374,5682,-3378,5680,-3386e" filled="t" fillcolor="#000000" stroked="f">
                <v:path arrowok="t"/>
                <v:fill/>
              </v:shape>
            </v:group>
            <v:group style="position:absolute;left:5690;top:-3408;width:78;height:144" coordorigin="5690,-3408" coordsize="78,144">
              <v:shape style="position:absolute;left:5690;top:-3408;width:78;height:144" coordorigin="5690,-3408" coordsize="78,144" path="m5768,-3294l5742,-3294,5742,-3264,5768,-3264,5768,-3294e" filled="t" fillcolor="#000000" stroked="f">
                <v:path arrowok="t"/>
                <v:fill/>
              </v:shape>
              <v:shape style="position:absolute;left:5690;top:-3408;width:78;height:144" coordorigin="5690,-3408" coordsize="78,144" path="m5768,-3408l5738,-3408,5690,-3318,5690,-3294,5782,-3294,5782,-3317,5713,-3317,5741,-3371,5768,-3371,5768,-3408e" filled="t" fillcolor="#000000" stroked="f">
                <v:path arrowok="t"/>
                <v:fill/>
              </v:shape>
              <v:shape style="position:absolute;left:5690;top:-3408;width:78;height:144" coordorigin="5690,-3408" coordsize="78,144" path="m5768,-3371l5742,-3371,5742,-3317,5768,-3317,5768,-3371e" filled="t" fillcolor="#000000" stroked="f">
                <v:path arrowok="t"/>
                <v:fill/>
              </v:shape>
            </v:group>
            <v:group style="position:absolute;left:5789;top:-3408;width:88;height:144" coordorigin="5789,-3408" coordsize="88,144">
              <v:shape style="position:absolute;left:5789;top:-3408;width:88;height:144" coordorigin="5789,-3408" coordsize="88,144" path="m5874,-3389l5842,-3389,5847,-3383,5847,-3364,5832,-3338,5815,-3322,5789,-3270,5789,-3264,5877,-3264,5877,-3287,5823,-3287,5824,-3289,5825,-3293,5830,-3300,5833,-3304,5838,-3308,5854,-3323,5876,-3381,5874,-3389e" filled="t" fillcolor="#000000" stroked="f">
                <v:path arrowok="t"/>
                <v:fill/>
              </v:shape>
              <v:shape style="position:absolute;left:5789;top:-3408;width:88;height:144" coordorigin="5789,-3408" coordsize="88,144" path="m5848,-3408l5818,-3408,5807,-3404,5792,-3390,5789,-3380,5789,-3361,5817,-3361,5817,-3368,5817,-3375,5829,-3389,5874,-3389,5873,-3391,5859,-3404,5848,-3408e" filled="t" fillcolor="#000000" stroked="f">
                <v:path arrowok="t"/>
                <v:fill/>
              </v:shape>
            </v:group>
            <v:group style="position:absolute;left:5886;top:-3408;width:90;height:146" coordorigin="5886,-3408" coordsize="90,146">
              <v:shape style="position:absolute;left:5886;top:-3408;width:90;height:146" coordorigin="5886,-3408" coordsize="90,146" path="m5940,-3408l5920,-3408,5912,-3406,5886,-3351,5886,-3316,5887,-3308,5922,-3262,5942,-3262,5950,-3264,5956,-3268,5962,-3272,5967,-3278,5968,-3280,5928,-3280,5925,-3281,5915,-3312,5916,-3357,5928,-3389,5969,-3389,5963,-3397,5959,-3401,5947,-3406,5940,-3408e" filled="t" fillcolor="#000000" stroked="f">
                <v:path arrowok="t"/>
                <v:fill/>
              </v:shape>
              <v:shape style="position:absolute;left:5886;top:-3408;width:90;height:146" coordorigin="5886,-3408" coordsize="90,146" path="m5969,-3389l5934,-3389,5937,-3388,5941,-3386,5947,-3316,5947,-3312,5934,-3280,5968,-3280,5973,-3292,5975,-3300,5976,-3318,5976,-3328,5976,-3353,5975,-3361,5973,-3379,5970,-3386,5969,-3389e" filled="t" fillcolor="#000000" stroked="f">
                <v:path arrowok="t"/>
                <v:fill/>
              </v:shape>
            </v:group>
            <v:group style="position:absolute;left:9283;top:-3811;width:94;height:178" coordorigin="9283,-3811" coordsize="94,178">
              <v:shape style="position:absolute;left:9283;top:-3811;width:94;height:178" coordorigin="9283,-3811" coordsize="94,178" path="m9311,-3696l9283,-3696,9283,-3686,9303,-3656,9308,-3653,9315,-3652,9323,-3651,9323,-3634,9336,-3634,9336,-3651,9349,-3652,9360,-3656,9374,-3669,9375,-3672,9323,-3672,9320,-3673,9311,-3691,9311,-3696e" filled="t" fillcolor="#000000" stroked="f">
                <v:path arrowok="t"/>
                <v:fill/>
              </v:shape>
              <v:shape style="position:absolute;left:9283;top:-3811;width:94;height:178" coordorigin="9283,-3811" coordsize="94,178" path="m9336,-3811l9323,-3811,9323,-3797,9311,-3796,9301,-3792,9288,-3778,9285,-3769,9285,-3746,9287,-3738,9296,-3725,9303,-3720,9323,-3713,9323,-3672,9336,-3672,9336,-3708,9375,-3708,9336,-3737,9336,-3743,9323,-3743,9316,-3747,9313,-3753,9313,-3769,9316,-3774,9323,-3776,9371,-3776,9371,-3776,9336,-3797,9336,-3811e" filled="t" fillcolor="#000000" stroked="f">
                <v:path arrowok="t"/>
                <v:fill/>
              </v:shape>
              <v:shape style="position:absolute;left:9283;top:-3811;width:94;height:178" coordorigin="9283,-3811" coordsize="94,178" path="m9375,-3708l9336,-3708,9340,-3706,9343,-3704,9347,-3698,9348,-3694,9348,-3685,9347,-3681,9343,-3675,9340,-3673,9336,-3672,9375,-3672,9377,-3679,9377,-3700,9376,-3705,9375,-3708e" filled="t" fillcolor="#000000" stroked="f">
                <v:path arrowok="t"/>
                <v:fill/>
              </v:shape>
              <v:shape style="position:absolute;left:9283;top:-3811;width:94;height:178" coordorigin="9283,-3811" coordsize="94,178" path="m9336,-3776l9323,-3776,9323,-3743,9336,-3743,9336,-3776e" filled="t" fillcolor="#000000" stroked="f">
                <v:path arrowok="t"/>
                <v:fill/>
              </v:shape>
              <v:shape style="position:absolute;left:9283;top:-3811;width:94;height:178" coordorigin="9283,-3811" coordsize="94,178" path="m9371,-3776l9336,-3776,9340,-3775,9342,-3772,9345,-3765,9345,-3761,9346,-3756,9374,-3756,9374,-3763,9373,-3768,9371,-3776e" filled="t" fillcolor="#000000" stroked="f">
                <v:path arrowok="t"/>
                <v:fill/>
              </v:shape>
            </v:group>
            <v:group style="position:absolute;left:9382;top:-3797;width:78;height:144" coordorigin="9382,-3797" coordsize="78,144">
              <v:shape style="position:absolute;left:9382;top:-3797;width:78;height:144" coordorigin="9382,-3797" coordsize="78,144" path="m9460,-3683l9433,-3683,9433,-3653,9460,-3653,9460,-3683e" filled="t" fillcolor="#000000" stroked="f">
                <v:path arrowok="t"/>
                <v:fill/>
              </v:shape>
              <v:shape style="position:absolute;left:9382;top:-3797;width:78;height:144" coordorigin="9382,-3797" coordsize="78,144" path="m9460,-3797l9429,-3797,9382,-3707,9382,-3683,9473,-3683,9473,-3706,9404,-3706,9432,-3761,9460,-3761,9460,-3797e" filled="t" fillcolor="#000000" stroked="f">
                <v:path arrowok="t"/>
                <v:fill/>
              </v:shape>
              <v:shape style="position:absolute;left:9382;top:-3797;width:78;height:144" coordorigin="9382,-3797" coordsize="78,144" path="m9460,-3761l9433,-3761,9433,-3706,9460,-3706,9460,-3761e" filled="t" fillcolor="#000000" stroked="f">
                <v:path arrowok="t"/>
                <v:fill/>
              </v:shape>
            </v:group>
            <v:group style="position:absolute;left:9480;top:-3797;width:89;height:146" coordorigin="9480,-3797" coordsize="89,146">
              <v:shape style="position:absolute;left:9480;top:-3797;width:89;height:146" coordorigin="9480,-3797" coordsize="89,146" path="m9508,-3695l9480,-3695,9480,-3681,9484,-3670,9498,-3655,9508,-3651,9532,-3651,9564,-3670,9518,-3670,9514,-3672,9510,-3681,9509,-3687,9508,-3695e" filled="t" fillcolor="#000000" stroked="f">
                <v:path arrowok="t"/>
                <v:fill/>
              </v:shape>
              <v:shape style="position:absolute;left:9480;top:-3797;width:89;height:146" coordorigin="9480,-3797" coordsize="89,146" path="m9564,-3778l9529,-3778,9532,-3777,9537,-3771,9538,-3767,9538,-3755,9538,-3753,9524,-3736,9512,-3736,9512,-3717,9526,-3717,9529,-3717,9540,-3687,9540,-3681,9528,-3670,9564,-3670,9567,-3674,9569,-3684,9570,-3689,9570,-3703,9568,-3711,9560,-3723,9553,-3727,9544,-3728,9544,-3729,9551,-3730,9556,-3734,9564,-3744,9566,-3752,9566,-3773,9564,-3778e" filled="t" fillcolor="#000000" stroked="f">
                <v:path arrowok="t"/>
                <v:fill/>
              </v:shape>
              <v:shape style="position:absolute;left:9480;top:-3797;width:89;height:146" coordorigin="9480,-3797" coordsize="89,146" path="m9538,-3797l9511,-3797,9500,-3794,9486,-3780,9482,-3769,9482,-3755,9509,-3755,9509,-3761,9510,-3767,9521,-3778,9564,-3778,9562,-3782,9548,-3794,9538,-3797e" filled="t" fillcolor="#000000" stroked="f">
                <v:path arrowok="t"/>
                <v:fill/>
              </v:shape>
            </v:group>
            <v:group style="position:absolute;left:9577;top:-3797;width:90;height:146" coordorigin="9577,-3797" coordsize="90,146">
              <v:shape style="position:absolute;left:9577;top:-3797;width:90;height:146" coordorigin="9577,-3797" coordsize="90,146" path="m9631,-3797l9612,-3797,9603,-3795,9578,-3740,9577,-3705,9578,-3697,9614,-3651,9633,-3651,9641,-3653,9653,-3661,9658,-3667,9659,-3670,9619,-3670,9617,-3670,9607,-3701,9607,-3747,9619,-3778,9660,-3778,9658,-3781,9655,-3787,9650,-3791,9638,-3796,9631,-3797e" filled="t" fillcolor="#000000" stroked="f">
                <v:path arrowok="t"/>
                <v:fill/>
              </v:shape>
              <v:shape style="position:absolute;left:9577;top:-3797;width:90;height:146" coordorigin="9577,-3797" coordsize="90,146" path="m9660,-3778l9625,-3778,9628,-3777,9632,-3775,9638,-3705,9638,-3701,9626,-3670,9659,-3670,9664,-3681,9666,-3689,9667,-3708,9667,-3717,9667,-3743,9667,-3751,9664,-3769,9661,-3776,9660,-3778e" filled="t" fillcolor="#000000" stroked="f">
                <v:path arrowok="t"/>
                <v:fill/>
              </v:shape>
            </v:group>
            <v:group style="position:absolute;left:7438;top:-3784;width:94;height:178" coordorigin="7438,-3784" coordsize="94,178">
              <v:shape style="position:absolute;left:7438;top:-3784;width:94;height:178" coordorigin="7438,-3784" coordsize="94,178" path="m7466,-3669l7438,-3669,7438,-3659,7457,-3629,7462,-3626,7469,-3625,7477,-3624,7477,-3607,7490,-3607,7490,-3624,7504,-3625,7514,-3629,7528,-3642,7529,-3645,7477,-3645,7475,-3646,7466,-3664,7466,-3669e" filled="t" fillcolor="#000000" stroked="f">
                <v:path arrowok="t"/>
                <v:fill/>
              </v:shape>
              <v:shape style="position:absolute;left:7438;top:-3784;width:94;height:178" coordorigin="7438,-3784" coordsize="94,178" path="m7490,-3784l7477,-3784,7477,-3770,7465,-3769,7456,-3765,7443,-3751,7440,-3742,7439,-3719,7442,-3711,7450,-3698,7457,-3693,7477,-3686,7477,-3645,7490,-3645,7490,-3681,7530,-3681,7490,-3710,7490,-3716,7477,-3716,7471,-3720,7467,-3726,7467,-3742,7471,-3747,7477,-3749,7525,-3749,7525,-3749,7490,-3770,7490,-3784e" filled="t" fillcolor="#000000" stroked="f">
                <v:path arrowok="t"/>
                <v:fill/>
              </v:shape>
              <v:shape style="position:absolute;left:7438;top:-3784;width:94;height:178" coordorigin="7438,-3784" coordsize="94,178" path="m7530,-3681l7490,-3681,7494,-3679,7497,-3677,7501,-3671,7502,-3667,7502,-3658,7501,-3654,7498,-3648,7495,-3646,7490,-3645,7529,-3645,7531,-3652,7531,-3673,7531,-3678,7530,-3681e" filled="t" fillcolor="#000000" stroked="f">
                <v:path arrowok="t"/>
                <v:fill/>
              </v:shape>
              <v:shape style="position:absolute;left:7438;top:-3784;width:94;height:178" coordorigin="7438,-3784" coordsize="94,178" path="m7490,-3749l7477,-3749,7477,-3716,7490,-3716,7490,-3749e" filled="t" fillcolor="#000000" stroked="f">
                <v:path arrowok="t"/>
                <v:fill/>
              </v:shape>
              <v:shape style="position:absolute;left:7438;top:-3784;width:94;height:178" coordorigin="7438,-3784" coordsize="94,178" path="m7525,-3749l7490,-3749,7494,-3748,7496,-3745,7499,-3738,7500,-3734,7500,-3729,7528,-3729,7528,-3736,7527,-3741,7525,-3749e" filled="t" fillcolor="#000000" stroked="f">
                <v:path arrowok="t"/>
                <v:fill/>
              </v:shape>
            </v:group>
            <v:group style="position:absolute;left:7536;top:-3770;width:78;height:144" coordorigin="7536,-3770" coordsize="78,144">
              <v:shape style="position:absolute;left:7536;top:-3770;width:78;height:144" coordorigin="7536,-3770" coordsize="78,144" path="m7614,-3656l7587,-3656,7587,-3626,7614,-3626,7614,-3656e" filled="t" fillcolor="#000000" stroked="f">
                <v:path arrowok="t"/>
                <v:fill/>
              </v:shape>
              <v:shape style="position:absolute;left:7536;top:-3770;width:78;height:144" coordorigin="7536,-3770" coordsize="78,144" path="m7614,-3770l7584,-3770,7536,-3680,7536,-3656,7628,-3656,7628,-3679,7559,-3679,7587,-3734,7614,-3734,7614,-3770e" filled="t" fillcolor="#000000" stroked="f">
                <v:path arrowok="t"/>
                <v:fill/>
              </v:shape>
              <v:shape style="position:absolute;left:7536;top:-3770;width:78;height:144" coordorigin="7536,-3770" coordsize="78,144" path="m7614,-3734l7587,-3734,7587,-3679,7614,-3679,7614,-3734e" filled="t" fillcolor="#000000" stroked="f">
                <v:path arrowok="t"/>
                <v:fill/>
              </v:shape>
            </v:group>
            <v:group style="position:absolute;left:7634;top:-3770;width:88;height:144" coordorigin="7634,-3770" coordsize="88,144">
              <v:shape style="position:absolute;left:7634;top:-3770;width:88;height:144" coordorigin="7634,-3770" coordsize="88,144" path="m7719,-3751l7688,-3751,7693,-3745,7693,-3726,7678,-3700,7661,-3685,7634,-3633,7634,-3626,7723,-3626,7723,-3649,7669,-3649,7669,-3652,7671,-3655,7676,-3663,7679,-3666,7683,-3670,7700,-3685,7722,-3744,7719,-3751e" filled="t" fillcolor="#000000" stroked="f">
                <v:path arrowok="t"/>
                <v:fill/>
              </v:shape>
              <v:shape style="position:absolute;left:7634;top:-3770;width:88;height:144" coordorigin="7634,-3770" coordsize="88,144" path="m7694,-3770l7663,-3770,7652,-3767,7638,-3752,7634,-3742,7634,-3723,7662,-3723,7662,-3730,7663,-3737,7675,-3751,7719,-3751,7718,-3753,7704,-3767,7694,-3770e" filled="t" fillcolor="#000000" stroked="f">
                <v:path arrowok="t"/>
                <v:fill/>
              </v:shape>
            </v:group>
            <v:group style="position:absolute;left:7731;top:-3770;width:92;height:146" coordorigin="7731,-3770" coordsize="92,146">
              <v:shape style="position:absolute;left:7731;top:-3770;width:92;height:146" coordorigin="7731,-3770" coordsize="92,146" path="m7762,-3660l7734,-3660,7734,-3653,7769,-3624,7786,-3624,7795,-3626,7808,-3635,7813,-3641,7814,-3643,7771,-3643,7767,-3644,7763,-3650,7762,-3655,7762,-3660e" filled="t" fillcolor="#000000" stroked="f">
                <v:path arrowok="t"/>
                <v:fill/>
              </v:shape>
              <v:shape style="position:absolute;left:7731;top:-3770;width:92;height:146" coordorigin="7731,-3770" coordsize="92,146" path="m7822,-3686l7793,-3686,7793,-3674,7793,-3669,7779,-3643,7814,-3643,7819,-3655,7821,-3664,7822,-3682,7822,-3686e" filled="t" fillcolor="#000000" stroked="f">
                <v:path arrowok="t"/>
                <v:fill/>
              </v:shape>
              <v:shape style="position:absolute;left:7731;top:-3770;width:92;height:146" coordorigin="7731,-3770" coordsize="92,146" path="m7787,-3770l7761,-3770,7749,-3766,7735,-3748,7731,-3735,7731,-3712,7760,-3674,7773,-3674,7778,-3675,7787,-3680,7791,-3682,7793,-3686,7822,-3686,7823,-3695,7770,-3695,7766,-3698,7761,-3706,7760,-3712,7760,-3731,7772,-3751,7814,-3751,7812,-3756,7807,-3761,7795,-3768,7787,-3770e" filled="t" fillcolor="#000000" stroked="f">
                <v:path arrowok="t"/>
                <v:fill/>
              </v:shape>
              <v:shape style="position:absolute;left:7731;top:-3770;width:92;height:146" coordorigin="7731,-3770" coordsize="92,146" path="m7814,-3751l7779,-3751,7782,-3750,7786,-3748,7792,-3712,7791,-3706,7786,-3698,7782,-3695,7823,-3695,7823,-3713,7822,-3720,7820,-3736,7818,-3744,7814,-3751e" filled="t" fillcolor="#000000" stroked="f">
                <v:path arrowok="t"/>
                <v:fill/>
              </v:shape>
              <v:shape style="position:absolute;left:9722;top:-1265;width:1455;height:418" type="#_x0000_t75">
                <v:imagedata r:id="rId49" o:title=""/>
              </v:shape>
            </v:group>
            <w10:wrap type="none"/>
          </v:group>
        </w:pict>
      </w:r>
      <w:r>
        <w:rPr/>
        <w:pict>
          <v:group style="position:absolute;margin-left:103.563896pt;margin-top:-23.299023pt;width:370.2489pt;height:.1pt;mso-position-horizontal-relative:page;mso-position-vertical-relative:paragraph;z-index:-3281" coordorigin="2071,-466" coordsize="7405,2">
            <v:shape style="position:absolute;left:2071;top:-466;width:7405;height:2" coordorigin="2071,-466" coordsize="7405,0" path="m2071,-466l9476,-466e" filled="f" stroked="t" strokeweight=".254pt" strokecolor="#A1A1A4">
              <v:path arrowok="t"/>
            </v:shape>
          </v:group>
          <w10:wrap type="none"/>
        </w:pict>
      </w:r>
      <w:r>
        <w:rPr/>
        <w:pict>
          <v:group style="position:absolute;margin-left:81.751564pt;margin-top:-94.332726pt;width:11.789982pt;height:6.286pt;mso-position-horizontal-relative:page;mso-position-vertical-relative:paragraph;z-index:-3276" coordorigin="1635,-1887" coordsize="236,126">
            <v:group style="position:absolute;left:1638;top:-1882;width:76;height:117" coordorigin="1638,-1882" coordsize="76,117">
              <v:shape style="position:absolute;left:1638;top:-1882;width:76;height:117" coordorigin="1638,-1882" coordsize="76,117" path="m1682,-1882l1670,-1882,1665,-1881,1638,-1815,1638,-1809,1670,-1765,1682,-1765,1687,-1766,1691,-1768,1695,-1769,1699,-1772,1704,-1777,1670,-1777,1665,-1779,1652,-1814,1652,-1837,1655,-1853,1656,-1856,1672,-1870,1704,-1870,1699,-1875,1695,-1878,1687,-1881,1682,-1882e" filled="t" fillcolor="#A1A1A4" stroked="f">
                <v:path arrowok="t"/>
                <v:fill/>
              </v:shape>
              <v:shape style="position:absolute;left:1638;top:-1882;width:76;height:117" coordorigin="1638,-1882" coordsize="76,117" path="m1704,-1870l1680,-1870,1683,-1869,1688,-1866,1699,-1814,1699,-1804,1682,-1777,1704,-1777,1714,-1814,1714,-1837,1705,-1869,1704,-1870e" filled="t" fillcolor="#A1A1A4" stroked="f">
                <v:path arrowok="t"/>
                <v:fill/>
              </v:shape>
            </v:group>
            <v:group style="position:absolute;left:1736;top:-1884;width:132;height:121" coordorigin="1736,-1884" coordsize="132,121">
              <v:shape style="position:absolute;left:1736;top:-1884;width:132;height:121" coordorigin="1736,-1884" coordsize="132,121" path="m1853,-1884l1839,-1884,1751,-1763,1765,-1763,1853,-1884e" filled="t" fillcolor="#A1A1A4" stroked="f">
                <v:path arrowok="t"/>
                <v:fill/>
              </v:shape>
              <v:shape style="position:absolute;left:1736;top:-1884;width:132;height:121" coordorigin="1736,-1884" coordsize="132,121" path="m1847,-1830l1837,-1830,1833,-1829,1816,-1792,1817,-1788,1838,-1765,1847,-1765,1851,-1766,1858,-1770,1860,-1772,1862,-1774,1839,-1774,1836,-1775,1828,-1803,1829,-1808,1839,-1821,1862,-1821,1861,-1823,1858,-1826,1852,-1829,1847,-1830e" filled="t" fillcolor="#A1A1A4" stroked="f">
                <v:path arrowok="t"/>
                <v:fill/>
              </v:shape>
              <v:shape style="position:absolute;left:1736;top:-1884;width:132;height:121" coordorigin="1736,-1884" coordsize="132,121" path="m1862,-1821l1845,-1821,1848,-1820,1852,-1817,1853,-1815,1854,-1813,1855,-1811,1855,-1808,1856,-1803,1856,-1792,1845,-1774,1862,-1774,1868,-1803,1868,-1806,1867,-1811,1866,-1814,1865,-1818,1862,-1821e" filled="t" fillcolor="#A1A1A4" stroked="f">
                <v:path arrowok="t"/>
                <v:fill/>
              </v:shape>
              <v:shape style="position:absolute;left:1736;top:-1884;width:132;height:121" coordorigin="1736,-1884" coordsize="132,121" path="m1767,-1882l1757,-1882,1753,-1881,1736,-1844,1736,-1840,1757,-1817,1767,-1817,1771,-1818,1777,-1821,1780,-1824,1781,-1826,1759,-1826,1756,-1827,1748,-1844,1748,-1854,1759,-1873,1782,-1873,1781,-1875,1778,-1878,1775,-1879,1771,-1881,1767,-1882e" filled="t" fillcolor="#A1A1A4" stroked="f">
                <v:path arrowok="t"/>
                <v:fill/>
              </v:shape>
              <v:shape style="position:absolute;left:1736;top:-1884;width:132;height:121" coordorigin="1736,-1884" coordsize="132,121" path="m1782,-1873l1765,-1873,1768,-1872,1771,-1869,1773,-1867,1775,-1863,1775,-1860,1776,-1854,1776,-1844,1769,-1828,1767,-1827,1765,-1826,1781,-1826,1788,-1854,1788,-1858,1786,-1866,1785,-1869,1782,-1873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78.403999pt;margin-top:-60.257725pt;width:15.137448pt;height:6.286pt;mso-position-horizontal-relative:page;mso-position-vertical-relative:paragraph;z-index:-3275" coordorigin="1568,-1205" coordsize="303,126">
            <v:group style="position:absolute;left:1576;top:-1137;width:47;height:13" coordorigin="1576,-1137" coordsize="47,13">
              <v:shape style="position:absolute;left:1576;top:-1137;width:47;height:13" coordorigin="1576,-1137" coordsize="47,13" path="m1576,-1131l1623,-1131e" filled="f" stroked="t" strokeweight=".75pt" strokecolor="#A1A1A4">
                <v:path arrowok="t"/>
              </v:shape>
            </v:group>
            <v:group style="position:absolute;left:1636;top:-1199;width:77;height:115" coordorigin="1636,-1199" coordsize="77,115">
              <v:shape style="position:absolute;left:1636;top:-1199;width:77;height:115" coordorigin="1636,-1199" coordsize="77,115" path="m1650,-1116l1636,-1116,1636,-1114,1668,-1084,1680,-1084,1686,-1085,1696,-1089,1700,-1092,1704,-1096,1671,-1096,1668,-1096,1652,-1108,1651,-1111,1650,-1113,1650,-1116e" filled="t" fillcolor="#A1A1A4" stroked="f">
                <v:path arrowok="t"/>
                <v:fill/>
              </v:shape>
              <v:shape style="position:absolute;left:1636;top:-1199;width:77;height:115" coordorigin="1636,-1199" coordsize="77,115" path="m1705,-1149l1677,-1149,1680,-1148,1686,-1146,1699,-1127,1699,-1118,1678,-1096,1704,-1096,1713,-1128,1712,-1134,1708,-1144,1706,-1148,1705,-1149e" filled="t" fillcolor="#A1A1A4" stroked="f">
                <v:path arrowok="t"/>
                <v:fill/>
              </v:shape>
              <v:shape style="position:absolute;left:1636;top:-1199;width:77;height:115" coordorigin="1636,-1199" coordsize="77,115" path="m1707,-1199l1650,-1199,1639,-1139,1651,-1138,1654,-1141,1657,-1144,1664,-1148,1668,-1149,1705,-1149,1701,-1153,1655,-1153,1654,-1153,1660,-1186,1707,-1186,1707,-1199e" filled="t" fillcolor="#A1A1A4" stroked="f">
                <v:path arrowok="t"/>
                <v:fill/>
              </v:shape>
              <v:shape style="position:absolute;left:1636;top:-1199;width:77;height:115" coordorigin="1636,-1199" coordsize="77,115" path="m1681,-1161l1672,-1161,1668,-1161,1660,-1158,1657,-1156,1655,-1153,1701,-1153,1699,-1155,1695,-1157,1686,-1160,1681,-1161e" filled="t" fillcolor="#A1A1A4" stroked="f">
                <v:path arrowok="t"/>
                <v:fill/>
              </v:shape>
            </v:group>
            <v:group style="position:absolute;left:1736;top:-1203;width:132;height:121" coordorigin="1736,-1203" coordsize="132,121">
              <v:shape style="position:absolute;left:1736;top:-1203;width:132;height:121" coordorigin="1736,-1203" coordsize="132,121" path="m1853,-1203l1839,-1203,1751,-1082,1765,-1082,1853,-1203e" filled="t" fillcolor="#A1A1A4" stroked="f">
                <v:path arrowok="t"/>
                <v:fill/>
              </v:shape>
              <v:shape style="position:absolute;left:1736;top:-1203;width:132;height:121" coordorigin="1736,-1203" coordsize="132,121" path="m1847,-1149l1837,-1149,1833,-1148,1816,-1111,1817,-1107,1837,-1084,1847,-1084,1851,-1084,1858,-1088,1860,-1090,1862,-1092,1839,-1092,1836,-1093,1828,-1111,1828,-1121,1839,-1140,1862,-1140,1861,-1142,1858,-1144,1852,-1148,1847,-1149e" filled="t" fillcolor="#A1A1A4" stroked="f">
                <v:path arrowok="t"/>
                <v:fill/>
              </v:shape>
              <v:shape style="position:absolute;left:1736;top:-1203;width:132;height:121" coordorigin="1736,-1203" coordsize="132,121" path="m1862,-1140l1845,-1140,1848,-1139,1852,-1136,1853,-1134,1855,-1129,1855,-1127,1856,-1121,1856,-1111,1849,-1095,1848,-1093,1845,-1092,1862,-1092,1868,-1121,1868,-1125,1866,-1133,1865,-1136,1862,-1140e" filled="t" fillcolor="#A1A1A4" stroked="f">
                <v:path arrowok="t"/>
                <v:fill/>
              </v:shape>
              <v:shape style="position:absolute;left:1736;top:-1203;width:132;height:121" coordorigin="1736,-1203" coordsize="132,121" path="m1767,-1201l1757,-1201,1753,-1200,1736,-1163,1736,-1159,1757,-1135,1767,-1135,1771,-1136,1777,-1140,1780,-1142,1781,-1144,1759,-1144,1756,-1145,1753,-1148,1751,-1150,1750,-1153,1749,-1155,1749,-1157,1748,-1163,1748,-1173,1749,-1178,1759,-1192,1782,-1192,1781,-1194,1778,-1196,1771,-1200,1767,-1201e" filled="t" fillcolor="#A1A1A4" stroked="f">
                <v:path arrowok="t"/>
                <v:fill/>
              </v:shape>
              <v:shape style="position:absolute;left:1736;top:-1203;width:132;height:121" coordorigin="1736,-1203" coordsize="132,121" path="m1782,-1192l1765,-1192,1768,-1191,1771,-1188,1776,-1173,1776,-1163,1765,-1144,1781,-1144,1788,-1173,1788,-1177,1787,-1181,1786,-1185,1785,-1188,1782,-1192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73.889pt;margin-top:-26.184725pt;width:19.652448pt;height:6.286pt;mso-position-horizontal-relative:page;mso-position-vertical-relative:paragraph;z-index:-3274" coordorigin="1478,-524" coordsize="393,126">
            <v:group style="position:absolute;left:1485;top:-456;width:47;height:13" coordorigin="1485,-456" coordsize="47,13">
              <v:shape style="position:absolute;left:1485;top:-456;width:47;height:13" coordorigin="1485,-456" coordsize="47,13" path="m1485,-449l1532,-449e" filled="f" stroked="t" strokeweight=".75pt" strokecolor="#A1A1A4">
                <v:path arrowok="t"/>
              </v:shape>
            </v:group>
            <v:group style="position:absolute;left:1554;top:-519;width:44;height:115" coordorigin="1554,-519" coordsize="44,115">
              <v:shape style="position:absolute;left:1554;top:-519;width:44;height:115" coordorigin="1554,-519" coordsize="44,115" path="m1598,-519l1588,-519,1587,-515,1585,-511,1583,-508,1581,-506,1579,-503,1573,-500,1570,-499,1562,-498,1558,-497,1554,-497,1554,-486,1584,-486,1584,-404,1598,-404,1598,-519e" filled="t" fillcolor="#A1A1A4" stroked="f">
                <v:path arrowok="t"/>
                <v:fill/>
              </v:shape>
            </v:group>
            <v:group style="position:absolute;left:1638;top:-519;width:76;height:117" coordorigin="1638,-519" coordsize="76,117">
              <v:shape style="position:absolute;left:1638;top:-519;width:76;height:117" coordorigin="1638,-519" coordsize="76,117" path="m1682,-519l1670,-519,1665,-518,1638,-451,1638,-443,1670,-402,1682,-402,1687,-403,1695,-406,1699,-409,1704,-414,1670,-414,1665,-416,1652,-451,1652,-474,1672,-507,1704,-507,1699,-512,1695,-515,1687,-518,1682,-519e" filled="t" fillcolor="#A1A1A4" stroked="f">
                <v:path arrowok="t"/>
                <v:fill/>
              </v:shape>
              <v:shape style="position:absolute;left:1638;top:-519;width:76;height:117" coordorigin="1638,-519" coordsize="76,117" path="m1704,-507l1680,-507,1683,-506,1688,-503,1699,-451,1699,-441,1682,-414,1704,-414,1714,-451,1714,-474,1705,-507,1704,-507e" filled="t" fillcolor="#A1A1A4" stroked="f">
                <v:path arrowok="t"/>
                <v:fill/>
              </v:shape>
            </v:group>
            <v:group style="position:absolute;left:1736;top:-521;width:132;height:121" coordorigin="1736,-521" coordsize="132,121">
              <v:shape style="position:absolute;left:1736;top:-521;width:132;height:121" coordorigin="1736,-521" coordsize="132,121" path="m1853,-521l1839,-521,1751,-401,1765,-401,1853,-521e" filled="t" fillcolor="#A1A1A4" stroked="f">
                <v:path arrowok="t"/>
                <v:fill/>
              </v:shape>
              <v:shape style="position:absolute;left:1736;top:-521;width:132;height:121" coordorigin="1736,-521" coordsize="132,121" path="m1847,-467l1837,-467,1833,-466,1816,-429,1817,-426,1837,-402,1847,-402,1851,-403,1858,-407,1860,-409,1862,-411,1839,-411,1836,-412,1828,-429,1828,-440,1839,-458,1862,-458,1861,-460,1858,-463,1852,-466,1847,-467e" filled="t" fillcolor="#A1A1A4" stroked="f">
                <v:path arrowok="t"/>
                <v:fill/>
              </v:shape>
              <v:shape style="position:absolute;left:1736;top:-521;width:132;height:121" coordorigin="1736,-521" coordsize="132,121" path="m1862,-458l1845,-458,1848,-457,1852,-454,1853,-452,1855,-448,1855,-445,1856,-440,1856,-429,1845,-411,1862,-411,1868,-440,1868,-443,1866,-451,1865,-455,1862,-458e" filled="t" fillcolor="#A1A1A4" stroked="f">
                <v:path arrowok="t"/>
                <v:fill/>
              </v:shape>
              <v:shape style="position:absolute;left:1736;top:-521;width:132;height:121" coordorigin="1736,-521" coordsize="132,121" path="m1767,-519l1757,-519,1753,-518,1736,-481,1736,-477,1757,-454,1767,-454,1771,-455,1777,-459,1780,-461,1781,-463,1759,-463,1756,-464,1748,-481,1748,-492,1759,-510,1782,-510,1781,-512,1778,-515,1771,-518,1767,-519e" filled="t" fillcolor="#A1A1A4" stroked="f">
                <v:path arrowok="t"/>
                <v:fill/>
              </v:shape>
              <v:shape style="position:absolute;left:1736;top:-521;width:132;height:121" coordorigin="1736,-521" coordsize="132,121" path="m1782,-510l1765,-510,1768,-509,1771,-506,1773,-504,1775,-500,1775,-497,1776,-492,1776,-481,1765,-463,1781,-463,1788,-492,1788,-495,1786,-503,1785,-507,1782,-510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31.5pt;margin-top:19.190374pt;width:267.859pt;height:.1pt;mso-position-horizontal-relative:page;mso-position-vertical-relative:paragraph;z-index:-3264" coordorigin="630,384" coordsize="5357,2">
            <v:shape style="position:absolute;left:630;top:384;width:5357;height:2" coordorigin="630,384" coordsize="5357,0" path="m630,384l5987,384e" filled="f" stroked="t" strokeweight=".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Notes: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Benefit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levels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measu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average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actuarial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values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(not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shown).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2009-10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data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does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not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include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CIGNA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ellPoint;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does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not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materially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impact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overall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market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ends.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70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2.879944pt;width:549pt;height:.1pt;mso-position-horizontal-relative:page;mso-position-vertical-relative:paragraph;z-index:-3283" coordorigin="630,458" coordsize="10980,2">
            <v:shape style="position:absolute;left:630;top:458;width:10980;height:2" coordorigin="630,458" coordsize="10980,0" path="m630,458l11610,458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(paye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-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data)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NumType w:start="10"/>
          <w:pgMar w:footer="441" w:header="0" w:top="780" w:bottom="640" w:left="520" w:right="520"/>
          <w:footerReference w:type="default" r:id="rId46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31.5pt;margin-top:-22.253223pt;width:174pt;height:.1pt;mso-position-horizontal-relative:page;mso-position-vertical-relative:paragraph;z-index:-3267" coordorigin="630,-445" coordsize="3480,2">
            <v:shape style="position:absolute;left:630;top:-445;width:3480;height:2" coordorigin="630,-445" coordsize="3480,0" path="m630,-445l4110,-445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4"/>
        </w:rPr>
        <w:t>Se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4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7"/>
          <w:w w:val="74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1"/>
        </w:rPr>
        <w:t>CHI</w:t>
      </w:r>
      <w:r>
        <w:rPr>
          <w:rFonts w:ascii="Arial" w:hAnsi="Arial" w:cs="Arial" w:eastAsia="Arial"/>
          <w:sz w:val="40"/>
          <w:szCs w:val="40"/>
          <w:color w:val="005581"/>
          <w:spacing w:val="-21"/>
          <w:w w:val="75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-21"/>
          <w:w w:val="108"/>
        </w:rPr>
        <w:t>’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7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-12"/>
          <w:w w:val="10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100"/>
        </w:rPr>
        <w:t>2014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92" w:lineRule="auto"/>
        <w:ind w:left="290" w:right="157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Employe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33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Su</w:t>
      </w:r>
      <w:r>
        <w:rPr>
          <w:rFonts w:ascii="Arial" w:hAnsi="Arial" w:cs="Arial" w:eastAsia="Arial"/>
          <w:sz w:val="40"/>
          <w:szCs w:val="40"/>
          <w:color w:val="005581"/>
          <w:spacing w:val="6"/>
          <w:w w:val="76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v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6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y</w:t>
      </w:r>
      <w:r>
        <w:rPr>
          <w:rFonts w:ascii="Arial" w:hAnsi="Arial" w:cs="Arial" w:eastAsia="Arial"/>
          <w:sz w:val="40"/>
          <w:szCs w:val="40"/>
          <w:color w:val="005581"/>
          <w:spacing w:val="16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87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or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mor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2"/>
        </w:rPr>
        <w:t>in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82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orm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79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tion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8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bou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17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employe</w:t>
      </w:r>
      <w:r>
        <w:rPr>
          <w:rFonts w:ascii="Arial" w:hAnsi="Arial" w:cs="Arial" w:eastAsia="Arial"/>
          <w:sz w:val="40"/>
          <w:szCs w:val="40"/>
          <w:color w:val="005581"/>
          <w:spacing w:val="-14"/>
          <w:w w:val="78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100"/>
        </w:rPr>
        <w:t>-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10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sponsore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14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insurance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3" w:after="0" w:line="292" w:lineRule="auto"/>
        <w:ind w:left="290" w:right="-89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n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th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Commonwealth.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7"/>
        </w:rPr>
        <w:t>Result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7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7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7"/>
        </w:rPr>
        <w:t>ar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7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20"/>
          <w:w w:val="77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expected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3" w:after="0" w:line="240" w:lineRule="auto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n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3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100"/>
        </w:rPr>
        <w:t>2014.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35" w:after="0" w:line="307" w:lineRule="auto"/>
        <w:ind w:right="1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impacte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changin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factors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Adjustin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ferences,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remaine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virtually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unchange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sinc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inflation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3.6%.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13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7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219pt;margin-top:-.376373pt;width:11.25pt;height:11.25pt;mso-position-horizontal-relative:page;mso-position-vertical-relative:paragraph;z-index:-3268" coordorigin="4380,-8" coordsize="225,225">
            <v:shape style="position:absolute;left:4380;top:-8;width:225;height:225" coordorigin="4380,-8" coordsize="225,225" path="m4380,217l4605,217,4605,-8,4380,-8,438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right="14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-to-paye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comparison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level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complicate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ference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desig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status,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amon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factors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instance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uft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ufts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($45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PMPM)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its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benefi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level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relativ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most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Englan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(HNE),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conversel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lowes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14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($38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PMPM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)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14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-1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-1"/>
        </w:rPr>
        <w:t>while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35" w:after="0" w:line="307" w:lineRule="auto"/>
        <w:ind w:right="8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levels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notable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informatio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alone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sufficien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evaluat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whethe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efficien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appropriate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representativ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broad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spectru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fering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market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som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prefe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20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lowe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up-fron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cost-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sharin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migh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prefe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reverse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represented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uft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7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406.5pt;margin-top:-.376358pt;width:11.25pt;height:11.25pt;mso-position-horizontal-relative:page;mso-position-vertical-relative:paragraph;z-index:-3266" coordorigin="8130,-8" coordsize="225,225">
            <v:shape style="position:absolute;left:8130;top:-8;width:225;height:225" coordorigin="8130,-8" coordsize="225,225" path="m8130,217l8355,217,8355,-8,8130,-8,813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6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80" w:lineRule="atLeast"/>
        <w:ind w:right="16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increase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acros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marke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sector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sligh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94"/>
          <w:b/>
          <w:bCs/>
          <w:position w:val="5"/>
        </w:rPr>
        <w:t>15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9"/>
          <w:w w:val="94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94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9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bot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  <w:position w:val="0"/>
        </w:rPr>
        <w:t>Individua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  <w:position w:val="0"/>
        </w:rPr>
        <w:t>segmen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  <w:position w:val="0"/>
        </w:rPr>
        <w:t>Me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95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  <w:position w:val="0"/>
        </w:rPr>
        <w:t>ge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  <w:position w:val="0"/>
        </w:rPr>
        <w:t>Marke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Mid-Siz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9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marke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7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sector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7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reported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notabl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8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9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increase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9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6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20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6"/>
          <w:w w:val="94"/>
          <w:position w:val="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5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2012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498" w:space="362"/>
            <w:col w:w="3444" w:space="306"/>
            <w:col w:w="3590"/>
          </w:cols>
        </w:sectPr>
      </w:pPr>
      <w:rPr/>
    </w:p>
    <w:p>
      <w:pPr>
        <w:spacing w:before="61" w:after="0" w:line="215" w:lineRule="exact"/>
        <w:ind w:left="110" w:right="-69"/>
        <w:jc w:val="left"/>
        <w:tabs>
          <w:tab w:pos="3580" w:val="left"/>
          <w:tab w:pos="386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w w:val="225"/>
          <w:position w:val="-1"/>
        </w:rPr>
      </w:r>
      <w:r>
        <w:rPr>
          <w:rFonts w:ascii="Times New Roman" w:hAnsi="Times New Roman" w:cs="Times New Roman" w:eastAsia="Times New Roman"/>
          <w:sz w:val="19"/>
          <w:szCs w:val="19"/>
          <w:w w:val="225"/>
          <w:u w:val="single" w:color="005581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w w:val="100"/>
          <w:u w:val="single" w:color="005581"/>
          <w:position w:val="-1"/>
        </w:rPr>
        <w:tab/>
      </w:r>
      <w:r>
        <w:rPr>
          <w:rFonts w:ascii="Times New Roman" w:hAnsi="Times New Roman" w:cs="Times New Roman" w:eastAsia="Times New Roman"/>
          <w:sz w:val="19"/>
          <w:szCs w:val="19"/>
          <w:w w:val="100"/>
          <w:u w:val="single" w:color="005581"/>
          <w:position w:val="-1"/>
        </w:rPr>
      </w:r>
      <w:r>
        <w:rPr>
          <w:rFonts w:ascii="Times New Roman" w:hAnsi="Times New Roman" w:cs="Times New Roman" w:eastAsia="Times New Roman"/>
          <w:sz w:val="19"/>
          <w:szCs w:val="19"/>
          <w:w w:val="100"/>
          <w:position w:val="-1"/>
        </w:rPr>
      </w:r>
      <w:r>
        <w:rPr>
          <w:rFonts w:ascii="Times New Roman" w:hAnsi="Times New Roman" w:cs="Times New Roman" w:eastAsia="Times New Roman"/>
          <w:sz w:val="19"/>
          <w:szCs w:val="19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  <w:position w:val="-1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ferin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lowes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benefit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61" w:after="0" w:line="214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  <w:position w:val="-1"/>
        </w:rPr>
        <w:t>(+3.9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  <w:position w:val="-1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  <w:position w:val="-1"/>
        </w:rPr>
        <w:t>+4.1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  <w:position w:val="-1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respectively).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6871" w:space="739"/>
            <w:col w:w="359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40" w:after="0" w:line="240" w:lineRule="auto"/>
        <w:ind w:left="80" w:right="28"/>
        <w:jc w:val="center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81.688599pt;margin-top:226.964294pt;width:11.852948pt;height:6.286pt;mso-position-horizontal-relative:page;mso-position-vertical-relative:page;z-index:-3277" coordorigin="1634,4539" coordsize="237,126">
            <v:group style="position:absolute;left:1636;top:4546;width:77;height:115" coordorigin="1636,4546" coordsize="77,115">
              <v:shape style="position:absolute;left:1636;top:4546;width:77;height:115" coordorigin="1636,4546" coordsize="77,115" path="m1650,4628l1636,4628,1636,4634,1668,4661,1680,4661,1686,4660,1696,4656,1700,4653,1704,4649,1671,4649,1668,4648,1650,4631,1650,4628e" filled="t" fillcolor="#A1A1A4" stroked="f">
                <v:path arrowok="t"/>
                <v:fill/>
              </v:shape>
              <v:shape style="position:absolute;left:1636;top:4546;width:77;height:115" coordorigin="1636,4546" coordsize="77,115" path="m1705,4595l1677,4595,1680,4596,1686,4599,1699,4618,1699,4626,1698,4630,1697,4634,1695,4637,1678,4649,1704,4649,1713,4616,1712,4610,1710,4605,1708,4600,1706,4596,1705,4595e" filled="t" fillcolor="#A1A1A4" stroked="f">
                <v:path arrowok="t"/>
                <v:fill/>
              </v:shape>
              <v:shape style="position:absolute;left:1636;top:4546;width:77;height:115" coordorigin="1636,4546" coordsize="77,115" path="m1707,4546l1650,4546,1639,4606,1651,4606,1654,4603,1657,4600,1664,4596,1668,4595,1705,4595,1701,4591,1655,4591,1654,4591,1660,4558,1707,4558,1707,4546e" filled="t" fillcolor="#A1A1A4" stroked="f">
                <v:path arrowok="t"/>
                <v:fill/>
              </v:shape>
              <v:shape style="position:absolute;left:1636;top:4546;width:77;height:115" coordorigin="1636,4546" coordsize="77,115" path="m1681,4583l1672,4583,1668,4584,1660,4587,1657,4589,1655,4591,1701,4591,1699,4590,1695,4587,1686,4584,1681,4583e" filled="t" fillcolor="#A1A1A4" stroked="f">
                <v:path arrowok="t"/>
                <v:fill/>
              </v:shape>
            </v:group>
            <v:group style="position:absolute;left:1736;top:4542;width:132;height:121" coordorigin="1736,4542" coordsize="132,121">
              <v:shape style="position:absolute;left:1736;top:4542;width:132;height:121" coordorigin="1736,4542" coordsize="132,121" path="m1853,4542l1839,4542,1751,4662,1765,4662,1853,4542e" filled="t" fillcolor="#A1A1A4" stroked="f">
                <v:path arrowok="t"/>
                <v:fill/>
              </v:shape>
              <v:shape style="position:absolute;left:1736;top:4542;width:132;height:121" coordorigin="1736,4542" coordsize="132,121" path="m1847,4596l1837,4596,1833,4597,1816,4634,1817,4637,1838,4661,1847,4661,1851,4660,1858,4656,1860,4654,1862,4652,1839,4652,1836,4651,1828,4623,1829,4618,1839,4605,1862,4605,1861,4603,1858,4600,1852,4597,1847,4596e" filled="t" fillcolor="#A1A1A4" stroked="f">
                <v:path arrowok="t"/>
                <v:fill/>
              </v:shape>
              <v:shape style="position:absolute;left:1736;top:4542;width:132;height:121" coordorigin="1736,4542" coordsize="132,121" path="m1862,4605l1845,4605,1848,4606,1852,4609,1853,4611,1854,4613,1855,4615,1855,4618,1856,4623,1856,4634,1845,4652,1862,4652,1868,4623,1868,4620,1867,4615,1866,4612,1865,4608,1862,4605e" filled="t" fillcolor="#A1A1A4" stroked="f">
                <v:path arrowok="t"/>
                <v:fill/>
              </v:shape>
              <v:shape style="position:absolute;left:1736;top:4542;width:132;height:121" coordorigin="1736,4542" coordsize="132,121" path="m1767,4544l1757,4544,1753,4545,1736,4582,1736,4586,1757,4609,1767,4609,1771,4608,1777,4604,1780,4602,1781,4600,1759,4600,1756,4599,1748,4582,1748,4571,1759,4553,1782,4553,1781,4551,1778,4548,1775,4547,1771,4545,1767,4544e" filled="t" fillcolor="#A1A1A4" stroked="f">
                <v:path arrowok="t"/>
                <v:fill/>
              </v:shape>
              <v:shape style="position:absolute;left:1736;top:4542;width:132;height:121" coordorigin="1736,4542" coordsize="132,121" path="m1782,4553l1765,4553,1768,4554,1771,4557,1773,4559,1775,4563,1775,4566,1776,4571,1776,4582,1769,4598,1767,4599,1765,4600,1781,4600,1788,4571,1788,4568,1786,4560,1785,4556,1782,4553e" filled="t" fillcolor="#A1A1A4" stroked="f">
                <v:path arrowok="t"/>
                <v:fill/>
              </v:shape>
            </v:group>
            <w10:wrap type="none"/>
          </v:group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12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Benefit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levels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2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2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measu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2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actuarial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value,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measu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2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2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2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oportion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expenditu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3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cove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3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198" w:right="104"/>
        <w:jc w:val="center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versus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patient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cost-sharing.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Supplement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93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echnical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Appendix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4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4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detail.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87" w:after="0" w:line="307" w:lineRule="auto"/>
        <w:ind w:left="227" w:right="-41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13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Adjusting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factors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such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oup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size,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geograph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age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gender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membership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yields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metric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called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“adjusted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emiums,”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which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eased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only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0.4%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between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2011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2013.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Supplement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information.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0" w:after="0" w:line="240" w:lineRule="auto"/>
        <w:ind w:left="-30" w:right="109"/>
        <w:jc w:val="center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14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Those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“la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94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ger”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payers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include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comme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cial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7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payers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  <w:position w:val="0"/>
        </w:rPr>
        <w:t>Massachusetts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5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eport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mo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  <w:position w:val="0"/>
        </w:rPr>
        <w:t>50,000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88" w:right="140"/>
        <w:jc w:val="center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fully-insu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5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95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contract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members.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4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4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</w:rPr>
        <w:t>information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contract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membership,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95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5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Supplement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95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10.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87" w:after="0" w:line="308" w:lineRule="auto"/>
        <w:ind w:left="117" w:right="329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572.006897pt;margin-top:45.231434pt;width:8.382pt;height:.1pt;mso-position-horizontal-relative:page;mso-position-vertical-relative:paragraph;z-index:-3263" coordorigin="11440,905" coordsize="168,2">
            <v:shape style="position:absolute;left:11440;top:905;width:168;height:2" coordorigin="11440,905" coordsize="168,0" path="m11440,905l11608,905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15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Employers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egated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following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employee-size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categories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analysis: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Individuals,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Small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oup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(1-50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  <w:position w:val="0"/>
        </w:rPr>
        <w:t>en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7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  <w:position w:val="0"/>
        </w:rPr>
        <w:t>ollees),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9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Mid-Size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oup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(51-100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employees),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La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1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oup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(101-499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employees),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Jumbo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oup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(500+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employees).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Small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oup,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only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those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459" w:space="321"/>
            <w:col w:w="5420"/>
          </w:cols>
        </w:sectPr>
      </w:pPr>
      <w:rPr/>
    </w:p>
    <w:p>
      <w:pPr>
        <w:spacing w:before="79" w:after="0" w:line="240" w:lineRule="auto"/>
        <w:ind w:right="82"/>
        <w:jc w:val="righ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Th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large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1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plan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ha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highe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10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premium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14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i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6"/>
          <w:b/>
          <w:bCs/>
        </w:rPr>
        <w:t>2013,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15" w:lineRule="exact"/>
        <w:ind w:right="83"/>
        <w:jc w:val="right"/>
        <w:rPr>
          <w:rFonts w:ascii="HelveticaNeue-CondensedBold" w:hAnsi="HelveticaNeue-CondensedBold" w:cs="HelveticaNeue-CondensedBold" w:eastAsia="HelveticaNeue-CondensedBold"/>
          <w:sz w:val="19"/>
          <w:szCs w:val="19"/>
        </w:rPr>
      </w:pPr>
      <w:rPr/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bu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t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thei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r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benefi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t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level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s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wer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e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als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o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  <w:position w:val="-1"/>
        </w:rPr>
        <w:t>highe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-13"/>
          <w:w w:val="100"/>
          <w:b/>
          <w:bCs/>
          <w:position w:val="-1"/>
        </w:rPr>
        <w:t>r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  <w:position w:val="-1"/>
        </w:rPr>
        <w:t>.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160" w:lineRule="exact"/>
        <w:ind w:left="7441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563.68103pt;margin-top:2.102733pt;width:16.819pt;height:16.819pt;mso-position-horizontal-relative:page;mso-position-vertical-relative:paragraph;z-index:-3257" coordorigin="11274,42" coordsize="336,336">
            <v:shape style="position:absolute;left:11274;top:42;width:336;height:336" coordorigin="11274,42" coordsize="336,336" path="m11274,378l11610,378,11610,42,11274,42,11274,378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Fully-Insu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3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Market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3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emiums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and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Benefit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0" w:lineRule="exact"/>
        <w:ind w:right="210"/>
        <w:jc w:val="right"/>
        <w:tabs>
          <w:tab w:pos="336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Levels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Relative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to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Statewide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2"/>
        </w:rPr>
        <w:t>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verage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86"/>
          <w:b/>
          <w:bCs/>
          <w:position w:val="6"/>
        </w:rPr>
        <w:t>6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68" w:lineRule="auto"/>
        <w:ind w:left="5937" w:right="90" w:firstLine="110"/>
        <w:jc w:val="righ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171.150436pt;margin-top:38.211559pt;width:244.085645pt;height:201.5901pt;mso-position-horizontal-relative:page;mso-position-vertical-relative:paragraph;z-index:-3261" coordorigin="3423,764" coordsize="4882,4032">
            <v:shape style="position:absolute;left:4075;top:764;width:4102;height:3844" type="#_x0000_t75">
              <v:imagedata r:id="rId50" o:title=""/>
            </v:shape>
            <v:group style="position:absolute;left:6141;top:1451;width:2;height:10" coordorigin="6141,1451" coordsize="2,10">
              <v:shape style="position:absolute;left:6141;top:1451;width:2;height:10" coordorigin="6141,1451" coordsize="0,10" path="m6141,1451l6141,1461e" filled="f" stroked="t" strokeweight="0pt" strokecolor="#A1A1A4">
                <v:path arrowok="t"/>
              </v:shape>
            </v:group>
            <v:group style="position:absolute;left:4133;top:840;width:3986;height:2" coordorigin="4133,840" coordsize="3986,2">
              <v:shape style="position:absolute;left:4133;top:840;width:3986;height:2" coordorigin="4133,840" coordsize="3986,0" path="m4133,840l5979,840,6193,840,8119,840e" filled="f" stroked="t" strokeweight=".258pt" strokecolor="#A1A1A4">
                <v:path arrowok="t"/>
              </v:shape>
            </v:group>
            <v:group style="position:absolute;left:4133;top:2071;width:3986;height:2" coordorigin="4133,2071" coordsize="3986,2">
              <v:shape style="position:absolute;left:4133;top:2071;width:3986;height:2" coordorigin="4133,2071" coordsize="3986,0" path="m4133,2071l6338,2071,6493,2071,8119,2071e" filled="f" stroked="t" strokeweight=".258pt" strokecolor="#A1A1A4">
                <v:path arrowok="t"/>
              </v:shape>
            </v:group>
            <v:group style="position:absolute;left:4112;top:1456;width:3986;height:2" coordorigin="4112,1456" coordsize="3986,2">
              <v:shape style="position:absolute;left:4112;top:1456;width:3986;height:2" coordorigin="4112,1456" coordsize="3986,0" path="m4112,1456l6317,1456,6472,1456,8098,1456e" filled="f" stroked="t" strokeweight=".258pt" strokecolor="#A1A1A4">
                <v:path arrowok="t"/>
              </v:shape>
            </v:group>
            <v:group style="position:absolute;left:4125;top:3919;width:3994;height:2" coordorigin="4125,3919" coordsize="3994,2">
              <v:shape style="position:absolute;left:4125;top:3919;width:3994;height:2" coordorigin="4125,3919" coordsize="3994,0" path="m4125,3919l5944,3919,6187,3919,8119,3919e" filled="f" stroked="t" strokeweight=".258pt" strokecolor="#A1A1A4">
                <v:path arrowok="t"/>
              </v:shape>
            </v:group>
            <v:group style="position:absolute;left:4125;top:3303;width:3994;height:2" coordorigin="4125,3303" coordsize="3994,2">
              <v:shape style="position:absolute;left:4125;top:3303;width:3994;height:2" coordorigin="4125,3303" coordsize="3994,0" path="m4125,3303l5944,3303,6187,3303,8119,3303e" filled="f" stroked="t" strokeweight=".258pt" strokecolor="#A1A1A4">
                <v:path arrowok="t"/>
              </v:shape>
            </v:group>
            <v:group style="position:absolute;left:4133;top:4535;width:3989;height:2" coordorigin="4133,4535" coordsize="3989,2">
              <v:shape style="position:absolute;left:4133;top:4535;width:3989;height:2" coordorigin="4133,4535" coordsize="3989,0" path="m4133,4535l5884,4535,6196,4535,8122,4535e" filled="f" stroked="t" strokeweight=".258pt" strokecolor="#A1A1A4">
                <v:path arrowok="t"/>
              </v:shape>
              <v:shape style="position:absolute;left:4122;top:832;width:4009;height:3711" type="#_x0000_t75">
                <v:imagedata r:id="rId51" o:title=""/>
              </v:shape>
            </v:group>
            <v:group style="position:absolute;left:3724;top:2601;width:78;height:119" coordorigin="3724,2601" coordsize="78,119">
              <v:shape style="position:absolute;left:3724;top:2601;width:78;height:119" coordorigin="3724,2601" coordsize="78,119" path="m3768,2601l3756,2601,3751,2602,3724,2670,3724,2679,3756,2720,3769,2720,3774,2719,3782,2716,3786,2713,3791,2708,3756,2708,3752,2706,3749,2703,3745,2699,3743,2695,3740,2686,3739,2681,3738,2670,3738,2647,3758,2613,3791,2613,3786,2608,3782,2605,3774,2602,3768,2601e" filled="t" fillcolor="#A1A1A4" stroked="f">
                <v:path arrowok="t"/>
                <v:fill/>
              </v:shape>
              <v:shape style="position:absolute;left:3724;top:2601;width:78;height:119" coordorigin="3724,2601" coordsize="78,119" path="m3791,2613l3766,2613,3770,2614,3775,2617,3786,2670,3786,2681,3768,2708,3791,2708,3801,2669,3801,2647,3792,2614,3791,2613e" filled="t" fillcolor="#A1A1A4" stroked="f">
                <v:path arrowok="t"/>
                <v:fill/>
              </v:shape>
            </v:group>
            <v:group style="position:absolute;left:3824;top:2599;width:135;height:123" coordorigin="3824,2599" coordsize="135,123">
              <v:shape style="position:absolute;left:3824;top:2599;width:135;height:123" coordorigin="3824,2599" coordsize="135,123" path="m3942,2599l3928,2599,3839,2722,3854,2722,3942,2599e" filled="t" fillcolor="#A1A1A4" stroked="f">
                <v:path arrowok="t"/>
                <v:fill/>
              </v:shape>
              <v:shape style="position:absolute;left:3824;top:2599;width:135;height:123" coordorigin="3824,2599" coordsize="135,123" path="m3937,2654l3927,2654,3923,2655,3905,2692,3906,2696,3927,2720,3937,2720,3941,2719,3947,2715,3950,2713,3952,2711,3928,2711,3926,2710,3918,2692,3918,2682,3929,2663,3952,2663,3951,2661,3948,2658,3941,2655,3937,2654e" filled="t" fillcolor="#A1A1A4" stroked="f">
                <v:path arrowok="t"/>
                <v:fill/>
              </v:shape>
              <v:shape style="position:absolute;left:3824;top:2599;width:135;height:123" coordorigin="3824,2599" coordsize="135,123" path="m3952,2663l3935,2663,3938,2664,3941,2667,3946,2682,3946,2692,3935,2711,3952,2711,3958,2682,3958,2678,3956,2670,3955,2667,3952,2663e" filled="t" fillcolor="#A1A1A4" stroked="f">
                <v:path arrowok="t"/>
                <v:fill/>
              </v:shape>
              <v:shape style="position:absolute;left:3824;top:2599;width:135;height:123" coordorigin="3824,2599" coordsize="135,123" path="m3855,2601l3845,2601,3841,2602,3824,2639,3824,2643,3845,2667,3855,2667,3859,2666,3866,2663,3869,2660,3870,2658,3847,2658,3844,2657,3841,2654,3839,2652,3838,2650,3837,2647,3837,2645,3836,2642,3836,2639,3836,2629,3837,2625,3837,2623,3847,2610,3871,2610,3869,2608,3866,2605,3860,2602,3855,2601e" filled="t" fillcolor="#A1A1A4" stroked="f">
                <v:path arrowok="t"/>
                <v:fill/>
              </v:shape>
              <v:shape style="position:absolute;left:3824;top:2599;width:135;height:123" coordorigin="3824,2599" coordsize="135,123" path="m3871,2610l3853,2610,3856,2611,3860,2614,3861,2616,3862,2618,3863,2621,3864,2623,3864,2626,3864,2629,3864,2639,3853,2658,3870,2658,3877,2629,3876,2625,3875,2617,3873,2614,3871,2610e" filled="t" fillcolor="#A1A1A4" stroked="f">
                <v:path arrowok="t"/>
                <v:fill/>
              </v:shape>
            </v:group>
            <v:group style="position:absolute;left:3686;top:784;width:44;height:117" coordorigin="3686,784" coordsize="44,117">
              <v:shape style="position:absolute;left:3686;top:784;width:44;height:117" coordorigin="3686,784" coordsize="44,117" path="m3731,784l3720,784,3719,789,3718,792,3690,806,3686,806,3686,817,3717,817,3717,901,3731,901,3731,784e" filled="t" fillcolor="#A1A1A4" stroked="f">
                <v:path arrowok="t"/>
                <v:fill/>
              </v:shape>
            </v:group>
            <v:group style="position:absolute;left:3770;top:786;width:78;height:117" coordorigin="3770,786" coordsize="78,117">
              <v:shape style="position:absolute;left:3770;top:786;width:78;height:117" coordorigin="3770,786" coordsize="78,117" path="m3784,870l3770,870,3770,872,3802,903,3814,903,3820,902,3830,898,3834,895,3838,891,3805,891,3802,890,3796,888,3793,887,3791,885,3789,883,3787,881,3786,878,3785,876,3784,873,3784,870e" filled="t" fillcolor="#A1A1A4" stroked="f">
                <v:path arrowok="t"/>
                <v:fill/>
              </v:shape>
              <v:shape style="position:absolute;left:3770;top:786;width:78;height:117" coordorigin="3770,786" coordsize="78,117" path="m3839,837l3811,837,3814,837,3821,840,3833,859,3833,868,3812,891,3838,891,3848,858,3847,852,3843,842,3840,838,3839,837e" filled="t" fillcolor="#A1A1A4" stroked="f">
                <v:path arrowok="t"/>
                <v:fill/>
              </v:shape>
              <v:shape style="position:absolute;left:3770;top:786;width:78;height:117" coordorigin="3770,786" coordsize="78,117" path="m3842,786l3784,786,3773,847,3785,848,3788,844,3791,842,3798,838,3802,837,3839,837,3835,833,3788,833,3788,832,3794,799,3842,799,3842,786e" filled="t" fillcolor="#A1A1A4" stroked="f">
                <v:path arrowok="t"/>
                <v:fill/>
              </v:shape>
              <v:shape style="position:absolute;left:3770;top:786;width:78;height:117" coordorigin="3770,786" coordsize="78,117" path="m3815,824l3806,824,3802,825,3794,828,3791,830,3788,833,3835,833,3834,831,3829,828,3820,825,3815,824e" filled="t" fillcolor="#A1A1A4" stroked="f">
                <v:path arrowok="t"/>
                <v:fill/>
              </v:shape>
            </v:group>
            <v:group style="position:absolute;left:3871;top:782;width:135;height:123" coordorigin="3871,782" coordsize="135,123">
              <v:shape style="position:absolute;left:3871;top:782;width:135;height:123" coordorigin="3871,782" coordsize="135,123" path="m3990,782l3976,782,3887,905,3901,905,3990,782e" filled="t" fillcolor="#A1A1A4" stroked="f">
                <v:path arrowok="t"/>
                <v:fill/>
              </v:shape>
              <v:shape style="position:absolute;left:3871;top:782;width:135;height:123" coordorigin="3871,782" coordsize="135,123" path="m3985,837l3974,837,3970,838,3953,875,3953,879,3974,903,3984,903,3988,902,3995,899,3998,896,3999,894,3976,894,3973,893,3965,875,3965,865,3976,846,4000,846,3998,844,3996,841,3989,838,3985,837e" filled="t" fillcolor="#A1A1A4" stroked="f">
                <v:path arrowok="t"/>
                <v:fill/>
              </v:shape>
              <v:shape style="position:absolute;left:3871;top:782;width:135;height:123" coordorigin="3871,782" coordsize="135,123" path="m4000,846l3983,846,3985,847,3989,850,3993,865,3993,875,3982,894,3999,894,4006,865,4005,861,4004,853,4002,850,4000,846e" filled="t" fillcolor="#A1A1A4" stroked="f">
                <v:path arrowok="t"/>
                <v:fill/>
              </v:shape>
              <v:shape style="position:absolute;left:3871;top:782;width:135;height:123" coordorigin="3871,782" coordsize="135,123" path="m3903,784l3893,784,3888,785,3871,822,3871,826,3893,850,3903,850,3907,850,3913,846,3916,843,3917,841,3894,841,3892,841,3888,837,3887,835,3886,833,3885,831,3884,828,3884,825,3883,822,3883,812,3884,808,3884,807,3895,793,3918,793,3917,791,3914,789,3907,785,3903,784e" filled="t" fillcolor="#A1A1A4" stroked="f">
                <v:path arrowok="t"/>
                <v:fill/>
              </v:shape>
              <v:shape style="position:absolute;left:3871;top:782;width:135;height:123" coordorigin="3871,782" coordsize="135,123" path="m3918,793l3901,793,3903,794,3907,797,3908,799,3909,802,3910,804,3911,807,3911,809,3912,812,3912,822,3900,841,3917,841,3924,812,3924,808,3922,800,3921,797,3918,793e" filled="t" fillcolor="#A1A1A4" stroked="f">
                <v:path arrowok="t"/>
                <v:fill/>
              </v:shape>
              <v:shape style="position:absolute;left:3423;top:936;width:911;height:3859" type="#_x0000_t75">
                <v:imagedata r:id="rId52" o:title=""/>
              </v:shape>
            </v:group>
            <v:group style="position:absolute;left:3694;top:3271;width:48;height:13" coordorigin="3694,3271" coordsize="48,13">
              <v:shape style="position:absolute;left:3694;top:3271;width:48;height:13" coordorigin="3694,3271" coordsize="48,13" path="m3694,3278l3741,3278e" filled="f" stroked="t" strokeweight=".761pt" strokecolor="#A1A1A4">
                <v:path arrowok="t"/>
              </v:shape>
            </v:group>
            <v:group style="position:absolute;left:3755;top:3209;width:78;height:117" coordorigin="3755,3209" coordsize="78,117">
              <v:shape style="position:absolute;left:3755;top:3209;width:78;height:117" coordorigin="3755,3209" coordsize="78,117" path="m3769,3292l3755,3292,3756,3298,3788,3326,3800,3326,3806,3324,3811,3322,3816,3320,3820,3317,3824,3313,3791,3313,3787,3313,3770,3295,3769,3292e" filled="t" fillcolor="#A1A1A4" stroked="f">
                <v:path arrowok="t"/>
                <v:fill/>
              </v:shape>
              <v:shape style="position:absolute;left:3755;top:3209;width:78;height:117" coordorigin="3755,3209" coordsize="78,117" path="m3825,3259l3796,3259,3800,3260,3806,3262,3809,3264,3814,3269,3816,3272,3817,3275,3818,3278,3819,3282,3819,3290,3818,3294,3817,3298,3816,3301,3797,3313,3824,3313,3834,3280,3833,3274,3829,3264,3826,3260,3825,3259e" filled="t" fillcolor="#A1A1A4" stroked="f">
                <v:path arrowok="t"/>
                <v:fill/>
              </v:shape>
              <v:shape style="position:absolute;left:3755;top:3209;width:78;height:117" coordorigin="3755,3209" coordsize="78,117" path="m3827,3209l3769,3209,3759,3269,3771,3270,3773,3267,3777,3264,3784,3260,3788,3259,3825,3259,3821,3255,3774,3255,3774,3255,3780,3221,3827,3221,3827,3209e" filled="t" fillcolor="#A1A1A4" stroked="f">
                <v:path arrowok="t"/>
                <v:fill/>
              </v:shape>
              <v:shape style="position:absolute;left:3755;top:3209;width:78;height:117" coordorigin="3755,3209" coordsize="78,117" path="m3801,3247l3792,3247,3788,3247,3780,3250,3777,3252,3774,3255,3821,3255,3819,3253,3815,3251,3806,3247,3801,3247e" filled="t" fillcolor="#A1A1A4" stroked="f">
                <v:path arrowok="t"/>
                <v:fill/>
              </v:shape>
            </v:group>
            <v:group style="position:absolute;left:3857;top:3204;width:135;height:123" coordorigin="3857,3204" coordsize="135,123">
              <v:shape style="position:absolute;left:3857;top:3204;width:135;height:123" coordorigin="3857,3204" coordsize="135,123" path="m3976,3204l3961,3204,3873,3327,3887,3327,3976,3204e" filled="t" fillcolor="#A1A1A4" stroked="f">
                <v:path arrowok="t"/>
                <v:fill/>
              </v:shape>
              <v:shape style="position:absolute;left:3857;top:3204;width:135;height:123" coordorigin="3857,3204" coordsize="135,123" path="m3970,3259l3960,3259,3956,3260,3938,3298,3939,3302,3960,3326,3970,3326,3974,3325,3981,3321,3983,3319,3985,3317,3962,3317,3959,3316,3955,3313,3954,3311,3953,3308,3952,3306,3951,3303,3951,3301,3951,3298,3951,3287,3952,3282,3962,3269,3986,3269,3984,3266,3981,3264,3975,3260,3970,3259e" filled="t" fillcolor="#A1A1A4" stroked="f">
                <v:path arrowok="t"/>
                <v:fill/>
              </v:shape>
              <v:shape style="position:absolute;left:3857;top:3204;width:135;height:123" coordorigin="3857,3204" coordsize="135,123" path="m3986,3269l3968,3269,3971,3269,3974,3273,3976,3275,3978,3279,3978,3282,3979,3287,3979,3298,3968,3317,3985,3317,3991,3287,3991,3284,3990,3279,3989,3276,3988,3272,3986,3269e" filled="t" fillcolor="#A1A1A4" stroked="f">
                <v:path arrowok="t"/>
                <v:fill/>
              </v:shape>
              <v:shape style="position:absolute;left:3857;top:3204;width:135;height:123" coordorigin="3857,3204" coordsize="135,123" path="m3889,3207l3878,3207,3874,3207,3857,3245,3857,3249,3878,3273,3888,3273,3892,3272,3899,3268,3902,3266,3903,3264,3880,3264,3877,3263,3869,3245,3869,3235,3876,3218,3878,3216,3880,3216,3904,3216,3902,3213,3900,3211,3893,3207,3889,3207e" filled="t" fillcolor="#A1A1A4" stroked="f">
                <v:path arrowok="t"/>
                <v:fill/>
              </v:shape>
              <v:shape style="position:absolute;left:3857;top:3204;width:135;height:123" coordorigin="3857,3204" coordsize="135,123" path="m3904,3216l3887,3216,3889,3216,3893,3220,3897,3235,3897,3245,3891,3261,3889,3263,3886,3264,3903,3264,3910,3235,3909,3231,3909,3226,3908,3223,3906,3219,3904,3216e" filled="t" fillcolor="#A1A1A4" stroked="f">
                <v:path arrowok="t"/>
                <v:fill/>
              </v:shape>
            </v:group>
            <v:group style="position:absolute;left:3722;top:1997;width:78;height:117" coordorigin="3722,1997" coordsize="78,117">
              <v:shape style="position:absolute;left:3722;top:1997;width:78;height:117" coordorigin="3722,1997" coordsize="78,117" path="m3736,2081l3722,2081,3722,2083,3754,2114,3766,2114,3772,2113,3783,2109,3787,2106,3791,2102,3757,2102,3754,2102,3748,2100,3746,2098,3744,2096,3741,2094,3740,2092,3739,2089,3737,2087,3737,2084,3736,2081e" filled="t" fillcolor="#A1A1A4" stroked="f">
                <v:path arrowok="t"/>
                <v:fill/>
              </v:shape>
              <v:shape style="position:absolute;left:3722;top:1997;width:78;height:117" coordorigin="3722,1997" coordsize="78,117" path="m3792,2048l3763,2048,3767,2048,3773,2051,3786,2071,3786,2079,3764,2102,3791,2102,3801,2069,3800,2063,3796,2053,3793,2049,3792,2048e" filled="t" fillcolor="#A1A1A4" stroked="f">
                <v:path arrowok="t"/>
                <v:fill/>
              </v:shape>
              <v:shape style="position:absolute;left:3722;top:1997;width:78;height:117" coordorigin="3722,1997" coordsize="78,117" path="m3794,1997l3736,1997,3725,2058,3737,2059,3740,2056,3743,2053,3751,2049,3755,2048,3792,2048,3788,2044,3741,2044,3741,2043,3747,2010,3794,2010,3794,1997e" filled="t" fillcolor="#A1A1A4" stroked="f">
                <v:path arrowok="t"/>
                <v:fill/>
              </v:shape>
              <v:shape style="position:absolute;left:3722;top:1997;width:78;height:117" coordorigin="3722,1997" coordsize="78,117" path="m3768,2035l3759,2035,3755,2036,3747,2039,3743,2041,3741,2044,3788,2044,3786,2042,3782,2040,3773,2036,3768,2035e" filled="t" fillcolor="#A1A1A4" stroked="f">
                <v:path arrowok="t"/>
                <v:fill/>
              </v:shape>
            </v:group>
            <v:group style="position:absolute;left:3824;top:1993;width:135;height:123" coordorigin="3824,1993" coordsize="135,123">
              <v:shape style="position:absolute;left:3824;top:1993;width:135;height:123" coordorigin="3824,1993" coordsize="135,123" path="m3942,1993l3928,1993,3839,2116,3854,2116,3942,1993e" filled="t" fillcolor="#A1A1A4" stroked="f">
                <v:path arrowok="t"/>
                <v:fill/>
              </v:shape>
              <v:shape style="position:absolute;left:3824;top:1993;width:135;height:123" coordorigin="3824,1993" coordsize="135,123" path="m3937,2048l3927,2048,3923,2049,3905,2087,3906,2091,3927,2114,3937,2114,3941,2113,3947,2110,3950,2107,3952,2105,3928,2105,3926,2105,3918,2087,3918,2076,3929,2057,3952,2057,3951,2055,3948,2053,3941,2049,3937,2048e" filled="t" fillcolor="#A1A1A4" stroked="f">
                <v:path arrowok="t"/>
                <v:fill/>
              </v:shape>
              <v:shape style="position:absolute;left:3824;top:1993;width:135;height:123" coordorigin="3824,1993" coordsize="135,123" path="m3952,2057l3935,2057,3938,2058,3941,2061,3946,2076,3946,2087,3935,2105,3952,2105,3958,2076,3958,2073,3956,2064,3955,2061,3952,2057e" filled="t" fillcolor="#A1A1A4" stroked="f">
                <v:path arrowok="t"/>
                <v:fill/>
              </v:shape>
              <v:shape style="position:absolute;left:3824;top:1993;width:135;height:123" coordorigin="3824,1993" coordsize="135,123" path="m3855,1995l3845,1995,3841,1996,3824,2034,3824,2038,3845,2062,3855,2062,3859,2061,3866,2057,3869,2055,3870,2053,3847,2053,3844,2052,3841,2049,3839,2047,3838,2044,3837,2042,3837,2039,3836,2036,3836,2034,3836,2023,3837,2020,3837,2018,3847,2004,3871,2004,3869,2002,3866,2000,3860,1996,3855,1995e" filled="t" fillcolor="#A1A1A4" stroked="f">
                <v:path arrowok="t"/>
                <v:fill/>
              </v:shape>
              <v:shape style="position:absolute;left:3824;top:1993;width:135;height:123" coordorigin="3824,1993" coordsize="135,123" path="m3871,2004l3853,2004,3856,2005,3860,2008,3861,2010,3862,2013,3863,2015,3864,2018,3864,2021,3864,2023,3864,2034,3853,2053,3870,2053,3877,2023,3876,2020,3875,2012,3873,2008,3871,2004e" filled="t" fillcolor="#A1A1A4" stroked="f">
                <v:path arrowok="t"/>
                <v:fill/>
              </v:shape>
            </v:group>
            <v:group style="position:absolute;left:3686;top:1390;width:44;height:117" coordorigin="3686,1390" coordsize="44,117">
              <v:shape style="position:absolute;left:3686;top:1390;width:44;height:117" coordorigin="3686,1390" coordsize="44,117" path="m3731,1390l3720,1390,3719,1394,3718,1398,3690,1412,3686,1412,3686,1423,3717,1423,3717,1507,3731,1507,3731,1390e" filled="t" fillcolor="#A1A1A4" stroked="f">
                <v:path arrowok="t"/>
                <v:fill/>
              </v:shape>
            </v:group>
            <v:group style="position:absolute;left:3771;top:1390;width:78;height:119" coordorigin="3771,1390" coordsize="78,119">
              <v:shape style="position:absolute;left:3771;top:1390;width:78;height:119" coordorigin="3771,1390" coordsize="78,119" path="m3816,1390l3804,1390,3799,1391,3771,1459,3771,1467,3804,1509,3816,1509,3821,1508,3830,1505,3833,1502,3839,1497,3804,1497,3799,1495,3786,1459,3786,1436,3806,1402,3839,1402,3833,1397,3830,1394,3821,1391,3816,1390e" filled="t" fillcolor="#A1A1A4" stroked="f">
                <v:path arrowok="t"/>
                <v:fill/>
              </v:shape>
              <v:shape style="position:absolute;left:3771;top:1390;width:78;height:119" coordorigin="3771,1390" coordsize="78,119" path="m3839,1402l3814,1402,3817,1403,3823,1406,3834,1459,3833,1470,3816,1497,3839,1497,3849,1458,3849,1436,3839,1403,3839,1402e" filled="t" fillcolor="#A1A1A4" stroked="f">
                <v:path arrowok="t"/>
                <v:fill/>
              </v:shape>
            </v:group>
            <v:group style="position:absolute;left:3871;top:1388;width:135;height:123" coordorigin="3871,1388" coordsize="135,123">
              <v:shape style="position:absolute;left:3871;top:1388;width:135;height:123" coordorigin="3871,1388" coordsize="135,123" path="m3990,1388l3976,1388,3887,1510,3901,1510,3990,1388e" filled="t" fillcolor="#A1A1A4" stroked="f">
                <v:path arrowok="t"/>
                <v:fill/>
              </v:shape>
              <v:shape style="position:absolute;left:3871;top:1388;width:135;height:123" coordorigin="3871,1388" coordsize="135,123" path="m3985,1443l3974,1443,3970,1444,3953,1481,3953,1485,3974,1509,3984,1509,3988,1508,3995,1504,3998,1502,3999,1500,3976,1500,3973,1499,3965,1481,3965,1471,3976,1452,4000,1452,3998,1449,3996,1447,3989,1444,3985,1443e" filled="t" fillcolor="#A1A1A4" stroked="f">
                <v:path arrowok="t"/>
                <v:fill/>
              </v:shape>
              <v:shape style="position:absolute;left:3871;top:1388;width:135;height:123" coordorigin="3871,1388" coordsize="135,123" path="m4000,1452l3983,1452,3985,1453,3989,1456,3993,1471,3993,1481,3982,1500,3999,1500,4006,1471,4005,1467,4004,1459,4002,1455,4000,1452e" filled="t" fillcolor="#A1A1A4" stroked="f">
                <v:path arrowok="t"/>
                <v:fill/>
              </v:shape>
              <v:shape style="position:absolute;left:3871;top:1388;width:135;height:123" coordorigin="3871,1388" coordsize="135,123" path="m3903,1390l3893,1390,3888,1391,3871,1428,3871,1432,3893,1456,3903,1456,3907,1455,3913,1451,3916,1449,3917,1447,3894,1447,3892,1446,3888,1443,3887,1441,3886,1439,3885,1436,3884,1434,3884,1431,3883,1428,3883,1418,3884,1414,3884,1412,3895,1399,3918,1399,3917,1397,3914,1394,3907,1391,3903,1390e" filled="t" fillcolor="#A1A1A4" stroked="f">
                <v:path arrowok="t"/>
                <v:fill/>
              </v:shape>
              <v:shape style="position:absolute;left:3871;top:1388;width:135;height:123" coordorigin="3871,1388" coordsize="135,123" path="m3918,1399l3901,1399,3903,1400,3907,1403,3908,1405,3909,1407,3910,1410,3911,1412,3911,1415,3912,1418,3912,1428,3900,1447,3917,1447,3924,1418,3924,1414,3922,1406,3921,1403,3918,1399e" filled="t" fillcolor="#A1A1A4" stroked="f">
                <v:path arrowok="t"/>
                <v:fill/>
              </v:shape>
            </v:group>
            <v:group style="position:absolute;left:6007;top:4667;width:78;height:119" coordorigin="6007,4667" coordsize="78,119">
              <v:shape style="position:absolute;left:6007;top:4667;width:78;height:119" coordorigin="6007,4667" coordsize="78,119" path="m6051,4667l6039,4667,6034,4668,6007,4736,6007,4744,6039,4786,6052,4786,6057,4785,6065,4782,6069,4779,6074,4774,6039,4774,6035,4772,6021,4736,6021,4713,6041,4679,6074,4679,6069,4674,6065,4671,6057,4668,6051,4667e" filled="t" fillcolor="#A1A1A4" stroked="f">
                <v:path arrowok="t"/>
                <v:fill/>
              </v:shape>
              <v:shape style="position:absolute;left:6007;top:4667;width:78;height:119" coordorigin="6007,4667" coordsize="78,119" path="m6074,4679l6049,4679,6053,4680,6058,4683,6069,4736,6069,4747,6051,4774,6074,4774,6084,4735,6084,4713,6075,4680,6074,4679e" filled="t" fillcolor="#A1A1A4" stroked="f">
                <v:path arrowok="t"/>
                <v:fill/>
              </v:shape>
            </v:group>
            <v:group style="position:absolute;left:6107;top:4665;width:135;height:123" coordorigin="6107,4665" coordsize="135,123">
              <v:shape style="position:absolute;left:6107;top:4665;width:135;height:123" coordorigin="6107,4665" coordsize="135,123" path="m6225,4665l6211,4665,6122,4787,6137,4787,6225,4665e" filled="t" fillcolor="#A1A1A4" stroked="f">
                <v:path arrowok="t"/>
                <v:fill/>
              </v:shape>
              <v:shape style="position:absolute;left:6107;top:4665;width:135;height:123" coordorigin="6107,4665" coordsize="135,123" path="m6220,4720l6210,4720,6206,4721,6188,4758,6189,4762,6210,4786,6220,4786,6224,4785,6230,4781,6233,4779,6235,4777,6211,4777,6209,4776,6201,4758,6201,4748,6212,4729,6235,4729,6234,4726,6231,4724,6224,4721,6220,4720e" filled="t" fillcolor="#A1A1A4" stroked="f">
                <v:path arrowok="t"/>
                <v:fill/>
              </v:shape>
              <v:shape style="position:absolute;left:6107;top:4665;width:135;height:123" coordorigin="6107,4665" coordsize="135,123" path="m6235,4729l6218,4729,6221,4730,6224,4733,6229,4748,6229,4758,6218,4777,6235,4777,6241,4748,6241,4744,6239,4736,6238,4732,6235,4729e" filled="t" fillcolor="#A1A1A4" stroked="f">
                <v:path arrowok="t"/>
                <v:fill/>
              </v:shape>
              <v:shape style="position:absolute;left:6107;top:4665;width:135;height:123" coordorigin="6107,4665" coordsize="135,123" path="m6138,4667l6128,4667,6124,4668,6107,4705,6107,4709,6128,4733,6138,4733,6142,4732,6149,4728,6152,4726,6153,4724,6130,4724,6127,4723,6124,4720,6122,4718,6121,4716,6120,4713,6120,4711,6119,4708,6119,4705,6119,4695,6120,4691,6120,4689,6130,4676,6154,4676,6152,4674,6149,4671,6143,4668,6138,4667e" filled="t" fillcolor="#A1A1A4" stroked="f">
                <v:path arrowok="t"/>
                <v:fill/>
              </v:shape>
              <v:shape style="position:absolute;left:6107;top:4665;width:135;height:123" coordorigin="6107,4665" coordsize="135,123" path="m6154,4676l6137,4676,6139,4677,6143,4680,6144,4682,6145,4684,6146,4687,6147,4689,6147,4692,6147,4695,6147,4705,6136,4724,6153,4724,6160,4695,6159,4691,6158,4683,6156,4680,6154,4676e" filled="t" fillcolor="#A1A1A4" stroked="f">
                <v:path arrowok="t"/>
                <v:fill/>
              </v:shape>
            </v:group>
            <v:group style="position:absolute;left:7978;top:4668;width:44;height:117" coordorigin="7978,4668" coordsize="44,117">
              <v:shape style="position:absolute;left:7978;top:4668;width:44;height:117" coordorigin="7978,4668" coordsize="44,117" path="m8022,4668l8011,4668,8011,4672,8009,4676,7982,4690,7978,4690,7978,4701,8008,4701,8008,4785,8022,4785,8022,4668e" filled="t" fillcolor="#A1A1A4" stroked="f">
                <v:path arrowok="t"/>
                <v:fill/>
              </v:shape>
            </v:group>
            <v:group style="position:absolute;left:8061;top:4670;width:78;height:117" coordorigin="8061,4670" coordsize="78,117">
              <v:shape style="position:absolute;left:8061;top:4670;width:78;height:117" coordorigin="8061,4670" coordsize="78,117" path="m8075,4753l8061,4753,8061,4759,8093,4787,8105,4787,8111,4786,8116,4783,8121,4781,8126,4778,8129,4774,8096,4774,8093,4774,8075,4756,8075,4753e" filled="t" fillcolor="#A1A1A4" stroked="f">
                <v:path arrowok="t"/>
                <v:fill/>
              </v:shape>
              <v:shape style="position:absolute;left:8061;top:4670;width:78;height:117" coordorigin="8061,4670" coordsize="78,117" path="m8131,4720l8102,4720,8106,4721,8112,4723,8124,4743,8124,4751,8124,4755,8122,4759,8121,4762,8103,4774,8129,4774,8139,4741,8138,4735,8134,4725,8132,4721,8131,4720e" filled="t" fillcolor="#A1A1A4" stroked="f">
                <v:path arrowok="t"/>
                <v:fill/>
              </v:shape>
              <v:shape style="position:absolute;left:8061;top:4670;width:78;height:117" coordorigin="8061,4670" coordsize="78,117" path="m8133,4670l8075,4670,8064,4730,8076,4731,8079,4728,8082,4725,8089,4721,8093,4720,8131,4720,8127,4716,8080,4716,8079,4716,8086,4682,8133,4682,8133,4670e" filled="t" fillcolor="#A1A1A4" stroked="f">
                <v:path arrowok="t"/>
                <v:fill/>
              </v:shape>
              <v:shape style="position:absolute;left:8061;top:4670;width:78;height:117" coordorigin="8061,4670" coordsize="78,117" path="m8107,4708l8097,4708,8093,4708,8085,4711,8082,4713,8080,4716,8127,4716,8125,4714,8121,4712,8111,4708,8107,4708e" filled="t" fillcolor="#A1A1A4" stroked="f">
                <v:path arrowok="t"/>
                <v:fill/>
              </v:shape>
            </v:group>
            <v:group style="position:absolute;left:8162;top:4666;width:135;height:123" coordorigin="8162,4666" coordsize="135,123">
              <v:shape style="position:absolute;left:8162;top:4666;width:135;height:123" coordorigin="8162,4666" coordsize="135,123" path="m8281,4666l8267,4666,8178,4788,8192,4788,8281,4666e" filled="t" fillcolor="#A1A1A4" stroked="f">
                <v:path arrowok="t"/>
                <v:fill/>
              </v:shape>
              <v:shape style="position:absolute;left:8162;top:4666;width:135;height:123" coordorigin="8162,4666" coordsize="135,123" path="m8276,4721l8266,4721,8261,4721,8244,4759,8244,4763,8266,4787,8275,4787,8280,4786,8286,4782,8289,4780,8290,4778,8267,4778,8265,4777,8256,4759,8256,4749,8268,4730,8291,4730,8289,4727,8287,4725,8280,4721,8276,4721e" filled="t" fillcolor="#A1A1A4" stroked="f">
                <v:path arrowok="t"/>
                <v:fill/>
              </v:shape>
              <v:shape style="position:absolute;left:8162;top:4666;width:135;height:123" coordorigin="8162,4666" coordsize="135,123" path="m8291,4730l8274,4730,8276,4730,8280,4734,8281,4736,8283,4740,8284,4743,8285,4749,8284,4759,8273,4778,8290,4778,8297,4749,8297,4745,8295,4737,8294,4733,8291,4730e" filled="t" fillcolor="#A1A1A4" stroked="f">
                <v:path arrowok="t"/>
                <v:fill/>
              </v:shape>
              <v:shape style="position:absolute;left:8162;top:4666;width:135;height:123" coordorigin="8162,4666" coordsize="135,123" path="m8194,4668l8184,4668,8180,4669,8162,4706,8163,4710,8184,4734,8194,4734,8198,4733,8205,4729,8207,4727,8209,4725,8185,4725,8183,4724,8175,4706,8175,4696,8186,4677,8209,4677,8208,4674,8205,4672,8198,4669,8194,4668e" filled="t" fillcolor="#A1A1A4" stroked="f">
                <v:path arrowok="t"/>
                <v:fill/>
              </v:shape>
              <v:shape style="position:absolute;left:8162;top:4666;width:135;height:123" coordorigin="8162,4666" coordsize="135,123" path="m8209,4677l8192,4677,8195,4678,8198,4681,8200,4683,8202,4687,8202,4690,8203,4696,8203,4706,8192,4725,8209,4725,8215,4696,8215,4692,8213,4684,8212,4680,8209,4677e" filled="t" fillcolor="#A1A1A4" stroked="f">
                <v:path arrowok="t"/>
                <v:fill/>
              </v:shape>
            </v:group>
            <v:group style="position:absolute;left:7286;top:4668;width:44;height:117" coordorigin="7286,4668" coordsize="44,117">
              <v:shape style="position:absolute;left:7286;top:4668;width:44;height:117" coordorigin="7286,4668" coordsize="44,117" path="m7331,4668l7320,4668,7319,4672,7318,4676,7290,4690,7286,4690,7286,4701,7317,4701,7317,4785,7331,4785,7331,4668e" filled="t" fillcolor="#A1A1A4" stroked="f">
                <v:path arrowok="t"/>
                <v:fill/>
              </v:shape>
            </v:group>
            <v:group style="position:absolute;left:7371;top:4668;width:78;height:119" coordorigin="7371,4668" coordsize="78,119">
              <v:shape style="position:absolute;left:7371;top:4668;width:78;height:119" coordorigin="7371,4668" coordsize="78,119" path="m7416,4668l7403,4668,7398,4669,7371,4736,7371,4741,7403,4787,7416,4787,7421,4786,7430,4782,7433,4780,7439,4774,7404,4774,7399,4773,7386,4736,7386,4714,7406,4680,7438,4680,7433,4674,7429,4672,7421,4669,7416,4668e" filled="t" fillcolor="#A1A1A4" stroked="f">
                <v:path arrowok="t"/>
                <v:fill/>
              </v:shape>
              <v:shape style="position:absolute;left:7371;top:4668;width:78;height:119" coordorigin="7371,4668" coordsize="78,119" path="m7438,4680l7413,4680,7417,4681,7422,4684,7433,4707,7433,4711,7433,4714,7433,4736,7433,4747,7415,4774,7439,4774,7447,4754,7447,4750,7448,4745,7448,4736,7448,4719,7448,4709,7439,4680,7438,4680e" filled="t" fillcolor="#A1A1A4" stroked="f">
                <v:path arrowok="t"/>
                <v:fill/>
              </v:shape>
            </v:group>
            <v:group style="position:absolute;left:7471;top:4666;width:135;height:123" coordorigin="7471,4666" coordsize="135,123">
              <v:shape style="position:absolute;left:7471;top:4666;width:135;height:123" coordorigin="7471,4666" coordsize="135,123" path="m7590,4666l7575,4666,7487,4788,7501,4788,7590,4666e" filled="t" fillcolor="#A1A1A4" stroked="f">
                <v:path arrowok="t"/>
                <v:fill/>
              </v:shape>
              <v:shape style="position:absolute;left:7471;top:4666;width:135;height:123" coordorigin="7471,4666" coordsize="135,123" path="m7584,4721l7574,4721,7570,4721,7552,4759,7553,4763,7574,4787,7584,4787,7588,4786,7595,4782,7597,4780,7599,4778,7575,4778,7573,4777,7569,4774,7568,4772,7567,4769,7566,4767,7565,4765,7565,4762,7565,4759,7565,4749,7566,4743,7576,4730,7599,4730,7598,4727,7595,4725,7589,4721,7584,4721e" filled="t" fillcolor="#A1A1A4" stroked="f">
                <v:path arrowok="t"/>
                <v:fill/>
              </v:shape>
              <v:shape style="position:absolute;left:7471;top:4666;width:135;height:123" coordorigin="7471,4666" coordsize="135,123" path="m7599,4730l7582,4730,7585,4730,7588,4734,7590,4736,7592,4740,7592,4743,7593,4749,7593,4759,7582,4778,7599,4778,7605,4749,7605,4745,7604,4740,7603,4737,7602,4733,7599,4730e" filled="t" fillcolor="#A1A1A4" stroked="f">
                <v:path arrowok="t"/>
                <v:fill/>
              </v:shape>
              <v:shape style="position:absolute;left:7471;top:4666;width:135;height:123" coordorigin="7471,4666" coordsize="135,123" path="m7503,4668l7492,4668,7488,4669,7471,4706,7471,4710,7492,4734,7502,4734,7506,4733,7513,4729,7516,4727,7517,4725,7494,4725,7491,4724,7483,4706,7483,4696,7490,4679,7492,4678,7494,4677,7518,4677,7516,4674,7514,4672,7507,4669,7503,4668e" filled="t" fillcolor="#A1A1A4" stroked="f">
                <v:path arrowok="t"/>
                <v:fill/>
              </v:shape>
              <v:shape style="position:absolute;left:7471;top:4666;width:135;height:123" coordorigin="7471,4666" coordsize="135,123" path="m7518,4677l7501,4677,7503,4678,7507,4681,7508,4683,7510,4687,7511,4690,7511,4696,7511,4706,7505,4723,7503,4724,7500,4725,7517,4725,7524,4696,7523,4692,7523,4687,7522,4684,7520,4680,7518,4677e" filled="t" fillcolor="#A1A1A4" stroked="f">
                <v:path arrowok="t"/>
                <v:fill/>
              </v:shape>
              <v:shape style="position:absolute;left:4169;top:4136;width:1294;height:661" type="#_x0000_t75">
                <v:imagedata r:id="rId53" o:title=""/>
              </v:shape>
            </v:group>
            <v:group style="position:absolute;left:6678;top:4670;width:78;height:117" coordorigin="6678,4670" coordsize="78,117">
              <v:shape style="position:absolute;left:6678;top:4670;width:78;height:117" coordorigin="6678,4670" coordsize="78,117" path="m6692,4753l6678,4753,6678,4759,6710,4787,6722,4787,6728,4786,6733,4783,6738,4781,6742,4778,6746,4774,6713,4774,6710,4774,6692,4756,6692,4753e" filled="t" fillcolor="#A1A1A4" stroked="f">
                <v:path arrowok="t"/>
                <v:fill/>
              </v:shape>
              <v:shape style="position:absolute;left:6678;top:4670;width:78;height:117" coordorigin="6678,4670" coordsize="78,117" path="m6748,4720l6719,4720,6722,4721,6729,4723,6741,4743,6741,4751,6741,4755,6739,4759,6738,4762,6720,4774,6746,4774,6756,4741,6755,4735,6751,4725,6749,4721,6748,4720e" filled="t" fillcolor="#A1A1A4" stroked="f">
                <v:path arrowok="t"/>
                <v:fill/>
              </v:shape>
              <v:shape style="position:absolute;left:6678;top:4670;width:78;height:117" coordorigin="6678,4670" coordsize="78,117" path="m6750,4670l6692,4670,6681,4730,6693,4731,6696,4728,6699,4725,6706,4721,6710,4720,6748,4720,6743,4716,6697,4716,6696,4716,6702,4682,6750,4682,6750,4670e" filled="t" fillcolor="#A1A1A4" stroked="f">
                <v:path arrowok="t"/>
                <v:fill/>
              </v:shape>
              <v:shape style="position:absolute;left:6678;top:4670;width:78;height:117" coordorigin="6678,4670" coordsize="78,117" path="m6724,4708l6714,4708,6710,4708,6702,4711,6699,4713,6697,4716,6743,4716,6742,4714,6738,4712,6728,4708,6724,4708e" filled="t" fillcolor="#A1A1A4" stroked="f">
                <v:path arrowok="t"/>
                <v:fill/>
              </v:shape>
            </v:group>
            <v:group style="position:absolute;left:6779;top:4666;width:135;height:123" coordorigin="6779,4666" coordsize="135,123">
              <v:shape style="position:absolute;left:6779;top:4666;width:135;height:123" coordorigin="6779,4666" coordsize="135,123" path="m6898,4666l6884,4666,6795,4788,6809,4788,6898,4666e" filled="t" fillcolor="#A1A1A4" stroked="f">
                <v:path arrowok="t"/>
                <v:fill/>
              </v:shape>
              <v:shape style="position:absolute;left:6779;top:4666;width:135;height:123" coordorigin="6779,4666" coordsize="135,123" path="m6893,4721l6882,4721,6878,4721,6861,4759,6861,4763,6883,4787,6892,4787,6896,4786,6903,4782,6906,4780,6907,4778,6884,4778,6882,4777,6873,4759,6873,4749,6884,4730,6908,4730,6906,4727,6904,4725,6897,4721,6893,4721e" filled="t" fillcolor="#A1A1A4" stroked="f">
                <v:path arrowok="t"/>
                <v:fill/>
              </v:shape>
              <v:shape style="position:absolute;left:6779;top:4666;width:135;height:123" coordorigin="6779,4666" coordsize="135,123" path="m6908,4730l6891,4730,6893,4730,6897,4734,6898,4736,6900,4740,6901,4743,6901,4749,6901,4759,6890,4778,6907,4778,6914,4749,6914,4745,6912,4737,6910,4733,6908,4730e" filled="t" fillcolor="#A1A1A4" stroked="f">
                <v:path arrowok="t"/>
                <v:fill/>
              </v:shape>
              <v:shape style="position:absolute;left:6779;top:4666;width:135;height:123" coordorigin="6779,4666" coordsize="135,123" path="m6811,4668l6801,4668,6797,4669,6779,4706,6780,4710,6801,4734,6811,4734,6815,4733,6821,4729,6824,4727,6826,4725,6802,4725,6800,4724,6792,4706,6792,4696,6803,4677,6826,4677,6825,4674,6822,4672,6815,4669,6811,4668e" filled="t" fillcolor="#A1A1A4" stroked="f">
                <v:path arrowok="t"/>
                <v:fill/>
              </v:shape>
              <v:shape style="position:absolute;left:6779;top:4666;width:135;height:123" coordorigin="6779,4666" coordsize="135,123" path="m6826,4677l6809,4677,6812,4678,6815,4681,6817,4683,6819,4687,6819,4690,6820,4696,6820,4706,6809,4725,6826,4725,6832,4696,6832,4692,6830,4684,6829,4680,6826,4677e" filled="t" fillcolor="#A1A1A4" stroked="f">
                <v:path arrowok="t"/>
                <v:fill/>
              </v:shape>
            </v:group>
            <v:group style="position:absolute;left:5283;top:4732;width:48;height:13" coordorigin="5283,4732" coordsize="48,13">
              <v:shape style="position:absolute;left:5283;top:4732;width:48;height:13" coordorigin="5283,4732" coordsize="48,13" path="m5283,4739l5331,4739e" filled="f" stroked="t" strokeweight=".761pt" strokecolor="#A1A1A4">
                <v:path arrowok="t"/>
              </v:shape>
            </v:group>
            <v:group style="position:absolute;left:5345;top:4670;width:78;height:117" coordorigin="5345,4670" coordsize="78,117">
              <v:shape style="position:absolute;left:5345;top:4670;width:78;height:117" coordorigin="5345,4670" coordsize="78,117" path="m5359,4753l5345,4753,5345,4759,5377,4787,5389,4787,5395,4786,5400,4783,5405,4781,5409,4778,5413,4774,5380,4774,5377,4774,5359,4756,5359,4753e" filled="t" fillcolor="#A1A1A4" stroked="f">
                <v:path arrowok="t"/>
                <v:fill/>
              </v:shape>
              <v:shape style="position:absolute;left:5345;top:4670;width:78;height:117" coordorigin="5345,4670" coordsize="78,117" path="m5414,4720l5386,4720,5389,4721,5396,4723,5408,4743,5408,4751,5408,4755,5406,4759,5405,4762,5387,4774,5413,4774,5423,4741,5422,4735,5418,4725,5415,4721,5414,4720e" filled="t" fillcolor="#A1A1A4" stroked="f">
                <v:path arrowok="t"/>
                <v:fill/>
              </v:shape>
              <v:shape style="position:absolute;left:5345;top:4670;width:78;height:117" coordorigin="5345,4670" coordsize="78,117" path="m5417,4670l5359,4670,5348,4730,5360,4731,5363,4728,5366,4725,5373,4721,5377,4720,5414,4720,5410,4716,5363,4716,5363,4716,5369,4682,5417,4682,5417,4670e" filled="t" fillcolor="#A1A1A4" stroked="f">
                <v:path arrowok="t"/>
                <v:fill/>
              </v:shape>
              <v:shape style="position:absolute;left:5345;top:4670;width:78;height:117" coordorigin="5345,4670" coordsize="78,117" path="m5390,4708l5381,4708,5377,4708,5369,4711,5366,4713,5363,4716,5410,4716,5409,4714,5405,4712,5395,4708,5390,4708e" filled="t" fillcolor="#A1A1A4" stroked="f">
                <v:path arrowok="t"/>
                <v:fill/>
              </v:shape>
            </v:group>
            <v:group style="position:absolute;left:5446;top:4666;width:135;height:123" coordorigin="5446,4666" coordsize="135,123">
              <v:shape style="position:absolute;left:5446;top:4666;width:135;height:123" coordorigin="5446,4666" coordsize="135,123" path="m5565,4666l5551,4666,5462,4788,5476,4788,5565,4666e" filled="t" fillcolor="#A1A1A4" stroked="f">
                <v:path arrowok="t"/>
                <v:fill/>
              </v:shape>
              <v:shape style="position:absolute;left:5446;top:4666;width:135;height:123" coordorigin="5446,4666" coordsize="135,123" path="m5560,4721l5549,4721,5545,4721,5528,4759,5528,4763,5550,4787,5559,4787,5563,4786,5570,4782,5573,4780,5574,4778,5551,4778,5548,4777,5540,4759,5540,4749,5551,4730,5575,4730,5573,4727,5571,4725,5564,4721,5560,4721e" filled="t" fillcolor="#A1A1A4" stroked="f">
                <v:path arrowok="t"/>
                <v:fill/>
              </v:shape>
              <v:shape style="position:absolute;left:5446;top:4666;width:135;height:123" coordorigin="5446,4666" coordsize="135,123" path="m5575,4730l5558,4730,5560,4730,5564,4734,5565,4736,5567,4740,5568,4743,5568,4749,5568,4759,5557,4778,5574,4778,5581,4749,5581,4745,5579,4737,5577,4733,5575,4730e" filled="t" fillcolor="#A1A1A4" stroked="f">
                <v:path arrowok="t"/>
                <v:fill/>
              </v:shape>
              <v:shape style="position:absolute;left:5446;top:4666;width:135;height:123" coordorigin="5446,4666" coordsize="135,123" path="m5478,4668l5468,4668,5464,4669,5446,4706,5447,4710,5468,4734,5478,4734,5482,4733,5488,4729,5491,4727,5493,4725,5469,4725,5467,4724,5459,4706,5459,4696,5470,4677,5493,4677,5492,4674,5489,4672,5482,4669,5478,4668e" filled="t" fillcolor="#A1A1A4" stroked="f">
                <v:path arrowok="t"/>
                <v:fill/>
              </v:shape>
              <v:shape style="position:absolute;left:5446;top:4666;width:135;height:123" coordorigin="5446,4666" coordsize="135,123" path="m5493,4677l5476,4677,5479,4678,5482,4681,5487,4696,5487,4706,5476,4725,5493,4725,5499,4696,5499,4692,5497,4684,5496,4680,5493,4677e" filled="t" fillcolor="#A1A1A4" stroked="f">
                <v:path arrowok="t"/>
                <v:fill/>
              </v:shape>
            </v:group>
            <v:group style="position:absolute;left:8122;top:4506;width:2;height:76" coordorigin="8122,4506" coordsize="2,76">
              <v:shape style="position:absolute;left:8122;top:4506;width:2;height:76" coordorigin="8122,4506" coordsize="0,76" path="m8122,4506l8122,4583e" filled="f" stroked="t" strokeweight=".25pt" strokecolor="#A1A1A4">
                <v:path arrowok="t"/>
              </v:shape>
              <v:shape style="position:absolute;left:6794;top:4136;width:1294;height:450" type="#_x0000_t75">
                <v:imagedata r:id="rId54" o:title=""/>
              </v:shape>
            </v:group>
            <v:group style="position:absolute;left:6793;top:4506;width:2;height:76" coordorigin="6793,4506" coordsize="2,76">
              <v:shape style="position:absolute;left:6793;top:4506;width:2;height:76" coordorigin="6793,4506" coordsize="0,76" path="m6793,4506l6793,4583e" filled="f" stroked="t" strokeweight=".25pt" strokecolor="#A1A1A4">
                <v:path arrowok="t"/>
              </v:shape>
            </v:group>
            <v:group style="position:absolute;left:5463;top:4506;width:2;height:76" coordorigin="5463,4506" coordsize="2,76">
              <v:shape style="position:absolute;left:5463;top:4506;width:2;height:76" coordorigin="5463,4506" coordsize="0,76" path="m5463,4506l5463,4583e" filled="f" stroked="t" strokeweight=".25pt" strokecolor="#A1A1A4">
                <v:path arrowok="t"/>
              </v:shape>
            </v:group>
            <v:group style="position:absolute;left:6842;top:1913;width:55;height:118" coordorigin="6842,1913" coordsize="55,118">
              <v:shape style="position:absolute;left:6842;top:1913;width:55;height:118" coordorigin="6842,1913" coordsize="55,118" path="m6897,1930l6877,1930,6877,2031,6897,2031,6897,1930e" filled="t" fillcolor="#005DAA" stroked="f">
                <v:path arrowok="t"/>
                <v:fill/>
              </v:shape>
              <v:shape style="position:absolute;left:6842;top:1913;width:55;height:118" coordorigin="6842,1913" coordsize="55,118" path="m6933,1913l6842,1913,6842,1930,6933,1930,6933,1913e" filled="t" fillcolor="#005DAA" stroked="f">
                <v:path arrowok="t"/>
                <v:fill/>
              </v:shape>
            </v:group>
            <v:group style="position:absolute;left:6929;top:1945;width:71;height:88" coordorigin="6929,1945" coordsize="71,88">
              <v:shape style="position:absolute;left:6929;top:1945;width:71;height:88" coordorigin="6929,1945" coordsize="71,88" path="m6947,1945l6929,1945,6929,2011,6931,2019,6936,2025,6941,2030,6948,2033,6964,2033,6968,2032,6977,2026,6980,2023,6982,2019,7000,2019,7000,2018,6957,2018,6953,2017,6948,2010,6947,2005,6947,1945e" filled="t" fillcolor="#005DAA" stroked="f">
                <v:path arrowok="t"/>
                <v:fill/>
              </v:shape>
              <v:shape style="position:absolute;left:6929;top:1945;width:71;height:88" coordorigin="6929,1945" coordsize="71,88" path="m7000,2019l6982,2019,6982,2031,7000,2031,7000,2019e" filled="t" fillcolor="#005DAA" stroked="f">
                <v:path arrowok="t"/>
                <v:fill/>
              </v:shape>
              <v:shape style="position:absolute;left:6929;top:1945;width:71;height:88" coordorigin="6929,1945" coordsize="71,88" path="m7000,1945l6982,1945,6982,1998,6982,2001,6966,2018,7000,2018,7000,1945e" filled="t" fillcolor="#005DAA" stroked="f">
                <v:path arrowok="t"/>
                <v:fill/>
              </v:shape>
            </v:group>
            <v:group style="position:absolute;left:7011;top:1913;width:48;height:118" coordorigin="7011,1913" coordsize="48,118">
              <v:shape style="position:absolute;left:7011;top:1913;width:48;height:118" coordorigin="7011,1913" coordsize="48,118" path="m7042,1959l7024,1959,7024,2031,7042,2031,7042,1959e" filled="t" fillcolor="#005DAA" stroked="f">
                <v:path arrowok="t"/>
                <v:fill/>
              </v:shape>
              <v:shape style="position:absolute;left:7011;top:1913;width:48;height:118" coordorigin="7011,1913" coordsize="48,118" path="m7057,1945l7011,1945,7011,1959,7057,1959,7057,1945e" filled="t" fillcolor="#005DAA" stroked="f">
                <v:path arrowok="t"/>
                <v:fill/>
              </v:shape>
              <v:shape style="position:absolute;left:7011;top:1913;width:48;height:118" coordorigin="7011,1913" coordsize="48,118" path="m7052,1913l7044,1913,7041,1913,7024,1933,7024,1945,7042,1945,7042,1933,7043,1931,7046,1928,7048,1928,7059,1928,7059,1914,7057,1913,7052,1913e" filled="t" fillcolor="#005DAA" stroked="f">
                <v:path arrowok="t"/>
                <v:fill/>
              </v:shape>
              <v:shape style="position:absolute;left:7011;top:1913;width:48;height:118" coordorigin="7011,1913" coordsize="48,118" path="m7059,1928l7048,1928,7054,1928,7057,1928,7058,1928,7059,1929,7059,1928e" filled="t" fillcolor="#005DAA" stroked="f">
                <v:path arrowok="t"/>
                <v:fill/>
              </v:shape>
            </v:group>
            <v:group style="position:absolute;left:7060;top:1920;width:48;height:112" coordorigin="7060,1920" coordsize="48,112">
              <v:shape style="position:absolute;left:7060;top:1920;width:48;height:112" coordorigin="7060,1920" coordsize="48,112" path="m7092,1959l7074,1959,7074,2010,7091,2031,7100,2031,7108,2030,7108,2017,7098,2017,7097,2016,7092,2010,7092,1959e" filled="t" fillcolor="#005DAA" stroked="f">
                <v:path arrowok="t"/>
                <v:fill/>
              </v:shape>
              <v:shape style="position:absolute;left:7060;top:1920;width:48;height:112" coordorigin="7060,1920" coordsize="48,112" path="m7108,2016l7106,2016,7105,2016,7098,2017,7108,2017,7108,2016e" filled="t" fillcolor="#005DAA" stroked="f">
                <v:path arrowok="t"/>
                <v:fill/>
              </v:shape>
              <v:shape style="position:absolute;left:7060;top:1920;width:48;height:112" coordorigin="7060,1920" coordsize="48,112" path="m7108,1945l7060,1945,7060,1959,7108,1959,7108,1945e" filled="t" fillcolor="#005DAA" stroked="f">
                <v:path arrowok="t"/>
                <v:fill/>
              </v:shape>
              <v:shape style="position:absolute;left:7060;top:1920;width:48;height:112" coordorigin="7060,1920" coordsize="48,112" path="m7092,1920l7074,1920,7074,1945,7092,1945,7092,1920e" filled="t" fillcolor="#005DAA" stroked="f">
                <v:path arrowok="t"/>
                <v:fill/>
              </v:shape>
            </v:group>
            <v:group style="position:absolute;left:7116;top:1943;width:72;height:90" coordorigin="7116,1943" coordsize="72,90">
              <v:shape style="position:absolute;left:7116;top:1943;width:72;height:90" coordorigin="7116,1943" coordsize="72,90" path="m7134,2003l7116,2003,7116,2009,7117,2013,7121,2020,7123,2023,7127,2026,7130,2028,7134,2030,7142,2032,7147,2033,7156,2033,7185,2018,7148,2018,7144,2017,7137,2013,7135,2009,7134,2003e" filled="t" fillcolor="#005DAA" stroked="f">
                <v:path arrowok="t"/>
                <v:fill/>
              </v:shape>
              <v:shape style="position:absolute;left:7116;top:1943;width:72;height:90" coordorigin="7116,1943" coordsize="72,90" path="m7156,1943l7148,1943,7144,1943,7118,1963,7118,1972,7157,1995,7159,1996,7171,2009,7170,2011,7168,2014,7166,2015,7164,2016,7162,2017,7160,2017,7156,2018,7148,2018,7185,2018,7187,2015,7188,2010,7188,2001,7149,1977,7147,1977,7136,1964,7136,1963,7155,1958,7182,1958,7180,1954,7177,1951,7171,1947,7168,1945,7160,1943,7156,1943e" filled="t" fillcolor="#005DAA" stroked="f">
                <v:path arrowok="t"/>
                <v:fill/>
              </v:shape>
              <v:shape style="position:absolute;left:7116;top:1943;width:72;height:90" coordorigin="7116,1943" coordsize="72,90" path="m7182,1958l7155,1958,7158,1959,7164,1962,7166,1965,7167,1969,7186,1969,7185,1964,7184,1960,7182,1958e" filled="t" fillcolor="#005DAA" stroked="f">
                <v:path arrowok="t"/>
                <v:fill/>
              </v:shape>
            </v:group>
            <v:group style="position:absolute;left:6525;top:1864;width:223;height:223" coordorigin="6525,1864" coordsize="223,223">
              <v:shape style="position:absolute;left:6525;top:1864;width:223;height:223" coordorigin="6525,1864" coordsize="223,223" path="m6525,1864l6748,1864,6748,2087,6525,2087,6525,1864e" filled="t" fillcolor="#005DAA" stroked="f">
                <v:path arrowok="t"/>
                <v:fill/>
              </v:shape>
              <v:shape style="position:absolute;left:6792;top:880;width:1300;height:340" type="#_x0000_t75">
                <v:imagedata r:id="rId55" o:title=""/>
              </v:shape>
              <v:shape style="position:absolute;left:4167;top:880;width:1300;height:340" type="#_x0000_t75">
                <v:imagedata r:id="rId56" o:title=""/>
              </v:shape>
            </v:group>
            <w10:wrap type="none"/>
          </v:group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oughout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market,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higher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emiums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tended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associated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9"/>
        </w:rPr>
        <w:t>higher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9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benefit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levels.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V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ariation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plan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design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offers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choice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consumers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between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plans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with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higher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emiums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higher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benefit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levels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versus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others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with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lower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emiums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lower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benefit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levels.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687" w:right="-20"/>
        <w:jc w:val="left"/>
        <w:rPr>
          <w:rFonts w:ascii="Times New Roman" w:hAnsi="Times New Roman" w:cs="Times New Roman" w:eastAsia="Times New Roman"/>
          <w:sz w:val="17.158203"/>
          <w:szCs w:val="17.158203"/>
        </w:rPr>
      </w:pPr>
      <w:rPr/>
      <w:r>
        <w:rPr/>
        <w:pict>
          <v:shape style="width:193.442273pt;height:8.58pt;mso-position-horizontal-relative:char;mso-position-vertical-relative:line" type="#_x0000_t75">
            <v:imagedata r:id="rId57" o:title=""/>
          </v:shape>
        </w:pict>
      </w:r>
      <w:r>
        <w:rPr>
          <w:rFonts w:ascii="Times New Roman" w:hAnsi="Times New Roman" w:cs="Times New Roman" w:eastAsia="Times New Roman"/>
          <w:sz w:val="17.158203"/>
          <w:szCs w:val="17.158203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40" w:after="0" w:line="268" w:lineRule="auto"/>
        <w:ind w:left="110" w:right="5853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31.5pt;margin-top:19.190374pt;width:267.75pt;height:.1pt;mso-position-horizontal-relative:page;mso-position-vertical-relative:paragraph;z-index:-3258" coordorigin="630,384" coordsize="5355,2">
            <v:shape style="position:absolute;left:630;top:384;width:5355;height:2" coordorigin="630,384" coordsize="5355,0" path="m630,384l5985,384e" filled="f" stroked="t" strokeweight=".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Notes: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Benefit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levels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measu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average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actuarial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values.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ellPoint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CIGNA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excluded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figu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due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low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fully-insu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populations.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Squa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size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eflects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fully-insu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ollment.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70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2.879944pt;width:549pt;height:.1pt;mso-position-horizontal-relative:page;mso-position-vertical-relative:paragraph;z-index:-3262" coordorigin="630,458" coordsize="10980,2">
            <v:shape style="position:absolute;left:630;top:458;width:10980;height:2" coordorigin="630,458" coordsize="10980,0" path="m630,458l11610,458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(paye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-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data)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Mar w:header="0" w:footer="441" w:top="760" w:bottom="720" w:left="520" w:right="520"/>
          <w:pgSz w:w="12240" w:h="15840"/>
        </w:sectPr>
      </w:pPr>
      <w:rPr/>
    </w:p>
    <w:p>
      <w:pPr>
        <w:spacing w:before="35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purchas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individua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left="110" w:right="9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separat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employers)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consistentl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-ove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-yea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increases.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16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7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individua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insuranc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ged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Marke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$46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PMPM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highest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307" w:lineRule="auto"/>
        <w:ind w:left="110" w:right="-53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amon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marke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sectors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PMP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lowes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segmen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Market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92" w:lineRule="auto"/>
        <w:ind w:left="290" w:right="149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31.5pt;margin-top:-13.996532pt;width:174pt;height:.1pt;mso-position-horizontal-relative:page;mso-position-vertical-relative:paragraph;z-index:-3260" coordorigin="630,-280" coordsize="3480,2">
            <v:shape style="position:absolute;left:630;top:-280;width:3480;height:2" coordorigin="630,-280" coordsize="3480,0" path="m630,-280l4110,-280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Membe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1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cost-sharing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di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17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no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increas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-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1"/>
        </w:rPr>
        <w:t>from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3" w:after="0" w:line="240" w:lineRule="auto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31.5pt;margin-top:36.583168pt;width:174pt;height:.1pt;mso-position-horizontal-relative:page;mso-position-vertical-relative:paragraph;z-index:-3259" coordorigin="630,732" coordsize="3480,2">
            <v:shape style="position:absolute;left:630;top:732;width:3480;height:2" coordorigin="630,732" coordsize="3480,0" path="m630,732l4110,732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3"/>
        </w:rPr>
        <w:t>201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3"/>
        </w:rPr>
        <w:t>2</w:t>
      </w:r>
      <w:r>
        <w:rPr>
          <w:rFonts w:ascii="Arial" w:hAnsi="Arial" w:cs="Arial" w:eastAsia="Arial"/>
          <w:sz w:val="40"/>
          <w:szCs w:val="40"/>
          <w:color w:val="005581"/>
          <w:spacing w:val="34"/>
          <w:w w:val="83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3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3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-3"/>
          <w:w w:val="83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100"/>
        </w:rPr>
        <w:t>2013.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36" w:after="0" w:line="307" w:lineRule="auto"/>
        <w:ind w:right="-53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(1-5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enrollees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Jumb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(500+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employees)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$42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$42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respectivel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secto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due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lowe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benefi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levels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Jumbo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stronger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employe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negotiatin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17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Membe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5581"/>
          <w:spacing w:val="31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Cost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s</w:t>
      </w:r>
      <w:r>
        <w:rPr>
          <w:rFonts w:ascii="Arial" w:hAnsi="Arial" w:cs="Arial" w:eastAsia="Arial"/>
          <w:sz w:val="22"/>
          <w:szCs w:val="22"/>
          <w:color w:val="005581"/>
          <w:spacing w:val="-7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for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1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Commercia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005581"/>
          <w:spacing w:val="5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Insurance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8" w:after="0" w:line="307" w:lineRule="auto"/>
        <w:ind w:right="22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contribution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cost-sharin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(deductibles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co-payments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co-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insurance)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out-of-pocket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(suc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-the-counter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covere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some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visio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denta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5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450" w:right="-20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3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55" w:after="0" w:line="294" w:lineRule="auto"/>
        <w:ind w:left="450" w:right="386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member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cost-sharing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07" w:lineRule="auto"/>
        <w:ind w:right="69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v:group style="position:absolute;margin-left:406.25pt;margin-top:-112.880859pt;width:174.5pt;height:94pt;mso-position-horizontal-relative:page;mso-position-vertical-relative:paragraph;z-index:-3256" coordorigin="8125,-2258" coordsize="3490,1880">
            <v:group style="position:absolute;left:8130;top:-2253;width:3480;height:1870" coordorigin="8130,-2253" coordsize="3480,1870">
              <v:shape style="position:absolute;left:8130;top:-2253;width:3480;height:1870" coordorigin="8130,-2253" coordsize="3480,1870" path="m8130,-383l11610,-383,11610,-2253,8130,-2253,8130,-383e" filled="t" fillcolor="#D7D4D7" stroked="f">
                <v:path arrowok="t"/>
                <v:fill/>
              </v:shape>
            </v:group>
            <v:group style="position:absolute;left:8130;top:-2253;width:648;height:648" coordorigin="8130,-2253" coordsize="648,648">
              <v:shape style="position:absolute;left:8130;top:-2253;width:648;height:648" coordorigin="8130,-2253" coordsize="648,648" path="m8778,-2253l8130,-2253,8130,-1605,8778,-2253e" filled="t" fillcolor="#005581" stroked="f">
                <v:path arrowok="t"/>
                <v:fill/>
              </v:shape>
            </v:group>
            <v:group style="position:absolute;left:8167;top:-2216;width:276;height:234" coordorigin="8167,-2216" coordsize="276,234">
              <v:shape style="position:absolute;left:8167;top:-2216;width:276;height:234" coordorigin="8167,-2216" coordsize="276,234" path="m8276,-2216l8217,-2203,8171,-2143,8167,-2105,8172,-2083,8224,-2022,8266,-2012,8287,-2013,8306,-2017,8322,-2025,8337,-2034,8414,-2034,8393,-2050,8270,-2050,8252,-2052,8209,-2095,8207,-2118,8211,-2137,8227,-2157,8243,-2170,8260,-2177,8276,-2178,8352,-2178,8352,-2179,8338,-2193,8318,-2206,8300,-2214,8276,-2216e" filled="t" fillcolor="#4F84C4" stroked="f">
                <v:path arrowok="t"/>
                <v:fill/>
              </v:shape>
              <v:shape style="position:absolute;left:8167;top:-2216;width:276;height:234" coordorigin="8167,-2216" coordsize="276,234" path="m8352,-2178l8276,-2178,8289,-2176,8299,-2172,8308,-2166,8322,-2151,8331,-2133,8333,-2110,8330,-2092,8322,-2077,8308,-2062,8290,-2053,8270,-2050,8393,-2050,8364,-2071,8371,-2089,8374,-2108,8374,-2127,8369,-2146,8362,-2163,8352,-2178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average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estimate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26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premiums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employer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2"/>
        </w:rPr>
        <w:t>remainin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0"/>
          <w:w w:val="9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2"/>
        </w:rPr>
        <w:t>three-quarters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2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92"/>
          <w:b/>
          <w:bCs/>
          <w:position w:val="5"/>
        </w:rPr>
        <w:t>18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1"/>
          <w:w w:val="92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19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5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Cost-sharin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unchanged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average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$4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8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PMP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cost-sharing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figure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3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though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broa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distribution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18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Jumb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companie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responsible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14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les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  <w:position w:val="-1"/>
        </w:rPr>
        <w:t>cost-sharing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  <w:position w:val="-1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$3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9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PMPM,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587" w:space="273"/>
            <w:col w:w="3424" w:space="326"/>
            <w:col w:w="3590"/>
          </w:cols>
        </w:sectPr>
      </w:pPr>
      <w:rPr/>
    </w:p>
    <w:p>
      <w:pPr>
        <w:spacing w:before="4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40" w:after="0" w:line="308" w:lineRule="auto"/>
        <w:ind w:left="227" w:right="-41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employers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definition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“Eligible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Small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Business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oup”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Massachusetts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Division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Regulation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211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CMR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66.04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included.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Individuals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Small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oup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form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“Me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Market”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Massachusetts,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which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small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insurance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laws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apply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small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business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individual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plans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issued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carrie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9" w:after="0" w:line="240" w:lineRule="auto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16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Individual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segment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ged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Market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had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average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5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emiums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$436,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$453,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$460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PMPM,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5" w:after="0" w:line="240" w:lineRule="auto"/>
        <w:ind w:left="117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years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4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2011,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2012,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2013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6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</w:rPr>
        <w:t>espectivel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96"/>
        </w:rPr>
        <w:t>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6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highest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all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market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sectors.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Individual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37" w:after="0" w:line="240" w:lineRule="auto"/>
        <w:ind w:left="117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5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</w:rPr>
        <w:t>emiums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5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5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5"/>
        </w:rPr>
        <w:t>eased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5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3.9%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2011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2012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1.8%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2012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2013.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87" w:after="0" w:line="240" w:lineRule="auto"/>
        <w:ind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17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information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emiums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payer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market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secto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Supplement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87" w:after="0" w:line="240" w:lineRule="auto"/>
        <w:ind w:left="-30" w:right="147"/>
        <w:jc w:val="center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18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oportion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consumer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emium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contribution</w:t>
      </w:r>
      <w:r>
        <w:rPr>
          <w:rFonts w:ascii="Arial" w:hAnsi="Arial" w:cs="Arial" w:eastAsia="Arial"/>
          <w:sz w:val="12"/>
          <w:szCs w:val="12"/>
          <w:color w:val="717073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eported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om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  <w:position w:val="0"/>
        </w:rPr>
        <w:t>Medical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117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23.84433pt;width:8.382pt;height:.1pt;mso-position-horizontal-relative:page;mso-position-vertical-relative:paragraph;z-index:-3255" coordorigin="11440,477" coordsize="168,2">
            <v:shape style="position:absolute;left:11440;top:477;width:168;height:2" coordorigin="11440,477" coordsize="168,0" path="m11440,477l11608,477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Panel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Survey-Insurance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Component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</w:rPr>
        <w:t>(MEPS-IC)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96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single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family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plans.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591" w:space="289"/>
            <w:col w:w="5320"/>
          </w:cols>
        </w:sectPr>
      </w:pPr>
      <w:rPr/>
    </w:p>
    <w:p>
      <w:pPr>
        <w:spacing w:before="79" w:after="0" w:line="241" w:lineRule="auto"/>
        <w:ind w:left="110" w:right="7761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Enrollmen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i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High-Deductibl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21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Healt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h</w:t>
      </w:r>
      <w:r>
        <w:rPr>
          <w:rFonts w:ascii="Arial" w:hAnsi="Arial" w:cs="Arial" w:eastAsia="Arial"/>
          <w:sz w:val="19"/>
          <w:szCs w:val="19"/>
          <w:color w:val="717073"/>
          <w:spacing w:val="10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Plans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continue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increas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12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i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100"/>
          <w:b/>
          <w:bCs/>
        </w:rPr>
        <w:t>2013.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158" w:lineRule="exact"/>
        <w:ind w:left="54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pt;margin-top:1.994733pt;width:16.819pt;height:16.819pt;mso-position-horizontal-relative:page;mso-position-vertical-relative:paragraph;z-index:-3236" coordorigin="630,40" coordsize="336,336">
            <v:shape style="position:absolute;left:630;top:40;width:336;height:336" coordorigin="630,40" coordsize="336,336" path="m630,376l966,376,966,40,630,40,630,376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High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Deductible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Health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Plans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by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1" w:lineRule="exact"/>
        <w:ind w:left="230" w:right="-20"/>
        <w:jc w:val="left"/>
        <w:tabs>
          <w:tab w:pos="54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7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ab/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Market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Sector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2011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–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97" w:after="0" w:line="180" w:lineRule="exact"/>
        <w:ind w:left="110" w:right="5992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468.109192pt;margin-top:80.587128pt;width:16.652557pt;height:6.526pt;mso-position-horizontal-relative:page;mso-position-vertical-relative:paragraph;z-index:-3250" coordorigin="9362,1612" coordsize="333,131">
            <v:group style="position:absolute;left:9367;top:1619;width:63;height:115" coordorigin="9367,1619" coordsize="63,115">
              <v:shape style="position:absolute;left:9367;top:1619;width:63;height:115" coordorigin="9367,1619" coordsize="63,115" path="m9431,1707l9418,1707,9418,1734,9431,1734,9431,1707e" filled="t" fillcolor="#A1A1A4" stroked="f">
                <v:path arrowok="t"/>
                <v:fill/>
              </v:shape>
              <v:shape style="position:absolute;left:9367;top:1619;width:63;height:115" coordorigin="9367,1619" coordsize="63,115" path="m9431,1619l9420,1619,9367,1694,9367,1707,9446,1707,9446,1695,9379,1695,9417,1638,9431,1638,9431,1619e" filled="t" fillcolor="#A1A1A4" stroked="f">
                <v:path arrowok="t"/>
                <v:fill/>
              </v:shape>
              <v:shape style="position:absolute;left:9367;top:1619;width:63;height:115" coordorigin="9367,1619" coordsize="63,115" path="m9431,1638l9418,1638,9418,1695,9431,1695,9431,1638e" filled="t" fillcolor="#A1A1A4" stroked="f">
                <v:path arrowok="t"/>
                <v:fill/>
              </v:shape>
            </v:group>
            <v:group style="position:absolute;left:9460;top:1619;width:76;height:117" coordorigin="9460,1619" coordsize="76,117">
              <v:shape style="position:absolute;left:9460;top:1619;width:76;height:117" coordorigin="9460,1619" coordsize="76,117" path="m9504,1619l9492,1619,9487,1620,9460,1686,9460,1695,9492,1736,9504,1736,9509,1735,9518,1731,9521,1729,9526,1724,9492,1724,9488,1722,9484,1719,9481,1716,9479,1712,9476,1702,9475,1697,9474,1686,9474,1664,9494,1631,9526,1631,9521,1625,9517,1623,9509,1620,9504,1619e" filled="t" fillcolor="#A1A1A4" stroked="f">
                <v:path arrowok="t"/>
                <v:fill/>
              </v:shape>
              <v:shape style="position:absolute;left:9460;top:1619;width:76;height:117" coordorigin="9460,1619" coordsize="76,117" path="m9526,1631l9502,1631,9505,1632,9511,1635,9521,1686,9521,1697,9504,1724,9526,1724,9536,1686,9536,1664,9527,1631,9526,1631e" filled="t" fillcolor="#A1A1A4" stroked="f">
                <v:path arrowok="t"/>
                <v:fill/>
              </v:shape>
            </v:group>
            <v:group style="position:absolute;left:9558;top:1617;width:132;height:121" coordorigin="9558,1617" coordsize="132,121">
              <v:shape style="position:absolute;left:9558;top:1617;width:132;height:121" coordorigin="9558,1617" coordsize="132,121" path="m9675,1617l9661,1617,9573,1737,9587,1737,9675,1617e" filled="t" fillcolor="#A1A1A4" stroked="f">
                <v:path arrowok="t"/>
                <v:fill/>
              </v:shape>
              <v:shape style="position:absolute;left:9558;top:1617;width:132;height:121" coordorigin="9558,1617" coordsize="132,121" path="m9669,1671l9659,1671,9655,1672,9638,1708,9639,1712,9659,1736,9669,1736,9673,1735,9680,1731,9682,1729,9684,1727,9661,1727,9658,1726,9650,1708,9650,1698,9661,1680,9684,1680,9683,1677,9680,1675,9674,1672,9669,1671e" filled="t" fillcolor="#A1A1A4" stroked="f">
                <v:path arrowok="t"/>
                <v:fill/>
              </v:shape>
              <v:shape style="position:absolute;left:9558;top:1617;width:132;height:121" coordorigin="9558,1617" coordsize="132,121" path="m9684,1680l9667,1680,9670,1680,9674,1684,9678,1698,9678,1708,9667,1727,9684,1727,9690,1698,9690,1695,9688,1687,9687,1683,9684,1680e" filled="t" fillcolor="#A1A1A4" stroked="f">
                <v:path arrowok="t"/>
                <v:fill/>
              </v:shape>
              <v:shape style="position:absolute;left:9558;top:1617;width:132;height:121" coordorigin="9558,1617" coordsize="132,121" path="m9589,1619l9579,1619,9575,1620,9558,1656,9558,1660,9560,1668,9562,1672,9564,1675,9566,1677,9569,1680,9575,1683,9579,1684,9589,1684,9593,1683,9599,1679,9602,1677,9603,1675,9581,1675,9578,1674,9575,1671,9573,1669,9572,1667,9571,1664,9571,1662,9570,1656,9570,1646,9581,1628,9604,1628,9603,1625,9600,1623,9594,1620,9589,1619e" filled="t" fillcolor="#A1A1A4" stroked="f">
                <v:path arrowok="t"/>
                <v:fill/>
              </v:shape>
              <v:shape style="position:absolute;left:9558;top:1617;width:132;height:121" coordorigin="9558,1617" coordsize="132,121" path="m9604,1628l9587,1628,9590,1629,9593,1632,9598,1646,9598,1656,9587,1675,9603,1675,9610,1646,9610,1643,9608,1635,9607,1631,9604,1628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468.165894pt;margin-top:43.716629pt;width:16.595869pt;height:6.52570pt;mso-position-horizontal-relative:page;mso-position-vertical-relative:paragraph;z-index:-3247" coordorigin="9363,874" coordsize="332,131">
            <v:group style="position:absolute;left:9368;top:883;width:77;height:115" coordorigin="9368,883" coordsize="77,115">
              <v:shape style="position:absolute;left:9368;top:883;width:77;height:115" coordorigin="9368,883" coordsize="77,115" path="m9382,965l9368,965,9369,971,9400,998,9412,998,9418,997,9428,993,9432,990,9435,986,9403,986,9400,986,9382,968,9382,965e" filled="t" fillcolor="#A1A1A4" stroked="f">
                <v:path arrowok="t"/>
                <v:fill/>
              </v:shape>
              <v:shape style="position:absolute;left:9368;top:883;width:77;height:115" coordorigin="9368,883" coordsize="77,115" path="m9437,933l9409,933,9412,933,9418,936,9431,955,9431,963,9409,986,9435,986,9445,953,9444,948,9440,938,9438,934,9437,933e" filled="t" fillcolor="#A1A1A4" stroked="f">
                <v:path arrowok="t"/>
                <v:fill/>
              </v:shape>
              <v:shape style="position:absolute;left:9368;top:883;width:77;height:115" coordorigin="9368,883" coordsize="77,115" path="m9439,883l9382,883,9371,943,9383,944,9386,940,9389,938,9396,934,9400,933,9437,933,9433,929,9387,929,9386,929,9392,896,9439,896,9439,883e" filled="t" fillcolor="#A1A1A4" stroked="f">
                <v:path arrowok="t"/>
                <v:fill/>
              </v:shape>
              <v:shape style="position:absolute;left:9368;top:883;width:77;height:115" coordorigin="9368,883" coordsize="77,115" path="m9413,921l9404,921,9400,921,9396,923,9392,924,9389,926,9387,929,9433,929,9431,927,9427,925,9418,921,9413,921e" filled="t" fillcolor="#A1A1A4" stroked="f">
                <v:path arrowok="t"/>
                <v:fill/>
              </v:shape>
            </v:group>
            <v:group style="position:absolute;left:9460;top:881;width:76;height:117" coordorigin="9460,881" coordsize="76,117">
              <v:shape style="position:absolute;left:9460;top:881;width:76;height:117" coordorigin="9460,881" coordsize="76,117" path="m9504,881l9492,881,9487,882,9460,949,9460,958,9472,989,9475,992,9478,994,9487,997,9492,998,9504,998,9509,997,9518,994,9521,992,9526,986,9492,986,9488,985,9484,981,9481,978,9479,974,9476,965,9475,960,9474,949,9474,927,9494,894,9526,894,9524,891,9521,888,9517,886,9509,882,9504,881e" filled="t" fillcolor="#A1A1A4" stroked="f">
                <v:path arrowok="t"/>
                <v:fill/>
              </v:shape>
              <v:shape style="position:absolute;left:9460;top:881;width:76;height:117" coordorigin="9460,881" coordsize="76,117" path="m9526,894l9502,894,9505,894,9511,897,9521,920,9521,924,9521,927,9521,949,9521,960,9504,986,9526,986,9536,949,9536,927,9527,894,9526,894e" filled="t" fillcolor="#A1A1A4" stroked="f">
                <v:path arrowok="t"/>
                <v:fill/>
              </v:shape>
            </v:group>
            <v:group style="position:absolute;left:9558;top:879;width:132;height:121" coordorigin="9558,879" coordsize="132,121">
              <v:shape style="position:absolute;left:9558;top:879;width:132;height:121" coordorigin="9558,879" coordsize="132,121" path="m9661,879l9573,1000,9587,1000,9675,879,9661,879e" filled="t" fillcolor="#A1A1A4" stroked="f">
                <v:path arrowok="t"/>
                <v:fill/>
              </v:shape>
              <v:shape style="position:absolute;left:9558;top:879;width:132;height:121" coordorigin="9558,879" coordsize="132,121" path="m9669,933l9659,933,9655,934,9638,971,9639,975,9659,998,9669,998,9673,997,9680,994,9682,991,9684,989,9661,989,9658,989,9650,971,9650,961,9661,942,9684,942,9683,940,9680,938,9674,934,9669,933e" filled="t" fillcolor="#A1A1A4" stroked="f">
                <v:path arrowok="t"/>
                <v:fill/>
              </v:shape>
              <v:shape style="position:absolute;left:9558;top:879;width:132;height:121" coordorigin="9558,879" coordsize="132,121" path="m9684,942l9667,942,9670,943,9674,946,9675,948,9677,953,9677,955,9678,961,9678,971,9667,989,9684,989,9690,961,9690,957,9688,949,9687,946,9684,942e" filled="t" fillcolor="#A1A1A4" stroked="f">
                <v:path arrowok="t"/>
                <v:fill/>
              </v:shape>
              <v:shape style="position:absolute;left:9558;top:879;width:132;height:121" coordorigin="9558,879" coordsize="132,121" path="m9589,881l9579,881,9575,882,9558,919,9558,923,9560,931,9562,934,9564,938,9566,940,9569,942,9575,946,9579,946,9589,946,9593,946,9599,942,9602,939,9603,938,9581,938,9578,937,9570,919,9570,909,9581,890,9604,890,9603,888,9600,886,9593,882,9589,881e" filled="t" fillcolor="#A1A1A4" stroked="f">
                <v:path arrowok="t"/>
                <v:fill/>
              </v:shape>
              <v:shape style="position:absolute;left:9558;top:879;width:132;height:121" coordorigin="9558,879" coordsize="132,121" path="m9604,890l9587,890,9590,891,9592,893,9598,909,9598,919,9591,935,9589,937,9587,938,9603,938,9610,909,9610,905,9608,897,9607,894,9604,890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199.352493pt;margin-top:88.760727pt;width:261.4398pt;height:34.868016pt;mso-position-horizontal-relative:page;mso-position-vertical-relative:paragraph;z-index:-3245" coordorigin="3987,1775" coordsize="5229,697">
            <v:group style="position:absolute;left:3990;top:2419;width:5224;height:2" coordorigin="3990,2419" coordsize="5224,2">
              <v:shape style="position:absolute;left:3990;top:2419;width:5224;height:2" coordorigin="3990,2419" coordsize="5224,0" path="m3990,2419l9213,2419e" filled="f" stroked="t" strokeweight=".253pt" strokecolor="#A1A1A4">
                <v:path arrowok="t"/>
              </v:shape>
            </v:group>
            <v:group style="position:absolute;left:4068;top:1830;width:4103;height:589" coordorigin="4068,1830" coordsize="4103,589">
              <v:shape style="position:absolute;left:4068;top:1830;width:4103;height:589" coordorigin="4068,1830" coordsize="4103,589" path="m8171,1830l4068,2419e" filled="f" stroked="t" strokeweight="1.014pt" strokecolor="#717073">
                <v:path arrowok="t"/>
              </v:shape>
            </v:group>
            <v:group style="position:absolute;left:4033;top:2388;width:67;height:65" coordorigin="4033,2388" coordsize="67,65">
              <v:shape style="position:absolute;left:4033;top:2388;width:67;height:65" coordorigin="4033,2388" coordsize="67,65" path="m4051,2388l4038,2403,4033,2428,4045,2446,4066,2453,4076,2451,4093,2439,4100,2417,4094,2401,4078,2390,4051,2388e" filled="t" fillcolor="#FFFFFF" stroked="f">
                <v:path arrowok="t"/>
                <v:fill/>
              </v:shape>
            </v:group>
            <v:group style="position:absolute;left:4022;top:2374;width:88;height:88" coordorigin="4022,2374" coordsize="88,88">
              <v:shape style="position:absolute;left:4022;top:2374;width:88;height:88" coordorigin="4022,2374" coordsize="88,88" path="m4066,2374l4045,2380,4029,2395,4022,2416,4027,2438,4041,2455,4061,2462,4085,2458,4101,2445,4102,2442,4053,2442,4042,2432,4042,2405,4053,2395,4101,2395,4093,2384,4074,2375,4066,2374e" filled="t" fillcolor="#717073" stroked="f">
                <v:path arrowok="t"/>
                <v:fill/>
              </v:shape>
              <v:shape style="position:absolute;left:4022;top:2374;width:88;height:88" coordorigin="4022,2374" coordsize="88,88" path="m4101,2395l4079,2395,4090,2405,4090,2432,4079,2442,4102,2442,4110,2426,4105,2401,4101,2395e" filled="t" fillcolor="#717073" stroked="f">
                <v:path arrowok="t"/>
                <v:fill/>
              </v:shape>
            </v:group>
            <v:group style="position:absolute;left:8140;top:1799;width:67;height:65" coordorigin="8140,1799" coordsize="67,65">
              <v:shape style="position:absolute;left:8140;top:1799;width:67;height:65" coordorigin="8140,1799" coordsize="67,65" path="m8158,1799l8144,1814,8140,1839,8152,1857,8173,1864,8183,1862,8200,1850,8207,1828,8201,1812,8185,1801,8158,1799e" filled="t" fillcolor="#FFFFFF" stroked="f">
                <v:path arrowok="t"/>
                <v:fill/>
              </v:shape>
            </v:group>
            <v:group style="position:absolute;left:8129;top:1785;width:88;height:88" coordorigin="8129,1785" coordsize="88,88">
              <v:shape style="position:absolute;left:8129;top:1785;width:88;height:88" coordorigin="8129,1785" coordsize="88,88" path="m8173,1785l8151,1791,8136,1806,8129,1827,8134,1849,8148,1866,8168,1873,8191,1869,8208,1856,8209,1853,8160,1853,8149,1843,8149,1816,8160,1806,8207,1806,8200,1795,8181,1786,8173,1785e" filled="t" fillcolor="#717073" stroked="f">
                <v:path arrowok="t"/>
                <v:fill/>
              </v:shape>
              <v:shape style="position:absolute;left:8129;top:1785;width:88;height:88" coordorigin="8129,1785" coordsize="88,88" path="m8207,1806l8186,1806,8197,1816,8197,1843,8186,1853,8209,1853,8216,1837,8212,1812,8207,1806e" filled="t" fillcolor="#717073" stroked="f">
                <v:path arrowok="t"/>
                <v:fill/>
              </v:shape>
              <v:shape style="position:absolute;left:5019;top:1834;width:910;height:171" type="#_x0000_t75">
                <v:imagedata r:id="rId58" o:title=""/>
              </v:shape>
            </v:group>
            <v:group style="position:absolute;left:6014;top:2019;width:210;height:209" coordorigin="6014,2019" coordsize="210,209">
              <v:shape style="position:absolute;left:6014;top:2019;width:210;height:209" coordorigin="6014,2019" coordsize="210,209" path="m6101,2019l6046,2048,6016,2107,6014,2132,6018,2154,6056,2207,6118,2227,6130,2227,6189,2200,6221,2143,6223,2120,6221,2099,6190,2047,6127,2020,6101,2019e" filled="t" fillcolor="#717073" stroked="f">
                <v:path arrowok="t"/>
                <v:fill/>
              </v:shape>
            </v:group>
            <v:group style="position:absolute;left:6003;top:2007;width:230;height:230" coordorigin="6003,2007" coordsize="230,230">
              <v:shape style="position:absolute;left:6003;top:2007;width:230;height:230" coordorigin="6003,2007" coordsize="230,230" path="m6118,2007l6055,2026,6013,2075,6003,2119,6005,2143,6035,2201,6090,2234,6112,2237,6136,2235,6159,2229,6179,2219,6182,2217,6126,2217,6101,2215,6045,2182,6026,2144,6027,2116,6054,2055,6118,2027,6182,2027,6170,2019,6150,2012,6128,2008,6118,2007e" filled="t" fillcolor="#FFFFFF" stroked="f">
                <v:path arrowok="t"/>
                <v:fill/>
              </v:shape>
              <v:shape style="position:absolute;left:6003;top:2007;width:230;height:230" coordorigin="6003,2007" coordsize="230,230" path="m6182,2027l6118,2027,6141,2030,6162,2038,6180,2050,6195,2066,6206,2085,6212,2106,6210,2133,6181,2192,6126,2217,6182,2217,6230,2152,6233,2131,6231,2106,6225,2083,6216,2063,6203,2046,6188,2031,6182,2027e" filled="t" fillcolor="#FFFFFF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151.453796pt;margin-top:120.926826pt;width:27.6152pt;height:.1pt;mso-position-horizontal-relative:page;mso-position-vertical-relative:paragraph;z-index:-3244" coordorigin="3029,2419" coordsize="552,2">
            <v:shape style="position:absolute;left:3029;top:2419;width:552;height:2" coordorigin="3029,2419" coordsize="552,0" path="m3029,2419l3581,2419e" filled="f" stroked="t" strokeweight=".253pt" strokecolor="#A1A1A4">
              <v:path arrowok="t"/>
            </v:shape>
          </v:group>
          <w10:wrap type="none"/>
        </w:pict>
      </w:r>
      <w:r>
        <w:rPr/>
        <w:pict>
          <v:group style="position:absolute;margin-left:151.327301pt;margin-top:57.334129pt;width:309.465pt;height:26.9089pt;mso-position-horizontal-relative:page;mso-position-vertical-relative:paragraph;z-index:-3243" coordorigin="3027,1147" coordsize="6189,538">
            <v:group style="position:absolute;left:3029;top:1682;width:6184;height:2" coordorigin="3029,1682" coordsize="6184,2">
              <v:shape style="position:absolute;left:3029;top:1682;width:6184;height:2" coordorigin="3029,1682" coordsize="6184,0" path="m9213,1682l3029,1682e" filled="f" stroked="t" strokeweight=".253pt" strokecolor="#A1A1A4">
                <v:path arrowok="t"/>
              </v:shape>
            </v:group>
            <v:group style="position:absolute;left:4068;top:1294;width:4103;height:310" coordorigin="4068,1294" coordsize="4103,310">
              <v:shape style="position:absolute;left:4068;top:1294;width:4103;height:310" coordorigin="4068,1294" coordsize="4103,310" path="m8171,1294l4068,1605e" filled="f" stroked="t" strokeweight="1.014pt" strokecolor="#009B7A">
                <v:path arrowok="t"/>
              </v:shape>
            </v:group>
            <v:group style="position:absolute;left:8140;top:1264;width:67;height:65" coordorigin="8140,1264" coordsize="67,65">
              <v:shape style="position:absolute;left:8140;top:1264;width:67;height:65" coordorigin="8140,1264" coordsize="67,65" path="m8158,1264l8144,1278,8140,1304,8152,1321,8173,1328,8183,1327,8200,1314,8207,1293,8201,1276,8185,1266,8158,1264e" filled="t" fillcolor="#FFFFFF" stroked="f">
                <v:path arrowok="t"/>
                <v:fill/>
              </v:shape>
            </v:group>
            <v:group style="position:absolute;left:8129;top:1250;width:88;height:88" coordorigin="8129,1250" coordsize="88,88">
              <v:shape style="position:absolute;left:8129;top:1250;width:88;height:88" coordorigin="8129,1250" coordsize="88,88" path="m8173,1250l8151,1256,8136,1270,8129,1291,8134,1314,8148,1331,8168,1338,8191,1333,8208,1320,8209,1318,8160,1318,8149,1308,8149,1281,8160,1270,8207,1270,8200,1260,8181,1251,8173,1250e" filled="t" fillcolor="#009B7A" stroked="f">
                <v:path arrowok="t"/>
                <v:fill/>
              </v:shape>
              <v:shape style="position:absolute;left:8129;top:1250;width:88;height:88" coordorigin="8129,1250" coordsize="88,88" path="m8207,1270l8186,1270,8197,1281,8197,1308,8186,1318,8209,1318,8216,1301,8212,1277,8207,1270e" filled="t" fillcolor="#009B7A" stroked="f">
                <v:path arrowok="t"/>
                <v:fill/>
              </v:shape>
            </v:group>
            <v:group style="position:absolute;left:4033;top:1574;width:67;height:65" coordorigin="4033,1574" coordsize="67,65">
              <v:shape style="position:absolute;left:4033;top:1574;width:67;height:65" coordorigin="4033,1574" coordsize="67,65" path="m4051,1574l4038,1589,4033,1614,4045,1632,4066,1639,4076,1637,4093,1625,4100,1603,4094,1587,4078,1576,4051,1574e" filled="t" fillcolor="#FFFFFF" stroked="f">
                <v:path arrowok="t"/>
                <v:fill/>
              </v:shape>
            </v:group>
            <v:group style="position:absolute;left:4022;top:1560;width:88;height:88" coordorigin="4022,1560" coordsize="88,88">
              <v:shape style="position:absolute;left:4022;top:1560;width:88;height:88" coordorigin="4022,1560" coordsize="88,88" path="m4066,1560l4045,1566,4029,1581,4022,1602,4027,1624,4041,1641,4061,1648,4085,1644,4101,1631,4102,1628,4053,1628,4042,1618,4042,1591,4053,1581,4101,1581,4093,1570,4074,1561,4066,1560e" filled="t" fillcolor="#009B7A" stroked="f">
                <v:path arrowok="t"/>
                <v:fill/>
              </v:shape>
              <v:shape style="position:absolute;left:4022;top:1560;width:88;height:88" coordorigin="4022,1560" coordsize="88,88" path="m4101,1581l4079,1581,4090,1591,4090,1618,4079,1628,4102,1628,4110,1612,4105,1587,4101,1581e" filled="t" fillcolor="#009B7A" stroked="f">
                <v:path arrowok="t"/>
                <v:fill/>
              </v:shape>
            </v:group>
            <v:group style="position:absolute;left:8291;top:1221;width:78;height:144" coordorigin="8291,1221" coordsize="78,144">
              <v:shape style="position:absolute;left:8291;top:1221;width:78;height:144" coordorigin="8291,1221" coordsize="78,144" path="m8369,1335l8342,1335,8342,1365,8369,1365,8369,1335e" filled="t" fillcolor="#000000" stroked="f">
                <v:path arrowok="t"/>
                <v:fill/>
              </v:shape>
              <v:shape style="position:absolute;left:8291;top:1221;width:78;height:144" coordorigin="8291,1221" coordsize="78,144" path="m8369,1221l8338,1221,8291,1311,8291,1335,8382,1335,8382,1312,8314,1312,8341,1258,8369,1258,8369,1221e" filled="t" fillcolor="#000000" stroked="f">
                <v:path arrowok="t"/>
                <v:fill/>
              </v:shape>
              <v:shape style="position:absolute;left:8291;top:1221;width:78;height:144" coordorigin="8291,1221" coordsize="78,144" path="m8369,1258l8342,1258,8342,1312,8369,1312,8369,1258e" filled="t" fillcolor="#000000" stroked="f">
                <v:path arrowok="t"/>
                <v:fill/>
              </v:shape>
            </v:group>
            <v:group style="position:absolute;left:8389;top:1224;width:88;height:143" coordorigin="8389,1224" coordsize="88,143">
              <v:shape style="position:absolute;left:8389;top:1224;width:88;height:143" coordorigin="8389,1224" coordsize="88,143" path="m8417,1324l8389,1324,8389,1332,8422,1367,8441,1367,8472,1348,8428,1348,8426,1347,8417,1329,8417,1324e" filled="t" fillcolor="#000000" stroked="f">
                <v:path arrowok="t"/>
                <v:fill/>
              </v:shape>
              <v:shape style="position:absolute;left:8389;top:1224;width:88;height:143" coordorigin="8389,1224" coordsize="88,143" path="m8473,1289l8435,1289,8437,1290,8442,1292,8448,1330,8447,1336,8442,1345,8437,1348,8472,1348,8477,1309,8477,1303,8475,1292,8473,1289e" filled="t" fillcolor="#000000" stroked="f">
                <v:path arrowok="t"/>
                <v:fill/>
              </v:shape>
              <v:shape style="position:absolute;left:8389;top:1224;width:88;height:143" coordorigin="8389,1224" coordsize="88,143" path="m8471,1224l8397,1224,8391,1302,8417,1302,8418,1298,8419,1295,8422,1292,8424,1290,8427,1289,8473,1289,8473,1288,8468,1280,8415,1280,8419,1247,8471,1247,8471,1224e" filled="t" fillcolor="#000000" stroked="f">
                <v:path arrowok="t"/>
                <v:fill/>
              </v:shape>
              <v:shape style="position:absolute;left:8389;top:1224;width:88;height:143" coordorigin="8389,1224" coordsize="88,143" path="m8449,1269l8436,1269,8431,1270,8422,1273,8419,1276,8416,1280,8468,1280,8467,1279,8464,1275,8455,1270,8449,1269e" filled="t" fillcolor="#000000" stroked="f">
                <v:path arrowok="t"/>
                <v:fill/>
              </v:shape>
            </v:group>
            <v:group style="position:absolute;left:8488;top:1218;width:147;height:153" coordorigin="8488,1218" coordsize="147,153">
              <v:shape style="position:absolute;left:8488;top:1218;width:147;height:153" coordorigin="8488,1218" coordsize="147,153" path="m8611,1218l8593,1218,8511,1371,8529,1371,8611,1218e" filled="t" fillcolor="#000000" stroked="f">
                <v:path arrowok="t"/>
                <v:fill/>
              </v:shape>
              <v:shape style="position:absolute;left:8488;top:1218;width:147;height:153" coordorigin="8488,1218" coordsize="147,153" path="m8611,1290l8598,1290,8593,1291,8574,1336,8574,1341,8598,1367,8611,1367,8632,1352,8600,1352,8598,1350,8596,1342,8596,1336,8596,1321,8596,1315,8597,1312,8598,1308,8600,1306,8632,1306,8631,1303,8627,1297,8624,1294,8616,1291,8611,1290e" filled="t" fillcolor="#000000" stroked="f">
                <v:path arrowok="t"/>
                <v:fill/>
              </v:shape>
              <v:shape style="position:absolute;left:8488;top:1218;width:147;height:153" coordorigin="8488,1218" coordsize="147,153" path="m8632,1306l8609,1306,8611,1308,8613,1315,8613,1321,8613,1336,8613,1342,8611,1350,8609,1352,8632,1352,8633,1351,8635,1341,8635,1336,8635,1321,8635,1317,8633,1307,8632,1306e" filled="t" fillcolor="#000000" stroked="f">
                <v:path arrowok="t"/>
                <v:fill/>
              </v:shape>
              <v:shape style="position:absolute;left:8488;top:1218;width:147;height:153" coordorigin="8488,1218" coordsize="147,153" path="m8525,1221l8512,1221,8507,1222,8489,1243,8488,1248,8488,1252,8488,1267,8488,1272,8489,1277,8490,1282,8512,1299,8525,1299,8546,1283,8514,1283,8512,1281,8510,1273,8510,1267,8510,1252,8510,1246,8512,1239,8514,1237,8546,1237,8545,1234,8541,1228,8538,1225,8530,1222,8525,1221e" filled="t" fillcolor="#000000" stroked="f">
                <v:path arrowok="t"/>
                <v:fill/>
              </v:shape>
              <v:shape style="position:absolute;left:8488;top:1218;width:147;height:153" coordorigin="8488,1218" coordsize="147,153" path="m8546,1237l8523,1237,8525,1239,8527,1246,8527,1252,8527,1267,8527,1273,8525,1281,8523,1283,8546,1283,8547,1282,8548,1277,8549,1272,8549,1267,8549,1252,8549,1248,8548,1243,8547,1238,8546,1237e" filled="t" fillcolor="#000000" stroked="f">
                <v:path arrowok="t"/>
                <v:fill/>
              </v:shape>
            </v:group>
            <v:group style="position:absolute;left:3601;top:1504;width:78;height:144" coordorigin="3601,1504" coordsize="78,144">
              <v:shape style="position:absolute;left:3601;top:1504;width:78;height:144" coordorigin="3601,1504" coordsize="78,144" path="m3679,1618l3652,1618,3652,1648,3679,1648,3679,1618e" filled="t" fillcolor="#000000" stroked="f">
                <v:path arrowok="t"/>
                <v:fill/>
              </v:shape>
              <v:shape style="position:absolute;left:3601;top:1504;width:78;height:144" coordorigin="3601,1504" coordsize="78,144" path="m3679,1504l3649,1504,3601,1594,3601,1618,3693,1618,3693,1595,3624,1595,3652,1541,3679,1541,3679,1504e" filled="t" fillcolor="#000000" stroked="f">
                <v:path arrowok="t"/>
                <v:fill/>
              </v:shape>
              <v:shape style="position:absolute;left:3601;top:1504;width:78;height:144" coordorigin="3601,1504" coordsize="78,144" path="m3679,1541l3652,1541,3652,1595,3679,1595,3679,1541e" filled="t" fillcolor="#000000" stroked="f">
                <v:path arrowok="t"/>
                <v:fill/>
              </v:shape>
            </v:group>
            <v:group style="position:absolute;left:3704;top:1504;width:58;height:144" coordorigin="3704,1504" coordsize="58,144">
              <v:shape style="position:absolute;left:3704;top:1504;width:58;height:144" coordorigin="3704,1504" coordsize="58,144" path="m3762,1504l3740,1504,3739,1512,3735,1518,3724,1525,3716,1527,3704,1527,3704,1546,3733,1546,3733,1648,3762,1648,3762,1504e" filled="t" fillcolor="#000000" stroked="f">
                <v:path arrowok="t"/>
                <v:fill/>
              </v:shape>
            </v:group>
            <v:group style="position:absolute;left:3799;top:1501;width:147;height:153" coordorigin="3799,1501" coordsize="147,153">
              <v:shape style="position:absolute;left:3799;top:1501;width:147;height:153" coordorigin="3799,1501" coordsize="147,153" path="m3922,1501l3904,1501,3822,1653,3840,1653,3922,1501e" filled="t" fillcolor="#000000" stroked="f">
                <v:path arrowok="t"/>
                <v:fill/>
              </v:shape>
              <v:shape style="position:absolute;left:3799;top:1501;width:147;height:153" coordorigin="3799,1501" coordsize="147,153" path="m3921,1573l3909,1573,3904,1574,3900,1575,3896,1577,3885,1619,3885,1624,3909,1650,3921,1650,3943,1635,3911,1635,3908,1633,3907,1625,3906,1619,3906,1604,3907,1598,3908,1590,3911,1588,3943,1588,3942,1586,3937,1579,3934,1577,3926,1574,3921,1573e" filled="t" fillcolor="#000000" stroked="f">
                <v:path arrowok="t"/>
                <v:fill/>
              </v:shape>
              <v:shape style="position:absolute;left:3799;top:1501;width:147;height:153" coordorigin="3799,1501" coordsize="147,153" path="m3943,1588l3919,1588,3922,1590,3923,1598,3924,1604,3924,1619,3923,1625,3922,1633,3919,1635,3943,1635,3943,1634,3945,1624,3945,1619,3945,1604,3945,1600,3943,1590,3943,1588e" filled="t" fillcolor="#000000" stroked="f">
                <v:path arrowok="t"/>
                <v:fill/>
              </v:shape>
              <v:shape style="position:absolute;left:3799;top:1501;width:147;height:153" coordorigin="3799,1501" coordsize="147,153" path="m3835,1504l3823,1504,3818,1505,3799,1550,3799,1555,3823,1582,3835,1582,3857,1566,3825,1566,3822,1564,3821,1556,3820,1550,3820,1535,3821,1529,3822,1521,3825,1520,3857,1520,3856,1517,3851,1510,3848,1508,3841,1505,3835,1504e" filled="t" fillcolor="#000000" stroked="f">
                <v:path arrowok="t"/>
                <v:fill/>
              </v:shape>
              <v:shape style="position:absolute;left:3799;top:1501;width:147;height:153" coordorigin="3799,1501" coordsize="147,153" path="m3857,1520l3833,1520,3836,1521,3837,1529,3838,1535,3838,1550,3837,1556,3836,1564,3833,1566,3857,1566,3857,1565,3859,1555,3859,1550,3859,1535,3859,1531,3857,1521,3857,1520e" filled="t" fillcolor="#000000" stroked="f">
                <v:path arrowok="t"/>
                <v:fill/>
              </v:shape>
            </v:group>
            <v:group style="position:absolute;left:5255;top:1157;width:2;height:116" coordorigin="5255,1157" coordsize="2,116">
              <v:shape style="position:absolute;left:5255;top:1157;width:2;height:116" coordorigin="5255,1157" coordsize="0,116" path="m5255,1157l5255,1273e" filled="f" stroked="t" strokeweight=".87pt" strokecolor="#009B7A">
                <v:path arrowok="t"/>
              </v:shape>
            </v:group>
            <v:group style="position:absolute;left:5286;top:1187;width:69;height:86" coordorigin="5286,1187" coordsize="69,86">
              <v:shape style="position:absolute;left:5286;top:1187;width:69;height:86" coordorigin="5286,1187" coordsize="69,86" path="m5299,1189l5286,1189,5286,1273,5300,1273,5300,1221,5301,1218,5311,1202,5299,1202,5299,1189e" filled="t" fillcolor="#009B7A" stroked="f">
                <v:path arrowok="t"/>
                <v:fill/>
              </v:shape>
              <v:shape style="position:absolute;left:5286;top:1187;width:69;height:86" coordorigin="5286,1187" coordsize="69,86" path="m5352,1199l5330,1199,5334,1201,5341,1207,5342,1211,5342,1273,5356,1273,5356,1212,5355,1209,5354,1201,5352,1199e" filled="t" fillcolor="#009B7A" stroked="f">
                <v:path arrowok="t"/>
                <v:fill/>
              </v:shape>
              <v:shape style="position:absolute;left:5286;top:1187;width:69;height:86" coordorigin="5286,1187" coordsize="69,86" path="m5332,1187l5314,1187,5305,1192,5300,1202,5311,1202,5317,1200,5321,1199,5352,1199,5352,1198,5350,1195,5347,1193,5344,1191,5337,1188,5332,1187e" filled="t" fillcolor="#009B7A" stroked="f">
                <v:path arrowok="t"/>
                <v:fill/>
              </v:shape>
            </v:group>
            <v:group style="position:absolute;left:5372;top:1157;width:79;height:118" coordorigin="5372,1157" coordsize="79,118">
              <v:shape style="position:absolute;left:5372;top:1157;width:79;height:118" coordorigin="5372,1157" coordsize="79,118" path="m5412,1187l5404,1187,5398,1188,5372,1236,5373,1242,5404,1274,5416,1274,5422,1273,5432,1269,5435,1266,5437,1262,5408,1262,5404,1262,5387,1227,5387,1223,5407,1199,5437,1199,5436,1198,5415,1187,5412,1187e" filled="t" fillcolor="#009B7A" stroked="f">
                <v:path arrowok="t"/>
                <v:fill/>
              </v:shape>
              <v:shape style="position:absolute;left:5372;top:1157;width:79;height:118" coordorigin="5372,1157" coordsize="79,118" path="m5452,1261l5438,1261,5438,1273,5452,1273,5452,1261e" filled="t" fillcolor="#009B7A" stroked="f">
                <v:path arrowok="t"/>
                <v:fill/>
              </v:shape>
              <v:shape style="position:absolute;left:5372;top:1157;width:79;height:118" coordorigin="5372,1157" coordsize="79,118" path="m5437,1199l5417,1199,5421,1200,5427,1203,5438,1235,5438,1239,5417,1262,5437,1262,5437,1261,5452,1261,5452,1200,5437,1200,5437,1199e" filled="t" fillcolor="#009B7A" stroked="f">
                <v:path arrowok="t"/>
                <v:fill/>
              </v:shape>
              <v:shape style="position:absolute;left:5372;top:1157;width:79;height:118" coordorigin="5372,1157" coordsize="79,118" path="m5452,1157l5438,1157,5438,1200,5452,1200,5452,1157e" filled="t" fillcolor="#009B7A" stroked="f">
                <v:path arrowok="t"/>
                <v:fill/>
              </v:shape>
            </v:group>
            <v:group style="position:absolute;left:5474;top:1157;width:14;height:116" coordorigin="5474,1157" coordsize="14,116">
              <v:shape style="position:absolute;left:5474;top:1157;width:14;height:116" coordorigin="5474,1157" coordsize="14,116" path="m5487,1189l5474,1189,5474,1273,5487,1273,5487,1189e" filled="t" fillcolor="#009B7A" stroked="f">
                <v:path arrowok="t"/>
                <v:fill/>
              </v:shape>
              <v:shape style="position:absolute;left:5474;top:1157;width:14;height:116" coordorigin="5474,1157" coordsize="14,116" path="m5487,1157l5474,1157,5474,1174,5487,1174,5487,1157e" filled="t" fillcolor="#009B7A" stroked="f">
                <v:path arrowok="t"/>
                <v:fill/>
              </v:shape>
            </v:group>
            <v:group style="position:absolute;left:5501;top:1189;width:77;height:84" coordorigin="5501,1189" coordsize="77,84">
              <v:shape style="position:absolute;left:5501;top:1189;width:77;height:84" coordorigin="5501,1189" coordsize="77,84" path="m5516,1189l5501,1189,5532,1273,5547,1273,5552,1259,5540,1259,5516,1189e" filled="t" fillcolor="#009B7A" stroked="f">
                <v:path arrowok="t"/>
                <v:fill/>
              </v:shape>
              <v:shape style="position:absolute;left:5501;top:1189;width:77;height:84" coordorigin="5501,1189" coordsize="77,84" path="m5577,1189l5563,1189,5540,1259,5552,1259,5577,1189e" filled="t" fillcolor="#009B7A" stroked="f">
                <v:path arrowok="t"/>
                <v:fill/>
              </v:shape>
            </v:group>
            <v:group style="position:absolute;left:5591;top:1157;width:14;height:116" coordorigin="5591,1157" coordsize="14,116">
              <v:shape style="position:absolute;left:5591;top:1157;width:14;height:116" coordorigin="5591,1157" coordsize="14,116" path="m5604,1189l5591,1189,5591,1273,5604,1273,5604,1189e" filled="t" fillcolor="#009B7A" stroked="f">
                <v:path arrowok="t"/>
                <v:fill/>
              </v:shape>
              <v:shape style="position:absolute;left:5591;top:1157;width:14;height:116" coordorigin="5591,1157" coordsize="14,116" path="m5604,1157l5591,1157,5591,1174,5604,1174,5604,1157e" filled="t" fillcolor="#009B7A" stroked="f">
                <v:path arrowok="t"/>
                <v:fill/>
              </v:shape>
            </v:group>
            <v:group style="position:absolute;left:5621;top:1157;width:79;height:118" coordorigin="5621,1157" coordsize="79,118">
              <v:shape style="position:absolute;left:5621;top:1157;width:79;height:118" coordorigin="5621,1157" coordsize="79,118" path="m5662,1187l5653,1187,5648,1188,5621,1236,5622,1242,5653,1274,5666,1274,5671,1273,5681,1269,5684,1266,5686,1262,5657,1262,5654,1262,5636,1227,5636,1223,5656,1199,5686,1199,5685,1198,5664,1187,5662,1187e" filled="t" fillcolor="#009B7A" stroked="f">
                <v:path arrowok="t"/>
                <v:fill/>
              </v:shape>
              <v:shape style="position:absolute;left:5621;top:1157;width:79;height:118" coordorigin="5621,1157" coordsize="79,118" path="m5701,1261l5687,1261,5687,1273,5701,1273,5701,1261e" filled="t" fillcolor="#009B7A" stroked="f">
                <v:path arrowok="t"/>
                <v:fill/>
              </v:shape>
              <v:shape style="position:absolute;left:5621;top:1157;width:79;height:118" coordorigin="5621,1157" coordsize="79,118" path="m5686,1199l5666,1199,5670,1200,5677,1203,5687,1235,5687,1239,5667,1262,5686,1262,5687,1261,5701,1261,5701,1200,5687,1200,5686,1199e" filled="t" fillcolor="#009B7A" stroked="f">
                <v:path arrowok="t"/>
                <v:fill/>
              </v:shape>
              <v:shape style="position:absolute;left:5621;top:1157;width:79;height:118" coordorigin="5621,1157" coordsize="79,118" path="m5701,1157l5687,1157,5687,1200,5701,1200,5701,1157e" filled="t" fillcolor="#009B7A" stroked="f">
                <v:path arrowok="t"/>
                <v:fill/>
              </v:shape>
            </v:group>
            <v:group style="position:absolute;left:5722;top:1189;width:69;height:86" coordorigin="5722,1189" coordsize="69,86">
              <v:shape style="position:absolute;left:5722;top:1189;width:69;height:86" coordorigin="5722,1189" coordsize="69,86" path="m5736,1189l5722,1189,5722,1250,5723,1253,5724,1260,5726,1263,5728,1266,5730,1269,5733,1271,5741,1274,5745,1274,5757,1274,5776,1262,5748,1262,5743,1261,5737,1255,5736,1251,5736,1189e" filled="t" fillcolor="#009B7A" stroked="f">
                <v:path arrowok="t"/>
                <v:fill/>
              </v:shape>
              <v:shape style="position:absolute;left:5722;top:1189;width:69;height:86" coordorigin="5722,1189" coordsize="69,86" path="m5791,1259l5779,1259,5779,1273,5791,1273,5791,1259e" filled="t" fillcolor="#009B7A" stroked="f">
                <v:path arrowok="t"/>
                <v:fill/>
              </v:shape>
              <v:shape style="position:absolute;left:5722;top:1189;width:69;height:86" coordorigin="5722,1189" coordsize="69,86" path="m5791,1189l5778,1189,5778,1240,5777,1243,5775,1250,5774,1253,5772,1255,5769,1257,5767,1259,5761,1262,5757,1262,5776,1262,5778,1259,5791,1259,5791,1189e" filled="t" fillcolor="#009B7A" stroked="f">
                <v:path arrowok="t"/>
                <v:fill/>
              </v:shape>
            </v:group>
            <v:group style="position:absolute;left:5808;top:1187;width:79;height:88" coordorigin="5808,1187" coordsize="79,88">
              <v:shape style="position:absolute;left:5808;top:1187;width:79;height:88" coordorigin="5808,1187" coordsize="79,88" path="m5876,1199l5840,1199,5850,1199,5854,1200,5864,1216,5864,1218,5843,1224,5840,1225,5836,1225,5833,1226,5829,1227,5808,1256,5808,1259,5832,1274,5841,1274,5847,1273,5857,1269,5861,1266,5864,1262,5836,1262,5834,1262,5822,1252,5822,1246,5852,1233,5855,1233,5860,1232,5862,1231,5864,1229,5878,1229,5878,1205,5877,1201,5876,1199e" filled="t" fillcolor="#009B7A" stroked="f">
                <v:path arrowok="t"/>
                <v:fill/>
              </v:shape>
              <v:shape style="position:absolute;left:5808;top:1187;width:79;height:88" coordorigin="5808,1187" coordsize="79,88" path="m5879,1262l5865,1262,5865,1266,5866,1269,5868,1271,5870,1273,5873,1274,5881,1274,5884,1274,5886,1272,5887,1262,5880,1262,5879,1262e" filled="t" fillcolor="#009B7A" stroked="f">
                <v:path arrowok="t"/>
                <v:fill/>
              </v:shape>
              <v:shape style="position:absolute;left:5808;top:1187;width:79;height:88" coordorigin="5808,1187" coordsize="79,88" path="m5878,1229l5864,1229,5864,1245,5864,1247,5850,1261,5847,1262,5843,1262,5864,1262,5865,1262,5879,1262,5878,1259,5878,1252,5878,1229e" filled="t" fillcolor="#009B7A" stroked="f">
                <v:path arrowok="t"/>
                <v:fill/>
              </v:shape>
              <v:shape style="position:absolute;left:5808;top:1187;width:79;height:88" coordorigin="5808,1187" coordsize="79,88" path="m5887,1262l5885,1262,5884,1262,5887,1262,5887,1262e" filled="t" fillcolor="#009B7A" stroked="f">
                <v:path arrowok="t"/>
                <v:fill/>
              </v:shape>
              <v:shape style="position:absolute;left:5808;top:1187;width:79;height:88" coordorigin="5808,1187" coordsize="79,88" path="m5850,1187l5842,1187,5837,1187,5811,1215,5825,1215,5825,1209,5827,1205,5835,1200,5840,1199,5876,1199,5873,1195,5871,1193,5865,1189,5861,1188,5858,1188,5854,1187,5850,1187e" filled="t" fillcolor="#009B7A" stroked="f">
                <v:path arrowok="t"/>
                <v:fill/>
              </v:shape>
            </v:group>
            <v:group style="position:absolute;left:5907;top:1157;width:2;height:116" coordorigin="5907,1157" coordsize="2,116">
              <v:shape style="position:absolute;left:5907;top:1157;width:2;height:116" coordorigin="5907,1157" coordsize="0,116" path="m5907,1157l5907,1273e" filled="f" stroked="t" strokeweight=".79pt" strokecolor="#009B7A">
                <v:path arrowok="t"/>
              </v:shape>
            </v:group>
            <v:group style="position:absolute;left:6094;top:1425;width:49;height:49" coordorigin="6094,1425" coordsize="49,49">
              <v:shape style="position:absolute;left:6094;top:1425;width:49;height:49" coordorigin="6094,1425" coordsize="49,49" path="m6132,1425l6105,1425,6094,1436,6094,1463,6105,1474,6132,1474,6143,1463,6143,1436,6132,1425e" filled="t" fillcolor="#009B7A" stroked="f">
                <v:path arrowok="t"/>
                <v:fill/>
              </v:shape>
            </v:group>
            <v:group style="position:absolute;left:6085;top:1415;width:68;height:65" coordorigin="6085,1415" coordsize="68,65">
              <v:shape style="position:absolute;left:6085;top:1415;width:68;height:65" coordorigin="6085,1415" coordsize="68,65" path="m6118,1415l6098,1421,6085,1439,6089,1465,6102,1480,6129,1479,6146,1469,6148,1464,6110,1464,6104,1457,6104,1441,6110,1435,6148,1435,6147,1431,6131,1417,6118,1415e" filled="t" fillcolor="#FFFFFF" stroked="f">
                <v:path arrowok="t"/>
                <v:fill/>
              </v:shape>
              <v:shape style="position:absolute;left:6085;top:1415;width:68;height:65" coordorigin="6085,1415" coordsize="68,65" path="m6148,1435l6126,1435,6133,1441,6133,1457,6126,1464,6148,1464,6153,1454,6148,1435e" filled="t" fillcolor="#FFFFFF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151.794006pt;margin-top:47.308128pt;width:309.551pt;height:.1pt;mso-position-horizontal-relative:page;mso-position-vertical-relative:paragraph;z-index:-3242" coordorigin="3036,946" coordsize="6191,2">
            <v:shape style="position:absolute;left:3036;top:946;width:6191;height:2" coordorigin="3036,946" coordsize="6191,0" path="m9227,946l3036,946e" filled="f" stroked="t" strokeweight=".253pt" strokecolor="#A1A1A4">
              <v:path arrowok="t"/>
            </v:shape>
          </v:group>
          <w10:wrap type="none"/>
        </w:pict>
      </w:r>
      <w:r>
        <w:rPr/>
        <w:pict>
          <v:group style="position:absolute;margin-left:414.093689pt;margin-top:87.290031pt;width:18.155408pt;height:8.649pt;mso-position-horizontal-relative:page;mso-position-vertical-relative:paragraph;z-index:-3241" coordorigin="8282,1746" coordsize="363,173">
            <v:group style="position:absolute;left:8292;top:1759;width:89;height:146" coordorigin="8292,1759" coordsize="89,146">
              <v:shape style="position:absolute;left:8292;top:1759;width:89;height:146" coordorigin="8292,1759" coordsize="89,146" path="m8320,1861l8292,1861,8292,1876,8295,1886,8309,1901,8320,1905,8344,1905,8376,1887,8330,1887,8325,1885,8321,1876,8320,1870,8320,1861e" filled="t" fillcolor="#000000" stroked="f">
                <v:path arrowok="t"/>
                <v:fill/>
              </v:shape>
              <v:shape style="position:absolute;left:8292;top:1759;width:89;height:146" coordorigin="8292,1759" coordsize="89,146" path="m8376,1778l8340,1778,8344,1780,8346,1783,8348,1786,8349,1790,8349,1802,8349,1803,8349,1806,8348,1809,8336,1820,8323,1820,8323,1839,8337,1839,8340,1840,8352,1860,8352,1867,8340,1887,8376,1887,8378,1882,8381,1872,8381,1867,8381,1853,8379,1846,8372,1834,8365,1830,8356,1828,8356,1828,8363,1826,8368,1823,8376,1812,8378,1805,8378,1784,8376,1778e" filled="t" fillcolor="#000000" stroked="f">
                <v:path arrowok="t"/>
                <v:fill/>
              </v:shape>
              <v:shape style="position:absolute;left:8292;top:1759;width:89;height:146" coordorigin="8292,1759" coordsize="89,146" path="m8349,1759l8322,1759,8312,1763,8298,1777,8294,1787,8294,1802,8321,1802,8321,1795,8322,1790,8332,1778,8376,1778,8374,1774,8359,1762,8349,1759e" filled="t" fillcolor="#000000" stroked="f">
                <v:path arrowok="t"/>
                <v:fill/>
              </v:shape>
            </v:group>
            <v:group style="position:absolute;left:8388;top:1759;width:92;height:146" coordorigin="8388,1759" coordsize="92,146">
              <v:shape style="position:absolute;left:8388;top:1759;width:92;height:146" coordorigin="8388,1759" coordsize="92,146" path="m8447,1759l8421,1759,8411,1762,8396,1775,8392,1785,8392,1802,8412,1826,8412,1827,8404,1829,8398,1833,8394,1839,8390,1846,8388,1853,8388,1867,8424,1905,8444,1905,8452,1904,8464,1898,8469,1894,8474,1887,8431,1887,8428,1886,8417,1858,8418,1855,8431,1837,8473,1837,8470,1833,8464,1829,8455,1827,8455,1826,8459,1826,8462,1824,8468,1820,8469,1818,8430,1818,8426,1817,8421,1810,8420,1805,8420,1785,8424,1778,8474,1778,8472,1775,8457,1762,8447,1759e" filled="t" fillcolor="#000000" stroked="f">
                <v:path arrowok="t"/>
                <v:fill/>
              </v:shape>
              <v:shape style="position:absolute;left:8388;top:1759;width:92;height:146" coordorigin="8388,1759" coordsize="92,146" path="m8473,1837l8437,1837,8440,1838,8442,1839,8450,1867,8450,1869,8449,1875,8449,1877,8447,1880,8446,1882,8444,1884,8440,1886,8437,1887,8474,1887,8475,1886,8477,1881,8479,1871,8480,1867,8480,1853,8478,1846,8473,1837e" filled="t" fillcolor="#000000" stroked="f">
                <v:path arrowok="t"/>
                <v:fill/>
              </v:shape>
              <v:shape style="position:absolute;left:8388;top:1759;width:92;height:146" coordorigin="8388,1759" coordsize="92,146" path="m8474,1778l8443,1778,8448,1785,8448,1805,8447,1810,8442,1817,8438,1818,8469,1818,8476,1802,8476,1785,8474,1778e" filled="t" fillcolor="#000000" stroked="f">
                <v:path arrowok="t"/>
                <v:fill/>
              </v:shape>
            </v:group>
            <v:group style="position:absolute;left:8488;top:1756;width:147;height:153" coordorigin="8488,1756" coordsize="147,153">
              <v:shape style="position:absolute;left:8488;top:1756;width:147;height:153" coordorigin="8488,1756" coordsize="147,153" path="m8611,1756l8593,1756,8511,1909,8529,1909,8611,1756e" filled="t" fillcolor="#000000" stroked="f">
                <v:path arrowok="t"/>
                <v:fill/>
              </v:shape>
              <v:shape style="position:absolute;left:8488;top:1756;width:147;height:153" coordorigin="8488,1756" coordsize="147,153" path="m8611,1828l8598,1828,8593,1829,8574,1874,8574,1879,8598,1905,8611,1905,8632,1890,8600,1890,8598,1888,8596,1880,8596,1874,8596,1859,8596,1853,8597,1850,8598,1846,8600,1844,8632,1844,8631,1841,8627,1835,8624,1832,8616,1829,8611,1828e" filled="t" fillcolor="#000000" stroked="f">
                <v:path arrowok="t"/>
                <v:fill/>
              </v:shape>
              <v:shape style="position:absolute;left:8488;top:1756;width:147;height:153" coordorigin="8488,1756" coordsize="147,153" path="m8632,1844l8609,1844,8611,1846,8613,1853,8613,1859,8613,1874,8613,1880,8611,1888,8609,1890,8632,1890,8633,1889,8635,1879,8635,1874,8635,1859,8635,1855,8633,1845,8632,1844e" filled="t" fillcolor="#000000" stroked="f">
                <v:path arrowok="t"/>
                <v:fill/>
              </v:shape>
              <v:shape style="position:absolute;left:8488;top:1756;width:147;height:153" coordorigin="8488,1756" coordsize="147,153" path="m8525,1759l8512,1759,8507,1760,8489,1781,8488,1786,8488,1790,8488,1805,8488,1810,8489,1815,8490,1820,8512,1837,8525,1837,8546,1821,8514,1821,8512,1819,8510,1811,8510,1805,8510,1790,8510,1784,8512,1777,8514,1775,8546,1775,8545,1772,8541,1766,8538,1763,8530,1760,8525,1759e" filled="t" fillcolor="#000000" stroked="f">
                <v:path arrowok="t"/>
                <v:fill/>
              </v:shape>
              <v:shape style="position:absolute;left:8488;top:1756;width:147;height:153" coordorigin="8488,1756" coordsize="147,153" path="m8546,1775l8523,1775,8525,1777,8527,1784,8527,1790,8527,1805,8527,1811,8525,1819,8523,1821,8546,1821,8547,1820,8548,1815,8549,1810,8549,1805,8549,1790,8549,1786,8548,1781,8547,1776,8546,1775e" filled="t" fillcolor="#000000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179.620499pt;margin-top:112.748329pt;width:18.153508pt;height:8.648pt;mso-position-horizontal-relative:page;mso-position-vertical-relative:paragraph;z-index:-3239" coordorigin="3592,2255" coordsize="363,173">
            <v:group style="position:absolute;left:3603;top:2269;width:89;height:146" coordorigin="3603,2269" coordsize="89,146">
              <v:shape style="position:absolute;left:3603;top:2269;width:89;height:146" coordorigin="3603,2269" coordsize="89,146" path="m3631,2370l3603,2370,3603,2385,3606,2395,3620,2411,3630,2414,3654,2414,3686,2396,3640,2396,3636,2394,3632,2385,3631,2379,3631,2376,3631,2370e" filled="t" fillcolor="#000000" stroked="f">
                <v:path arrowok="t"/>
                <v:fill/>
              </v:shape>
              <v:shape style="position:absolute;left:3603;top:2269;width:89;height:146" coordorigin="3603,2269" coordsize="89,146" path="m3686,2288l3651,2288,3654,2289,3657,2292,3659,2295,3660,2299,3660,2311,3660,2312,3647,2329,3634,2329,3634,2348,3648,2348,3651,2349,3662,2379,3662,2385,3650,2396,3686,2396,3689,2391,3691,2381,3692,2376,3692,2362,3666,2337,3666,2337,3673,2336,3678,2332,3686,2321,3688,2314,3688,2293,3686,2288e" filled="t" fillcolor="#000000" stroked="f">
                <v:path arrowok="t"/>
                <v:fill/>
              </v:shape>
              <v:shape style="position:absolute;left:3603;top:2269;width:89;height:146" coordorigin="3603,2269" coordsize="89,146" path="m3660,2269l3633,2269,3622,2272,3608,2286,3605,2296,3605,2311,3631,2311,3631,2304,3632,2299,3643,2288,3686,2288,3684,2283,3670,2272,3660,2269e" filled="t" fillcolor="#000000" stroked="f">
                <v:path arrowok="t"/>
                <v:fill/>
              </v:shape>
            </v:group>
            <v:group style="position:absolute;left:3700;top:2269;width:90;height:146" coordorigin="3700,2269" coordsize="90,146">
              <v:shape style="position:absolute;left:3700;top:2269;width:90;height:146" coordorigin="3700,2269" coordsize="90,146" path="m3753,2269l3734,2269,3725,2271,3700,2326,3700,2361,3700,2369,3736,2414,3755,2414,3763,2412,3776,2404,3780,2399,3781,2396,3741,2396,3739,2395,3729,2365,3729,2319,3741,2288,3782,2288,3777,2279,3772,2275,3761,2270,3753,2269e" filled="t" fillcolor="#000000" stroked="f">
                <v:path arrowok="t"/>
                <v:fill/>
              </v:shape>
              <v:shape style="position:absolute;left:3700;top:2269;width:90;height:146" coordorigin="3700,2269" coordsize="90,146" path="m3782,2288l3748,2288,3750,2288,3752,2289,3760,2358,3760,2365,3748,2396,3781,2396,3786,2384,3788,2376,3789,2358,3789,2348,3789,2323,3789,2315,3787,2306,3786,2297,3783,2290,3782,2288e" filled="t" fillcolor="#000000" stroked="f">
                <v:path arrowok="t"/>
                <v:fill/>
              </v:shape>
            </v:group>
            <v:group style="position:absolute;left:3799;top:2265;width:147;height:153" coordorigin="3799,2265" coordsize="147,153">
              <v:shape style="position:absolute;left:3799;top:2265;width:147;height:153" coordorigin="3799,2265" coordsize="147,153" path="m3922,2265l3904,2265,3822,2418,3840,2418,3922,2265e" filled="t" fillcolor="#000000" stroked="f">
                <v:path arrowok="t"/>
                <v:fill/>
              </v:shape>
              <v:shape style="position:absolute;left:3799;top:2265;width:147;height:153" coordorigin="3799,2265" coordsize="147,153" path="m3921,2337l3909,2337,3904,2338,3885,2384,3885,2389,3909,2414,3921,2414,3943,2400,3911,2400,3908,2398,3907,2390,3906,2384,3906,2368,3907,2363,3908,2355,3911,2353,3943,2353,3942,2350,3937,2344,3934,2341,3926,2338,3921,2337e" filled="t" fillcolor="#000000" stroked="f">
                <v:path arrowok="t"/>
                <v:fill/>
              </v:shape>
              <v:shape style="position:absolute;left:3799;top:2265;width:147;height:153" coordorigin="3799,2265" coordsize="147,153" path="m3943,2353l3919,2353,3922,2355,3923,2363,3924,2368,3924,2384,3923,2390,3922,2398,3919,2400,3943,2400,3943,2398,3945,2389,3945,2384,3945,2368,3945,2364,3943,2354,3943,2353e" filled="t" fillcolor="#000000" stroked="f">
                <v:path arrowok="t"/>
                <v:fill/>
              </v:shape>
              <v:shape style="position:absolute;left:3799;top:2265;width:147;height:153" coordorigin="3799,2265" coordsize="147,153" path="m3835,2269l3823,2269,3818,2269,3799,2315,3799,2319,3823,2346,3835,2346,3857,2331,3825,2331,3822,2329,3821,2321,3820,2315,3820,2299,3821,2294,3822,2286,3825,2284,3857,2284,3856,2281,3851,2275,3848,2272,3841,2269,3835,2269e" filled="t" fillcolor="#000000" stroked="f">
                <v:path arrowok="t"/>
                <v:fill/>
              </v:shape>
              <v:shape style="position:absolute;left:3799;top:2265;width:147;height:153" coordorigin="3799,2265" coordsize="147,153" path="m3857,2284l3833,2284,3836,2286,3837,2294,3838,2299,3838,2315,3837,2321,3836,2329,3833,2331,3857,2331,3857,2329,3859,2319,3859,2315,3859,2299,3859,2295,3857,2285,3857,2284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</w:rPr>
        <w:t>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otal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ollment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High-Deductible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Plans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11%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2011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14%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2013.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Nearly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half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Individual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plan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ollees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HDHPs,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but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far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HDHP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associated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with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Jumbo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oups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(dot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size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eflects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ollment).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842" w:right="-20"/>
        <w:jc w:val="left"/>
        <w:rPr>
          <w:rFonts w:ascii="Times New Roman" w:hAnsi="Times New Roman" w:cs="Times New Roman" w:eastAsia="Times New Roman"/>
          <w:sz w:val="12.958984"/>
          <w:szCs w:val="12.958984"/>
        </w:rPr>
      </w:pPr>
      <w:rPr/>
      <w:r>
        <w:rPr/>
        <w:pict>
          <v:shape style="width:16.523784pt;height:6.48pt;mso-position-horizontal-relative:char;mso-position-vertical-relative:line" type="#_x0000_t75">
            <v:imagedata r:id="rId59" o:title=""/>
          </v:shape>
        </w:pict>
      </w:r>
      <w:r>
        <w:rPr>
          <w:rFonts w:ascii="Times New Roman" w:hAnsi="Times New Roman" w:cs="Times New Roman" w:eastAsia="Times New Roman"/>
          <w:sz w:val="12.958984"/>
          <w:szCs w:val="12.95898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40" w:after="0" w:line="277" w:lineRule="auto"/>
        <w:ind w:left="110" w:right="6452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468.227814pt;margin-top:-29.344826pt;width:12.024232pt;height:6.526pt;mso-position-horizontal-relative:page;mso-position-vertical-relative:paragraph;z-index:-3253" coordorigin="9365,-587" coordsize="240,131">
            <v:group style="position:absolute;left:9370;top:-580;width:76;height:117" coordorigin="9370,-580" coordsize="76,117">
              <v:shape style="position:absolute;left:9370;top:-580;width:76;height:117" coordorigin="9370,-580" coordsize="76,117" path="m9414,-580l9402,-580,9397,-579,9370,-512,9370,-504,9402,-463,9414,-463,9419,-464,9427,-467,9431,-470,9436,-475,9402,-475,9397,-477,9394,-480,9391,-483,9388,-487,9386,-497,9385,-502,9384,-512,9384,-534,9404,-568,9436,-568,9434,-570,9431,-573,9427,-575,9419,-579,9414,-580e" filled="t" fillcolor="#A1A1A4" stroked="f">
                <v:path arrowok="t"/>
                <v:fill/>
              </v:shape>
              <v:shape style="position:absolute;left:9370;top:-580;width:76;height:117" coordorigin="9370,-580" coordsize="76,117" path="m9436,-568l9412,-568,9415,-567,9420,-564,9430,-541,9431,-538,9431,-534,9431,-512,9431,-502,9414,-475,9436,-475,9446,-512,9446,-534,9436,-567,9436,-568e" filled="t" fillcolor="#A1A1A4" stroked="f">
                <v:path arrowok="t"/>
                <v:fill/>
              </v:shape>
            </v:group>
            <v:group style="position:absolute;left:9468;top:-582;width:132;height:121" coordorigin="9468,-582" coordsize="132,121">
              <v:shape style="position:absolute;left:9468;top:-582;width:132;height:121" coordorigin="9468,-582" coordsize="132,121" path="m9584,-582l9571,-582,9483,-461,9497,-461,9584,-582e" filled="t" fillcolor="#A1A1A4" stroked="f">
                <v:path arrowok="t"/>
                <v:fill/>
              </v:shape>
              <v:shape style="position:absolute;left:9468;top:-582;width:132;height:121" coordorigin="9468,-582" coordsize="132,121" path="m9579,-528l9569,-528,9565,-527,9548,-490,9548,-486,9569,-463,9579,-463,9583,-464,9589,-467,9592,-470,9593,-472,9571,-472,9568,-473,9560,-490,9560,-500,9571,-519,9594,-519,9593,-521,9590,-524,9583,-527,9579,-528e" filled="t" fillcolor="#A1A1A4" stroked="f">
                <v:path arrowok="t"/>
                <v:fill/>
              </v:shape>
              <v:shape style="position:absolute;left:9468;top:-582;width:132;height:121" coordorigin="9468,-582" coordsize="132,121" path="m9594,-519l9577,-519,9580,-518,9583,-515,9585,-513,9587,-508,9587,-506,9588,-500,9588,-490,9577,-472,9593,-472,9600,-500,9600,-504,9598,-512,9597,-515,9594,-519e" filled="t" fillcolor="#A1A1A4" stroked="f">
                <v:path arrowok="t"/>
                <v:fill/>
              </v:shape>
              <v:shape style="position:absolute;left:9468;top:-582;width:132;height:121" coordorigin="9468,-582" coordsize="132,121" path="m9499,-580l9489,-580,9485,-579,9468,-542,9468,-538,9489,-515,9499,-515,9503,-516,9509,-519,9512,-522,9513,-524,9490,-524,9488,-524,9480,-542,9480,-552,9491,-571,9514,-571,9513,-573,9510,-575,9503,-579,9499,-580e" filled="t" fillcolor="#A1A1A4" stroked="f">
                <v:path arrowok="t"/>
                <v:fill/>
              </v:shape>
              <v:shape style="position:absolute;left:9468;top:-582;width:132;height:121" coordorigin="9468,-582" coordsize="132,121" path="m9514,-571l9497,-571,9500,-570,9503,-567,9505,-565,9507,-560,9507,-558,9508,-552,9508,-542,9497,-524,9513,-524,9520,-552,9520,-556,9518,-564,9517,-567,9514,-571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468.075409pt;margin-top:-103.085129pt;width:16.686357pt;height:6.526pt;mso-position-horizontal-relative:page;mso-position-vertical-relative:paragraph;z-index:-3252" coordorigin="9362,-2062" coordsize="334,131">
            <v:group style="position:absolute;left:9367;top:-2055;width:76;height:115" coordorigin="9367,-2055" coordsize="76,115">
              <v:shape style="position:absolute;left:9367;top:-2055;width:76;height:115" coordorigin="9367,-2055" coordsize="76,115" path="m9436,-2042l9409,-2042,9412,-2042,9417,-2040,9428,-2017,9428,-2014,9426,-2011,9425,-2008,9395,-1984,9391,-1982,9367,-1940,9442,-1940,9442,-1952,9383,-1952,9383,-1955,9385,-1958,9389,-1964,9391,-1967,9394,-1969,9397,-1971,9401,-1974,9415,-1982,9418,-1984,9443,-2016,9443,-2028,9442,-2032,9438,-2040,9436,-2042e" filled="t" fillcolor="#A1A1A4" stroked="f">
                <v:path arrowok="t"/>
                <v:fill/>
              </v:shape>
              <v:shape style="position:absolute;left:9367;top:-2055;width:76;height:115" coordorigin="9367,-2055" coordsize="76,115" path="m9412,-2055l9401,-2055,9395,-2054,9370,-2021,9370,-2017,9370,-2014,9384,-2014,9383,-2018,9384,-2021,9402,-2042,9436,-2042,9435,-2043,9429,-2049,9425,-2051,9416,-2054,9412,-2055e" filled="t" fillcolor="#A1A1A4" stroked="f">
                <v:path arrowok="t"/>
                <v:fill/>
              </v:shape>
            </v:group>
            <v:group style="position:absolute;left:9460;top:-2055;width:76;height:117" coordorigin="9460,-2055" coordsize="76,117">
              <v:shape style="position:absolute;left:9460;top:-2055;width:76;height:117" coordorigin="9460,-2055" coordsize="76,117" path="m9504,-2055l9492,-2055,9487,-2054,9460,-1987,9460,-1982,9492,-1938,9504,-1938,9509,-1939,9518,-1942,9521,-1944,9526,-1950,9492,-1950,9488,-1951,9484,-1955,9481,-1958,9479,-1962,9476,-1971,9475,-1976,9474,-1987,9474,-2009,9477,-2026,9478,-2029,9494,-2042,9526,-2042,9524,-2045,9521,-2048,9517,-2050,9509,-2054,9504,-2055e" filled="t" fillcolor="#A1A1A4" stroked="f">
                <v:path arrowok="t"/>
                <v:fill/>
              </v:shape>
              <v:shape style="position:absolute;left:9460;top:-2055;width:76;height:117" coordorigin="9460,-2055" coordsize="76,117" path="m9526,-2042l9502,-2042,9505,-2042,9510,-2039,9521,-2016,9521,-2012,9521,-2009,9521,-1987,9521,-1976,9504,-1950,9526,-1950,9536,-1987,9536,-2009,9527,-2042,9526,-2042e" filled="t" fillcolor="#A1A1A4" stroked="f">
                <v:path arrowok="t"/>
                <v:fill/>
              </v:shape>
            </v:group>
            <v:group style="position:absolute;left:9558;top:-2057;width:132;height:121" coordorigin="9558,-2057" coordsize="132,121">
              <v:shape style="position:absolute;left:9558;top:-2057;width:132;height:121" coordorigin="9558,-2057" coordsize="132,121" path="m9675,-2057l9661,-2057,9573,-1936,9587,-1936,9675,-2057e" filled="t" fillcolor="#A1A1A4" stroked="f">
                <v:path arrowok="t"/>
                <v:fill/>
              </v:shape>
              <v:shape style="position:absolute;left:9558;top:-2057;width:132;height:121" coordorigin="9558,-2057" coordsize="132,121" path="m9669,-2003l9659,-2003,9655,-2002,9638,-1965,9639,-1961,9659,-1938,9669,-1938,9673,-1939,9680,-1942,9682,-1945,9684,-1947,9661,-1947,9658,-1947,9650,-1975,9651,-1981,9661,-1994,9684,-1994,9683,-1996,9680,-1998,9674,-2002,9669,-2003e" filled="t" fillcolor="#A1A1A4" stroked="f">
                <v:path arrowok="t"/>
                <v:fill/>
              </v:shape>
              <v:shape style="position:absolute;left:9558;top:-2057;width:132;height:121" coordorigin="9558,-2057" coordsize="132,121" path="m9684,-1994l9667,-1994,9670,-1993,9674,-1990,9675,-1988,9676,-1986,9677,-1983,9677,-1981,9678,-1978,9678,-1975,9678,-1965,9677,-1959,9667,-1947,9684,-1947,9690,-1975,9690,-1979,9689,-1983,9688,-1987,9687,-1990,9684,-1994e" filled="t" fillcolor="#A1A1A4" stroked="f">
                <v:path arrowok="t"/>
                <v:fill/>
              </v:shape>
              <v:shape style="position:absolute;left:9558;top:-2057;width:132;height:121" coordorigin="9558,-2057" coordsize="132,121" path="m9589,-2055l9579,-2055,9575,-2054,9558,-2017,9558,-2013,9579,-1990,9589,-1990,9593,-1990,9599,-1994,9602,-1997,9603,-1998,9581,-1998,9578,-1999,9570,-2017,9570,-2027,9581,-2046,9604,-2046,9603,-2048,9600,-2050,9593,-2054,9589,-2055e" filled="t" fillcolor="#A1A1A4" stroked="f">
                <v:path arrowok="t"/>
                <v:fill/>
              </v:shape>
              <v:shape style="position:absolute;left:9558;top:-2057;width:132;height:121" coordorigin="9558,-2057" coordsize="132,121" path="m9604,-2046l9587,-2046,9590,-2045,9593,-2042,9595,-2040,9597,-2035,9597,-2033,9598,-2027,9598,-2017,9591,-2001,9589,-1999,9587,-1998,9603,-1998,9610,-2027,9610,-2031,9609,-2035,9608,-2039,9607,-2042,9604,-2046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468.586792pt;margin-top:-66.214523pt;width:16.174957pt;height:6.525pt;mso-position-horizontal-relative:page;mso-position-vertical-relative:paragraph;z-index:-3251" coordorigin="9372,-1324" coordsize="323,131">
            <v:group style="position:absolute;left:9377;top:-1317;width:44;height:115" coordorigin="9377,-1317" coordsize="44,115">
              <v:shape style="position:absolute;left:9377;top:-1317;width:44;height:115" coordorigin="9377,-1317" coordsize="44,115" path="m9420,-1317l9410,-1317,9409,-1313,9408,-1309,9406,-1306,9404,-1304,9401,-1301,9395,-1298,9392,-1297,9384,-1296,9381,-1296,9377,-1296,9377,-1285,9407,-1285,9407,-1202,9420,-1202,9420,-1317e" filled="t" fillcolor="#A1A1A4" stroked="f">
                <v:path arrowok="t"/>
                <v:fill/>
              </v:shape>
            </v:group>
            <v:group style="position:absolute;left:9460;top:-1317;width:76;height:117" coordorigin="9460,-1317" coordsize="76,117">
              <v:shape style="position:absolute;left:9460;top:-1317;width:76;height:117" coordorigin="9460,-1317" coordsize="76,117" path="m9504,-1317l9492,-1317,9487,-1316,9460,-1250,9460,-1241,9492,-1200,9504,-1200,9526,-1212,9492,-1212,9488,-1214,9484,-1217,9481,-1221,9479,-1224,9476,-1234,9475,-1239,9474,-1250,9474,-1272,9494,-1305,9526,-1305,9521,-1311,9517,-1313,9509,-1316,9504,-1317e" filled="t" fillcolor="#A1A1A4" stroked="f">
                <v:path arrowok="t"/>
                <v:fill/>
              </v:shape>
              <v:shape style="position:absolute;left:9460;top:-1317;width:76;height:117" coordorigin="9460,-1317" coordsize="76,117" path="m9526,-1305l9502,-1305,9505,-1304,9511,-1301,9521,-1278,9521,-1275,9521,-1272,9521,-1250,9521,-1239,9504,-1212,9526,-1212,9536,-1250,9536,-1272,9527,-1305,9526,-1305e" filled="t" fillcolor="#A1A1A4" stroked="f">
                <v:path arrowok="t"/>
                <v:fill/>
              </v:shape>
            </v:group>
            <v:group style="position:absolute;left:9558;top:-1319;width:132;height:121" coordorigin="9558,-1319" coordsize="132,121">
              <v:shape style="position:absolute;left:9558;top:-1319;width:132;height:121" coordorigin="9558,-1319" coordsize="132,121" path="m9675,-1319l9661,-1319,9573,-1199,9587,-1199,9675,-1319e" filled="t" fillcolor="#A1A1A4" stroked="f">
                <v:path arrowok="t"/>
                <v:fill/>
              </v:shape>
              <v:shape style="position:absolute;left:9558;top:-1319;width:132;height:121" coordorigin="9558,-1319" coordsize="132,121" path="m9669,-1265l9659,-1265,9655,-1264,9638,-1228,9639,-1224,9659,-1200,9669,-1200,9673,-1201,9680,-1205,9682,-1207,9684,-1209,9661,-1209,9658,-1210,9650,-1228,9650,-1238,9661,-1256,9684,-1256,9683,-1259,9680,-1261,9674,-1264,9669,-1265e" filled="t" fillcolor="#A1A1A4" stroked="f">
                <v:path arrowok="t"/>
                <v:fill/>
              </v:shape>
              <v:shape style="position:absolute;left:9558;top:-1319;width:132;height:121" coordorigin="9558,-1319" coordsize="132,121" path="m9684,-1256l9667,-1256,9670,-1256,9674,-1252,9675,-1251,9677,-1246,9677,-1243,9678,-1241,9678,-1238,9678,-1228,9677,-1222,9677,-1219,9676,-1217,9675,-1215,9673,-1213,9669,-1210,9667,-1209,9684,-1209,9690,-1238,9690,-1241,9688,-1249,9687,-1253,9684,-1256e" filled="t" fillcolor="#A1A1A4" stroked="f">
                <v:path arrowok="t"/>
                <v:fill/>
              </v:shape>
              <v:shape style="position:absolute;left:9558;top:-1319;width:132;height:121" coordorigin="9558,-1319" coordsize="132,121" path="m9589,-1317l9579,-1317,9575,-1316,9558,-1280,9558,-1276,9560,-1268,9562,-1264,9564,-1261,9566,-1259,9569,-1256,9575,-1253,9579,-1252,9589,-1252,9593,-1253,9599,-1257,9602,-1259,9604,-1261,9581,-1261,9578,-1262,9570,-1280,9570,-1290,9577,-1306,9579,-1307,9581,-1308,9604,-1308,9603,-1311,9600,-1313,9593,-1316,9589,-1317e" filled="t" fillcolor="#A1A1A4" stroked="f">
                <v:path arrowok="t"/>
                <v:fill/>
              </v:shape>
              <v:shape style="position:absolute;left:9558;top:-1319;width:132;height:121" coordorigin="9558,-1319" coordsize="132,121" path="m9604,-1308l9587,-1308,9590,-1307,9593,-1304,9595,-1302,9597,-1298,9597,-1295,9598,-1290,9598,-1280,9591,-1263,9589,-1262,9587,-1261,9604,-1261,9610,-1290,9610,-1293,9608,-1301,9607,-1305,9604,-1308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400.678314pt;margin-top:-17.080225pt;width:17.9701pt;height:6.34pt;mso-position-horizontal-relative:page;mso-position-vertical-relative:paragraph;z-index:-3249" coordorigin="8014,-342" coordsize="359,127">
            <v:group style="position:absolute;left:8019;top:-337;width:76;height:115" coordorigin="8019,-337" coordsize="76,115">
              <v:shape style="position:absolute;left:8019;top:-337;width:76;height:115" coordorigin="8019,-337" coordsize="76,115" path="m8088,-324l8061,-324,8064,-324,8069,-322,8080,-299,8080,-296,8078,-293,8077,-290,8047,-266,8043,-264,8019,-222,8094,-222,8094,-234,8035,-234,8035,-237,8037,-240,8041,-246,8043,-249,8046,-251,8049,-253,8053,-256,8067,-264,8070,-266,8095,-298,8095,-310,8094,-314,8090,-322,8088,-324e" filled="t" fillcolor="#A1A1A4" stroked="f">
                <v:path arrowok="t"/>
                <v:fill/>
              </v:shape>
              <v:shape style="position:absolute;left:8019;top:-337;width:76;height:115" coordorigin="8019,-337" coordsize="76,115" path="m8064,-337l8053,-337,8047,-336,8022,-303,8022,-299,8022,-296,8036,-296,8036,-300,8036,-303,8054,-324,8088,-324,8088,-325,8081,-331,8077,-333,8068,-336,8064,-337e" filled="t" fillcolor="#A1A1A4" stroked="f">
                <v:path arrowok="t"/>
                <v:fill/>
              </v:shape>
            </v:group>
            <v:group style="position:absolute;left:8112;top:-337;width:76;height:117" coordorigin="8112,-337" coordsize="76,117">
              <v:shape style="position:absolute;left:8112;top:-337;width:76;height:117" coordorigin="8112,-337" coordsize="76,117" path="m8156,-337l8144,-337,8139,-336,8112,-269,8112,-264,8144,-220,8156,-220,8161,-221,8170,-224,8173,-226,8178,-232,8144,-232,8140,-233,8136,-237,8133,-240,8131,-244,8128,-253,8127,-258,8126,-269,8126,-291,8129,-308,8130,-311,8146,-324,8178,-324,8176,-327,8173,-330,8170,-332,8161,-336,8156,-337e" filled="t" fillcolor="#A1A1A4" stroked="f">
                <v:path arrowok="t"/>
                <v:fill/>
              </v:shape>
              <v:shape style="position:absolute;left:8112;top:-337;width:76;height:117" coordorigin="8112,-337" coordsize="76,117" path="m8178,-324l8154,-324,8157,-324,8163,-321,8173,-298,8173,-294,8173,-291,8173,-269,8173,-258,8156,-232,8178,-232,8188,-269,8188,-291,8179,-324,8178,-324e" filled="t" fillcolor="#A1A1A4" stroked="f">
                <v:path arrowok="t"/>
                <v:fill/>
              </v:shape>
            </v:group>
            <v:group style="position:absolute;left:8209;top:-337;width:44;height:115" coordorigin="8209,-337" coordsize="44,115">
              <v:shape style="position:absolute;left:8209;top:-337;width:44;height:115" coordorigin="8209,-337" coordsize="44,115" path="m8253,-337l8242,-337,8242,-332,8240,-329,8238,-326,8236,-323,8233,-321,8228,-318,8224,-317,8217,-315,8213,-315,8209,-315,8209,-304,8239,-304,8239,-222,8253,-222,8253,-337e" filled="t" fillcolor="#A1A1A4" stroked="f">
                <v:path arrowok="t"/>
                <v:fill/>
              </v:shape>
            </v:group>
            <v:group style="position:absolute;left:8290;top:-337;width:78;height:117" coordorigin="8290,-337" coordsize="78,117">
              <v:shape style="position:absolute;left:8290;top:-337;width:78;height:117" coordorigin="8290,-337" coordsize="78,117" path="m8304,-257l8290,-257,8290,-251,8323,-220,8334,-220,8360,-232,8320,-232,8315,-234,8306,-244,8304,-250,8304,-257e" filled="t" fillcolor="#A1A1A4" stroked="f">
                <v:path arrowok="t"/>
                <v:fill/>
              </v:shape>
              <v:shape style="position:absolute;left:8290;top:-337;width:78;height:117" coordorigin="8290,-337" coordsize="78,117" path="m8361,-276l8332,-276,8336,-276,8339,-275,8351,-264,8353,-261,8353,-258,8353,-251,8332,-232,8360,-232,8363,-235,8365,-240,8367,-244,8368,-249,8368,-262,8366,-268,8361,-276e" filled="t" fillcolor="#A1A1A4" stroked="f">
                <v:path arrowok="t"/>
                <v:fill/>
              </v:shape>
              <v:shape style="position:absolute;left:8290;top:-337;width:78;height:117" coordorigin="8290,-337" coordsize="78,117" path="m8321,-287l8321,-276,8323,-276,8332,-276,8361,-276,8359,-278,8354,-281,8347,-283,8347,-283,8352,-285,8354,-287,8322,-287,8321,-287e" filled="t" fillcolor="#A1A1A4" stroked="f">
                <v:path arrowok="t"/>
                <v:fill/>
              </v:shape>
              <v:shape style="position:absolute;left:8290;top:-337;width:78;height:117" coordorigin="8290,-337" coordsize="78,117" path="m8358,-324l8334,-324,8339,-323,8343,-320,8347,-317,8349,-312,8349,-303,8330,-287,8354,-287,8356,-288,8359,-292,8362,-296,8363,-300,8363,-312,8362,-316,8359,-323,8358,-324e" filled="t" fillcolor="#A1A1A4" stroked="f">
                <v:path arrowok="t"/>
                <v:fill/>
              </v:shape>
              <v:shape style="position:absolute;left:8290;top:-337;width:78;height:117" coordorigin="8290,-337" coordsize="78,117" path="m8333,-337l8322,-337,8317,-336,8293,-299,8306,-299,8306,-303,8307,-306,8324,-324,8358,-324,8356,-327,8350,-332,8346,-333,8338,-336,8333,-337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194.310806pt;margin-top:-17.080225pt;width:16.7205pt;height:6.34pt;mso-position-horizontal-relative:page;mso-position-vertical-relative:paragraph;z-index:-3248" coordorigin="3886,-342" coordsize="334,127">
            <v:group style="position:absolute;left:3891;top:-337;width:76;height:115" coordorigin="3891,-337" coordsize="76,115">
              <v:shape style="position:absolute;left:3891;top:-337;width:76;height:115" coordorigin="3891,-337" coordsize="76,115" path="m3961,-324l3934,-324,3936,-324,3942,-322,3953,-299,3952,-296,3919,-266,3916,-264,3895,-239,3893,-234,3892,-228,3891,-222,3966,-222,3966,-234,3907,-234,3908,-237,3940,-264,3943,-266,3967,-298,3967,-310,3966,-314,3963,-322,3961,-324e" filled="t" fillcolor="#A1A1A4" stroked="f">
                <v:path arrowok="t"/>
                <v:fill/>
              </v:shape>
              <v:shape style="position:absolute;left:3891;top:-337;width:76;height:115" coordorigin="3891,-337" coordsize="76,115" path="m3936,-337l3925,-337,3920,-336,3894,-300,3894,-296,3908,-296,3908,-300,3908,-303,3927,-324,3961,-324,3960,-325,3954,-331,3950,-333,3945,-334,3941,-336,3936,-337e" filled="t" fillcolor="#A1A1A4" stroked="f">
                <v:path arrowok="t"/>
                <v:fill/>
              </v:shape>
            </v:group>
            <v:group style="position:absolute;left:3984;top:-337;width:76;height:117" coordorigin="3984,-337" coordsize="76,117">
              <v:shape style="position:absolute;left:3984;top:-337;width:76;height:117" coordorigin="3984,-337" coordsize="76,117" path="m4029,-337l4017,-337,4012,-336,3984,-269,3985,-260,4017,-220,4029,-220,4034,-221,4042,-224,4046,-226,4051,-232,4017,-232,4012,-233,4009,-237,4006,-240,4003,-244,4000,-253,4000,-258,3999,-269,3999,-291,4019,-324,4051,-324,4049,-327,4046,-330,4042,-332,4034,-336,4029,-337e" filled="t" fillcolor="#A1A1A4" stroked="f">
                <v:path arrowok="t"/>
                <v:fill/>
              </v:shape>
              <v:shape style="position:absolute;left:3984;top:-337;width:76;height:117" coordorigin="3984,-337" coordsize="76,117" path="m4051,-324l4027,-324,4030,-324,4035,-321,4045,-298,4046,-294,4046,-291,4046,-269,4046,-258,4028,-232,4051,-232,4061,-269,4061,-291,4051,-324,4051,-324e" filled="t" fillcolor="#A1A1A4" stroked="f">
                <v:path arrowok="t"/>
                <v:fill/>
              </v:shape>
            </v:group>
            <v:group style="position:absolute;left:4082;top:-337;width:44;height:115" coordorigin="4082,-337" coordsize="44,115">
              <v:shape style="position:absolute;left:4082;top:-337;width:44;height:115" coordorigin="4082,-337" coordsize="44,115" path="m4125,-337l4115,-337,4114,-332,4113,-329,4111,-326,4109,-323,4106,-321,4100,-318,4097,-317,4089,-315,4086,-315,4082,-315,4082,-304,4112,-304,4112,-222,4125,-222,4125,-337e" filled="t" fillcolor="#A1A1A4" stroked="f">
                <v:path arrowok="t"/>
                <v:fill/>
              </v:shape>
            </v:group>
            <v:group style="position:absolute;left:4172;top:-337;width:44;height:115" coordorigin="4172,-337" coordsize="44,115">
              <v:shape style="position:absolute;left:4172;top:-337;width:44;height:115" coordorigin="4172,-337" coordsize="44,115" path="m4216,-337l4205,-337,4204,-332,4203,-329,4201,-326,4199,-323,4196,-321,4190,-318,4187,-317,4180,-315,4176,-315,4172,-315,4172,-304,4202,-304,4202,-222,4216,-222,4216,-337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115.083pt;margin-top:-118.726822pt;width:346.642pt;height:95.8673pt;mso-position-horizontal-relative:page;mso-position-vertical-relative:paragraph;z-index:-3246" coordorigin="2302,-2375" coordsize="6933,1917">
            <v:group style="position:absolute;left:5100;top:-578;width:2;height:113" coordorigin="5100,-578" coordsize="2,113">
              <v:shape style="position:absolute;left:5100;top:-578;width:2;height:113" coordorigin="5100,-578" coordsize="0,113" path="m5100,-578l5100,-465e" filled="f" stroked="t" strokeweight=".76pt" strokecolor="#A1A1A4">
                <v:path arrowok="t"/>
              </v:shape>
            </v:group>
            <v:group style="position:absolute;left:3029;top:-578;width:2;height:113" coordorigin="3029,-578" coordsize="2,113">
              <v:shape style="position:absolute;left:3029;top:-578;width:2;height:113" coordorigin="3029,-578" coordsize="0,113" path="m3029,-578l3029,-465e" filled="f" stroked="t" strokeweight=".76pt" strokecolor="#A1A1A4">
                <v:path arrowok="t"/>
              </v:shape>
            </v:group>
            <v:group style="position:absolute;left:7163;top:-578;width:2;height:113" coordorigin="7163,-578" coordsize="2,113">
              <v:shape style="position:absolute;left:7163;top:-578;width:2;height:113" coordorigin="7163,-578" coordsize="0,113" path="m7163,-578l7163,-465e" filled="f" stroked="t" strokeweight=".76pt" strokecolor="#A1A1A4">
                <v:path arrowok="t"/>
              </v:shape>
            </v:group>
            <v:group style="position:absolute;left:9227;top:-578;width:2;height:113" coordorigin="9227,-578" coordsize="2,113">
              <v:shape style="position:absolute;left:9227;top:-578;width:2;height:113" coordorigin="9227,-578" coordsize="0,113" path="m9227,-578l9227,-465e" filled="f" stroked="t" strokeweight=".76pt" strokecolor="#A1A1A4">
                <v:path arrowok="t"/>
              </v:shape>
            </v:group>
            <v:group style="position:absolute;left:3029;top:-521;width:6191;height:2" coordorigin="3029,-521" coordsize="6191,2">
              <v:shape style="position:absolute;left:3029;top:-521;width:6191;height:2" coordorigin="3029,-521" coordsize="6191,0" path="m3029,-521l9220,-521e" filled="f" stroked="t" strokeweight=".76pt" strokecolor="#A1A1A4">
                <v:path arrowok="t"/>
              </v:shape>
            </v:group>
            <v:group style="position:absolute;left:3960;top:-1257;width:5266;height:2" coordorigin="3960,-1257" coordsize="5266,2">
              <v:shape style="position:absolute;left:3960;top:-1257;width:5266;height:2" coordorigin="3960,-1257" coordsize="5266,0" path="m3960,-1257l9227,-1257e" filled="f" stroked="t" strokeweight=".253pt" strokecolor="#A1A1A4">
                <v:path arrowok="t"/>
              </v:shape>
            </v:group>
            <v:group style="position:absolute;left:3029;top:-1994;width:6184;height:2" coordorigin="3029,-1994" coordsize="6184,2">
              <v:shape style="position:absolute;left:3029;top:-1994;width:6184;height:2" coordorigin="3029,-1994" coordsize="6184,0" path="m9213,-1994l3029,-1994e" filled="f" stroked="t" strokeweight=".253pt" strokecolor="#A1A1A4">
                <v:path arrowok="t"/>
              </v:shape>
            </v:group>
            <v:group style="position:absolute;left:4068;top:-2288;width:4103;height:518" coordorigin="4068,-2288" coordsize="4103,518">
              <v:shape style="position:absolute;left:4068;top:-2288;width:4103;height:518" coordorigin="4068,-2288" coordsize="4103,518" path="m8171,-2288l4068,-1770e" filled="f" stroked="t" strokeweight="1.014pt" strokecolor="#005DAA">
                <v:path arrowok="t"/>
              </v:shape>
            </v:group>
            <v:group style="position:absolute;left:4068;top:-1548;width:4103;height:222" coordorigin="4068,-1548" coordsize="4103,222">
              <v:shape style="position:absolute;left:4068;top:-1548;width:4103;height:222" coordorigin="4068,-1548" coordsize="4103,222" path="m8171,-1548l4068,-1325e" filled="f" stroked="t" strokeweight="2.028pt" strokecolor="#4F84C4">
                <v:path arrowok="t"/>
              </v:shape>
            </v:group>
            <v:group style="position:absolute;left:4068;top:-1773;width:4103;height:368" coordorigin="4068,-1773" coordsize="4103,368">
              <v:shape style="position:absolute;left:4068;top:-1773;width:4103;height:368" coordorigin="4068,-1773" coordsize="4103,368" path="m8171,-1773l4068,-1405e" filled="f" stroked="t" strokeweight="1.014pt" strokecolor="#F26522">
                <v:path arrowok="t"/>
              </v:shape>
            </v:group>
            <v:group style="position:absolute;left:8140;top:-2318;width:67;height:64" coordorigin="8140,-2318" coordsize="67,64">
              <v:shape style="position:absolute;left:8140;top:-2318;width:67;height:64" coordorigin="8140,-2318" coordsize="67,64" path="m8158,-2318l8144,-2304,8140,-2279,8152,-2261,8173,-2254,8183,-2256,8200,-2268,8207,-2290,8201,-2306,8185,-2317,8158,-2318e" filled="t" fillcolor="#FFFFFF" stroked="f">
                <v:path arrowok="t"/>
                <v:fill/>
              </v:shape>
            </v:group>
            <v:group style="position:absolute;left:8129;top:-2332;width:88;height:88" coordorigin="8129,-2332" coordsize="88,88">
              <v:shape style="position:absolute;left:8129;top:-2332;width:88;height:88" coordorigin="8129,-2332" coordsize="88,88" path="m8173,-2332l8151,-2327,8136,-2312,8129,-2291,8134,-2268,8148,-2252,8168,-2244,8191,-2249,8208,-2262,8209,-2264,8160,-2264,8149,-2275,8149,-2301,8160,-2312,8207,-2312,8199,-2323,8181,-2331,8173,-2332e" filled="t" fillcolor="#005DAA" stroked="f">
                <v:path arrowok="t"/>
                <v:fill/>
              </v:shape>
              <v:shape style="position:absolute;left:8129;top:-2332;width:88;height:88" coordorigin="8129,-2332" coordsize="88,88" path="m8207,-2312l8186,-2312,8197,-2301,8197,-2275,8186,-2264,8209,-2264,8216,-2281,8212,-2306,8207,-2312e" filled="t" fillcolor="#005DAA" stroked="f">
                <v:path arrowok="t"/>
                <v:fill/>
              </v:shape>
            </v:group>
            <v:group style="position:absolute;left:8140;top:-1803;width:67;height:65" coordorigin="8140,-1803" coordsize="67,65">
              <v:shape style="position:absolute;left:8140;top:-1803;width:67;height:65" coordorigin="8140,-1803" coordsize="67,65" path="m8158,-1803l8144,-1789,8140,-1764,8152,-1746,8173,-1739,8183,-1740,8200,-1753,8207,-1774,8201,-1791,8185,-1801,8158,-1803e" filled="t" fillcolor="#FFFFFF" stroked="f">
                <v:path arrowok="t"/>
                <v:fill/>
              </v:shape>
            </v:group>
            <v:group style="position:absolute;left:8129;top:-1817;width:88;height:88" coordorigin="8129,-1817" coordsize="88,88">
              <v:shape style="position:absolute;left:8129;top:-1817;width:88;height:88" coordorigin="8129,-1817" coordsize="88,88" path="m8173,-1817l8151,-1811,8136,-1797,8129,-1776,8134,-1753,8148,-1737,8168,-1729,8191,-1734,8208,-1747,8209,-1749,8160,-1749,8149,-1760,8149,-1786,8160,-1797,8207,-1797,8200,-1807,8181,-1816,8173,-1817e" filled="t" fillcolor="#F26522" stroked="f">
                <v:path arrowok="t"/>
                <v:fill/>
              </v:shape>
              <v:shape style="position:absolute;left:8129;top:-1817;width:88;height:88" coordorigin="8129,-1817" coordsize="88,88" path="m8207,-1797l8186,-1797,8197,-1786,8197,-1760,8186,-1749,8209,-1749,8216,-1766,8212,-1790,8207,-1797e" filled="t" fillcolor="#F26522" stroked="f">
                <v:path arrowok="t"/>
                <v:fill/>
              </v:shape>
            </v:group>
            <v:group style="position:absolute;left:8109;top:-1613;width:127;height:132" coordorigin="8109,-1613" coordsize="127,132">
              <v:shape style="position:absolute;left:8109;top:-1613;width:127;height:132" coordorigin="8109,-1613" coordsize="127,132" path="m8167,-1613l8111,-1559,8109,-1533,8117,-1512,8132,-1496,8151,-1485,8173,-1482,8181,-1482,8234,-1538,8236,-1566,8227,-1585,8211,-1600,8191,-1610,8167,-1613e" filled="t" fillcolor="#FFFFFF" stroked="f">
                <v:path arrowok="t"/>
                <v:fill/>
              </v:shape>
            </v:group>
            <v:group style="position:absolute;left:8087;top:-1634;width:172;height:172" coordorigin="8087,-1634" coordsize="172,172">
              <v:shape style="position:absolute;left:8087;top:-1634;width:172;height:172" coordorigin="8087,-1634" coordsize="172,172" path="m8173,-1634l8113,-1609,8087,-1550,8090,-1527,8127,-1475,8169,-1461,8193,-1464,8214,-1472,8231,-1485,8245,-1501,8246,-1503,8182,-1503,8157,-1507,8139,-1518,8129,-1536,8132,-1562,8143,-1580,8159,-1591,8173,-1593,8244,-1593,8236,-1605,8220,-1619,8201,-1629,8179,-1633,8173,-1634e" filled="t" fillcolor="#4F84C4" stroked="f">
                <v:path arrowok="t"/>
                <v:fill/>
              </v:shape>
              <v:shape style="position:absolute;left:8087;top:-1634;width:172;height:172" coordorigin="8087,-1634" coordsize="172,172" path="m8244,-1593l8173,-1593,8194,-1588,8210,-1573,8218,-1553,8213,-1529,8201,-1512,8182,-1503,8246,-1503,8255,-1521,8259,-1542,8256,-1566,8248,-1587,8244,-1593e" filled="t" fillcolor="#4F84C4" stroked="f">
                <v:path arrowok="t"/>
                <v:fill/>
              </v:shape>
            </v:group>
            <v:group style="position:absolute;left:4033;top:-1800;width:67;height:65" coordorigin="4033,-1800" coordsize="67,65">
              <v:shape style="position:absolute;left:4033;top:-1800;width:67;height:65" coordorigin="4033,-1800" coordsize="67,65" path="m4051,-1800l4038,-1786,4033,-1760,4045,-1743,4066,-1736,4076,-1737,4093,-1750,4100,-1771,4094,-1788,4078,-1798,4051,-1800e" filled="t" fillcolor="#FFFFFF" stroked="f">
                <v:path arrowok="t"/>
                <v:fill/>
              </v:shape>
            </v:group>
            <v:group style="position:absolute;left:4022;top:-1814;width:88;height:88" coordorigin="4022,-1814" coordsize="88,88">
              <v:shape style="position:absolute;left:4022;top:-1814;width:88;height:88" coordorigin="4022,-1814" coordsize="88,88" path="m4066,-1814l4045,-1808,4029,-1794,4022,-1773,4027,-1750,4041,-1733,4061,-1726,4085,-1731,4101,-1744,4102,-1746,4053,-1746,4042,-1756,4042,-1783,4053,-1794,4101,-1794,4093,-1804,4074,-1813,4066,-1814e" filled="t" fillcolor="#005DAA" stroked="f">
                <v:path arrowok="t"/>
                <v:fill/>
              </v:shape>
              <v:shape style="position:absolute;left:4022;top:-1814;width:88;height:88" coordorigin="4022,-1814" coordsize="88,88" path="m4101,-1794l4079,-1794,4090,-1783,4090,-1756,4079,-1746,4102,-1746,4110,-1763,4105,-1787,4101,-1794e" filled="t" fillcolor="#005DAA" stroked="f">
                <v:path arrowok="t"/>
                <v:fill/>
              </v:shape>
            </v:group>
            <v:group style="position:absolute;left:4002;top:-1391;width:127;height:132" coordorigin="4002,-1391" coordsize="127,132">
              <v:shape style="position:absolute;left:4002;top:-1391;width:127;height:132" coordorigin="4002,-1391" coordsize="127,132" path="m4061,-1391l4004,-1337,4002,-1310,4010,-1290,4025,-1274,4044,-1263,4066,-1259,4075,-1260,4128,-1316,4129,-1344,4120,-1363,4105,-1378,4085,-1387,4061,-1391e" filled="t" fillcolor="#FFFFFF" stroked="f">
                <v:path arrowok="t"/>
                <v:fill/>
              </v:shape>
            </v:group>
            <v:group style="position:absolute;left:3980;top:-1411;width:172;height:172" coordorigin="3980,-1411" coordsize="172,172">
              <v:shape style="position:absolute;left:3980;top:-1411;width:172;height:172" coordorigin="3980,-1411" coordsize="172,172" path="m4066,-1411l4006,-1387,3980,-1327,3983,-1304,4020,-1252,4062,-1239,4086,-1242,4107,-1250,4125,-1262,4139,-1279,4139,-1280,4075,-1280,4050,-1284,4032,-1296,4022,-1313,4025,-1339,4036,-1358,4052,-1368,4066,-1371,4138,-1371,4129,-1383,4113,-1397,4094,-1407,4073,-1411,4066,-1411e" filled="t" fillcolor="#4F84C4" stroked="f">
                <v:path arrowok="t"/>
                <v:fill/>
              </v:shape>
              <v:shape style="position:absolute;left:3980;top:-1411;width:172;height:172" coordorigin="3980,-1411" coordsize="172,172" path="m4138,-1371l4066,-1371,4088,-1365,4104,-1351,4111,-1330,4107,-1306,4094,-1289,4075,-1280,4139,-1280,4148,-1298,4152,-1320,4149,-1344,4141,-1365,4138,-1371e" filled="t" fillcolor="#4F84C4" stroked="f">
                <v:path arrowok="t"/>
                <v:fill/>
              </v:shape>
            </v:group>
            <v:group style="position:absolute;left:8292;top:-2361;width:88;height:144" coordorigin="8292,-2361" coordsize="88,144">
              <v:shape style="position:absolute;left:8292;top:-2361;width:88;height:144" coordorigin="8292,-2361" coordsize="88,144" path="m8376,-2342l8345,-2342,8350,-2336,8350,-2317,8335,-2291,8318,-2275,8294,-2235,8292,-2230,8292,-2224,8292,-2217,8380,-2217,8380,-2240,8326,-2240,8327,-2243,8328,-2246,8333,-2253,8336,-2257,8341,-2261,8357,-2276,8379,-2334,8376,-2342e" filled="t" fillcolor="#000000" stroked="f">
                <v:path arrowok="t"/>
                <v:fill/>
              </v:shape>
              <v:shape style="position:absolute;left:8292;top:-2361;width:88;height:144" coordorigin="8292,-2361" coordsize="88,144" path="m8351,-2361l8321,-2361,8310,-2357,8295,-2343,8292,-2333,8292,-2314,8320,-2314,8320,-2321,8320,-2325,8332,-2342,8376,-2342,8376,-2344,8369,-2351,8362,-2358,8351,-2361e" filled="t" fillcolor="#000000" stroked="f">
                <v:path arrowok="t"/>
                <v:fill/>
              </v:shape>
            </v:group>
            <v:group style="position:absolute;left:8388;top:-2361;width:78;height:144" coordorigin="8388,-2361" coordsize="78,144">
              <v:shape style="position:absolute;left:8388;top:-2361;width:78;height:144" coordorigin="8388,-2361" coordsize="78,144" path="m8466,-2247l8439,-2247,8439,-2217,8466,-2217,8466,-2247e" filled="t" fillcolor="#000000" stroked="f">
                <v:path arrowok="t"/>
                <v:fill/>
              </v:shape>
              <v:shape style="position:absolute;left:8388;top:-2361;width:78;height:144" coordorigin="8388,-2361" coordsize="78,144" path="m8466,-2361l8436,-2361,8388,-2271,8388,-2247,8480,-2247,8480,-2270,8411,-2270,8439,-2324,8466,-2324,8466,-2361e" filled="t" fillcolor="#000000" stroked="f">
                <v:path arrowok="t"/>
                <v:fill/>
              </v:shape>
              <v:shape style="position:absolute;left:8388;top:-2361;width:78;height:144" coordorigin="8388,-2361" coordsize="78,144" path="m8466,-2324l8439,-2324,8439,-2270,8466,-2270,8466,-2324e" filled="t" fillcolor="#000000" stroked="f">
                <v:path arrowok="t"/>
                <v:fill/>
              </v:shape>
            </v:group>
            <v:group style="position:absolute;left:8488;top:-2364;width:147;height:153" coordorigin="8488,-2364" coordsize="147,153">
              <v:shape style="position:absolute;left:8488;top:-2364;width:147;height:153" coordorigin="8488,-2364" coordsize="147,153" path="m8611,-2364l8593,-2364,8511,-2212,8529,-2212,8611,-2364e" filled="t" fillcolor="#000000" stroked="f">
                <v:path arrowok="t"/>
                <v:fill/>
              </v:shape>
              <v:shape style="position:absolute;left:8488;top:-2364;width:147;height:153" coordorigin="8488,-2364" coordsize="147,153" path="m8611,-2292l8598,-2292,8593,-2291,8574,-2246,8574,-2241,8598,-2215,8611,-2215,8632,-2230,8600,-2230,8598,-2232,8596,-2240,8596,-2246,8596,-2261,8596,-2267,8597,-2271,8598,-2275,8600,-2277,8632,-2277,8631,-2279,8627,-2286,8624,-2288,8616,-2291,8611,-2292e" filled="t" fillcolor="#000000" stroked="f">
                <v:path arrowok="t"/>
                <v:fill/>
              </v:shape>
              <v:shape style="position:absolute;left:8488;top:-2364;width:147;height:153" coordorigin="8488,-2364" coordsize="147,153" path="m8632,-2277l8609,-2277,8611,-2275,8613,-2267,8613,-2261,8613,-2246,8613,-2240,8611,-2232,8609,-2230,8632,-2230,8633,-2231,8635,-2241,8635,-2246,8635,-2261,8635,-2265,8633,-2275,8632,-2277e" filled="t" fillcolor="#000000" stroked="f">
                <v:path arrowok="t"/>
                <v:fill/>
              </v:shape>
              <v:shape style="position:absolute;left:8488;top:-2364;width:147;height:153" coordorigin="8488,-2364" coordsize="147,153" path="m8525,-2361l8512,-2361,8507,-2360,8489,-2339,8488,-2334,8488,-2330,8488,-2315,8488,-2310,8489,-2305,8490,-2300,8512,-2283,8525,-2283,8546,-2299,8514,-2299,8512,-2301,8510,-2309,8510,-2315,8510,-2330,8510,-2336,8512,-2344,8514,-2346,8546,-2346,8545,-2348,8541,-2355,8538,-2357,8530,-2360,8525,-2361e" filled="t" fillcolor="#000000" stroked="f">
                <v:path arrowok="t"/>
                <v:fill/>
              </v:shape>
              <v:shape style="position:absolute;left:8488;top:-2364;width:147;height:153" coordorigin="8488,-2364" coordsize="147,153" path="m8546,-2346l8523,-2346,8525,-2344,8527,-2336,8527,-2330,8527,-2315,8527,-2309,8525,-2301,8523,-2299,8546,-2299,8547,-2300,8548,-2305,8549,-2310,8549,-2315,8549,-2330,8549,-2334,8548,-2339,8547,-2344,8546,-2346e" filled="t" fillcolor="#000000" stroked="f">
                <v:path arrowok="t"/>
                <v:fill/>
              </v:shape>
            </v:group>
            <v:group style="position:absolute;left:8296;top:-1929;width:58;height:144" coordorigin="8296,-1929" coordsize="58,144">
              <v:shape style="position:absolute;left:8296;top:-1929;width:58;height:144" coordorigin="8296,-1929" coordsize="58,144" path="m8354,-1929l8333,-1929,8331,-1921,8328,-1915,8316,-1908,8309,-1906,8296,-1906,8296,-1887,8325,-1887,8325,-1786,8354,-1786,8354,-1929e" filled="t" fillcolor="#000000" stroked="f">
                <v:path arrowok="t"/>
                <v:fill/>
              </v:shape>
            </v:group>
            <v:group style="position:absolute;left:8390;top:-1926;width:88;height:141" coordorigin="8390,-1926" coordsize="88,141">
              <v:shape style="position:absolute;left:8390;top:-1926;width:88;height:141" coordorigin="8390,-1926" coordsize="88,141" path="m8478,-1926l8390,-1926,8390,-1901,8450,-1901,8443,-1892,8437,-1882,8427,-1862,8422,-1852,8419,-1842,8415,-1832,8412,-1822,8408,-1803,8406,-1794,8405,-1786,8436,-1786,8437,-1796,8439,-1806,8444,-1827,8446,-1837,8450,-1848,8453,-1858,8458,-1868,8467,-1887,8472,-1896,8478,-1904,8478,-1926e" filled="t" fillcolor="#000000" stroked="f">
                <v:path arrowok="t"/>
                <v:fill/>
              </v:shape>
            </v:group>
            <v:group style="position:absolute;left:8488;top:-1933;width:147;height:153" coordorigin="8488,-1933" coordsize="147,153">
              <v:shape style="position:absolute;left:8488;top:-1933;width:147;height:153" coordorigin="8488,-1933" coordsize="147,153" path="m8611,-1933l8593,-1933,8511,-1780,8529,-1780,8611,-1933e" filled="t" fillcolor="#000000" stroked="f">
                <v:path arrowok="t"/>
                <v:fill/>
              </v:shape>
              <v:shape style="position:absolute;left:8488;top:-1933;width:147;height:153" coordorigin="8488,-1933" coordsize="147,153" path="m8611,-1860l8598,-1860,8593,-1860,8574,-1814,8574,-1809,8598,-1783,8611,-1783,8632,-1798,8600,-1798,8598,-1800,8596,-1808,8596,-1814,8596,-1830,8596,-1835,8597,-1839,8598,-1843,8600,-1845,8632,-1845,8631,-1848,8627,-1854,8624,-1856,8616,-1860,8611,-1860e" filled="t" fillcolor="#000000" stroked="f">
                <v:path arrowok="t"/>
                <v:fill/>
              </v:shape>
              <v:shape style="position:absolute;left:8488;top:-1933;width:147;height:153" coordorigin="8488,-1933" coordsize="147,153" path="m8632,-1845l8609,-1845,8611,-1843,8613,-1835,8613,-1830,8613,-1814,8613,-1808,8611,-1800,8609,-1798,8632,-1798,8633,-1800,8635,-1809,8635,-1814,8635,-1830,8635,-1834,8633,-1843,8632,-1845e" filled="t" fillcolor="#000000" stroked="f">
                <v:path arrowok="t"/>
                <v:fill/>
              </v:shape>
              <v:shape style="position:absolute;left:8488;top:-1933;width:147;height:153" coordorigin="8488,-1933" coordsize="147,153" path="m8525,-1929l8512,-1929,8507,-1928,8489,-1908,8488,-1903,8488,-1899,8488,-1883,8488,-1878,8489,-1873,8490,-1869,8512,-1852,8525,-1852,8546,-1867,8514,-1867,8512,-1869,8510,-1877,8510,-1883,8510,-1899,8510,-1904,8512,-1912,8514,-1914,8546,-1914,8545,-1916,8541,-1923,8538,-1925,8530,-1928,8525,-1929e" filled="t" fillcolor="#000000" stroked="f">
                <v:path arrowok="t"/>
                <v:fill/>
              </v:shape>
              <v:shape style="position:absolute;left:8488;top:-1933;width:147;height:153" coordorigin="8488,-1933" coordsize="147,153" path="m8546,-1914l8523,-1914,8525,-1912,8527,-1904,8527,-1899,8527,-1883,8527,-1877,8525,-1869,8523,-1867,8546,-1867,8547,-1869,8548,-1873,8549,-1878,8549,-1883,8549,-1899,8549,-1903,8548,-1908,8547,-1912,8546,-1914e" filled="t" fillcolor="#000000" stroked="f">
                <v:path arrowok="t"/>
                <v:fill/>
              </v:shape>
            </v:group>
            <v:group style="position:absolute;left:8305;top:-1678;width:116;height:287" coordorigin="8305,-1678" coordsize="116,287">
              <v:shape style="position:absolute;left:8305;top:-1678;width:116;height:287" coordorigin="8305,-1678" coordsize="116,287" path="m8420,-1678l8376,-1671,8367,-1654,8350,-1639,8332,-1633,8310,-1631,8305,-1631,8305,-1593,8362,-1593,8362,-1391,8420,-1391,8420,-1678e" filled="t" fillcolor="#4F84C4" stroked="f">
                <v:path arrowok="t"/>
                <v:fill/>
              </v:shape>
            </v:group>
            <v:group style="position:absolute;left:8488;top:-1678;width:156;height:287" coordorigin="8488,-1678" coordsize="156,287">
              <v:shape style="position:absolute;left:8488;top:-1678;width:156;height:287" coordorigin="8488,-1678" coordsize="156,287" path="m8644,-1450l8591,-1450,8591,-1391,8644,-1391,8644,-1450e" filled="t" fillcolor="#4F84C4" stroked="f">
                <v:path arrowok="t"/>
                <v:fill/>
              </v:shape>
              <v:shape style="position:absolute;left:8488;top:-1678;width:156;height:287" coordorigin="8488,-1678" coordsize="156,287" path="m8644,-1678l8584,-1678,8488,-1498,8488,-1450,8672,-1450,8672,-1496,8534,-1496,8590,-1605,8644,-1605,8644,-1678e" filled="t" fillcolor="#4F84C4" stroked="f">
                <v:path arrowok="t"/>
                <v:fill/>
              </v:shape>
              <v:shape style="position:absolute;left:8488;top:-1678;width:156;height:287" coordorigin="8488,-1678" coordsize="156,287" path="m8644,-1605l8591,-1605,8591,-1496,8644,-1496,8644,-1605e" filled="t" fillcolor="#4F84C4" stroked="f">
                <v:path arrowok="t"/>
                <v:fill/>
              </v:shape>
            </v:group>
            <v:group style="position:absolute;left:8688;top:-1685;width:293;height:305" coordorigin="8688,-1685" coordsize="293,305">
              <v:shape style="position:absolute;left:8688;top:-1685;width:293;height:305" coordorigin="8688,-1685" coordsize="293,305" path="m8935,-1685l8899,-1685,8734,-1379,8770,-1379,8935,-1685e" filled="t" fillcolor="#4F84C4" stroked="f">
                <v:path arrowok="t"/>
                <v:fill/>
              </v:shape>
              <v:shape style="position:absolute;left:8688;top:-1685;width:293;height:305" coordorigin="8688,-1685" coordsize="293,305" path="m8934,-1540l8909,-1540,8898,-1538,8861,-1487,8860,-1448,8861,-1438,8898,-1388,8909,-1386,8934,-1386,8977,-1416,8913,-1416,8908,-1420,8906,-1428,8904,-1436,8903,-1448,8903,-1479,8904,-1490,8906,-1497,8908,-1505,8913,-1509,8977,-1509,8975,-1514,8966,-1527,8960,-1532,8944,-1538,8934,-1540e" filled="t" fillcolor="#4F84C4" stroked="f">
                <v:path arrowok="t"/>
                <v:fill/>
              </v:shape>
              <v:shape style="position:absolute;left:8688;top:-1685;width:293;height:305" coordorigin="8688,-1685" coordsize="293,305" path="m8977,-1509l8929,-1509,8934,-1505,8936,-1497,8938,-1490,8939,-1479,8939,-1448,8938,-1436,8936,-1428,8934,-1420,8929,-1416,8977,-1416,8978,-1419,8981,-1438,8982,-1448,8982,-1475,8981,-1487,8978,-1506,8977,-1509e" filled="t" fillcolor="#4F84C4" stroked="f">
                <v:path arrowok="t"/>
                <v:fill/>
              </v:shape>
              <v:shape style="position:absolute;left:8688;top:-1685;width:293;height:305" coordorigin="8688,-1685" coordsize="293,305" path="m8762,-1678l8737,-1678,8726,-1676,8710,-1670,8704,-1665,8700,-1659,8695,-1652,8692,-1644,8689,-1625,8688,-1616,8688,-1586,8689,-1576,8692,-1556,8695,-1548,8700,-1542,8704,-1535,8710,-1531,8726,-1524,8737,-1523,8762,-1523,8805,-1554,8741,-1554,8736,-1558,8734,-1566,8732,-1574,8731,-1586,8731,-1616,8732,-1628,8734,-1635,8736,-1643,8741,-1647,8805,-1647,8803,-1652,8794,-1665,8788,-1670,8772,-1676,8762,-1678e" filled="t" fillcolor="#4F84C4" stroked="f">
                <v:path arrowok="t"/>
                <v:fill/>
              </v:shape>
              <v:shape style="position:absolute;left:8688;top:-1685;width:293;height:305" coordorigin="8688,-1685" coordsize="293,305" path="m8805,-1647l8757,-1647,8762,-1643,8766,-1628,8767,-1616,8767,-1586,8766,-1574,8762,-1558,8757,-1554,8805,-1554,8806,-1556,8809,-1576,8810,-1586,8810,-1613,8809,-1625,8806,-1644,8805,-1647e" filled="t" fillcolor="#4F84C4" stroked="f">
                <v:path arrowok="t"/>
                <v:fill/>
              </v:shape>
            </v:group>
            <v:group style="position:absolute;left:3029;top:-1257;width:192;height:2" coordorigin="3029,-1257" coordsize="192,2">
              <v:shape style="position:absolute;left:3029;top:-1257;width:192;height:2" coordorigin="3029,-1257" coordsize="192,0" path="m3029,-1257l3221,-1257e" filled="f" stroked="t" strokeweight=".253pt" strokecolor="#A1A1A4">
                <v:path arrowok="t"/>
              </v:shape>
            </v:group>
            <v:group style="position:absolute;left:4068;top:-1037;width:4103;height:145" coordorigin="4068,-1037" coordsize="4103,145">
              <v:shape style="position:absolute;left:4068;top:-1037;width:4103;height:145" coordorigin="4068,-1037" coordsize="4103,145" path="m8171,-1037l4068,-892e" filled="f" stroked="t" strokeweight="1.014pt" strokecolor="#005581">
                <v:path arrowok="t"/>
              </v:shape>
            </v:group>
            <v:group style="position:absolute;left:8140;top:-1067;width:67;height:65" coordorigin="8140,-1067" coordsize="67,65">
              <v:shape style="position:absolute;left:8140;top:-1067;width:67;height:65" coordorigin="8140,-1067" coordsize="67,65" path="m8158,-1067l8144,-1052,8140,-1027,8152,-1010,8173,-1003,8183,-1004,8200,-1017,8207,-1038,8201,-1054,8185,-1065,8158,-1067e" filled="t" fillcolor="#FFFFFF" stroked="f">
                <v:path arrowok="t"/>
                <v:fill/>
              </v:shape>
            </v:group>
            <v:group style="position:absolute;left:8129;top:-1081;width:88;height:88" coordorigin="8129,-1081" coordsize="88,88">
              <v:shape style="position:absolute;left:8129;top:-1081;width:88;height:88" coordorigin="8129,-1081" coordsize="88,88" path="m8173,-1081l8151,-1075,8136,-1060,8129,-1039,8134,-1017,8148,-1000,8168,-993,8191,-997,8208,-1011,8209,-1013,8160,-1013,8149,-1023,8149,-1050,8160,-1061,8207,-1061,8200,-1071,8181,-1080,8173,-1081e" filled="t" fillcolor="#005581" stroked="f">
                <v:path arrowok="t"/>
                <v:fill/>
              </v:shape>
              <v:shape style="position:absolute;left:8129;top:-1081;width:88;height:88" coordorigin="8129,-1081" coordsize="88,88" path="m8207,-1061l8186,-1061,8197,-1050,8197,-1023,8186,-1013,8209,-1013,8216,-1030,8212,-1054,8207,-1061e" filled="t" fillcolor="#005581" stroked="f">
                <v:path arrowok="t"/>
                <v:fill/>
              </v:shape>
            </v:group>
            <v:group style="position:absolute;left:4033;top:-923;width:67;height:64" coordorigin="4033,-923" coordsize="67,64">
              <v:shape style="position:absolute;left:4033;top:-923;width:67;height:64" coordorigin="4033,-923" coordsize="67,64" path="m4051,-923l4038,-909,4033,-884,4045,-866,4066,-859,4076,-861,4093,-873,4100,-895,4094,-911,4078,-922,4051,-923e" filled="t" fillcolor="#FFFFFF" stroked="f">
                <v:path arrowok="t"/>
                <v:fill/>
              </v:shape>
            </v:group>
            <v:group style="position:absolute;left:4022;top:-937;width:88;height:88" coordorigin="4022,-937" coordsize="88,88">
              <v:shape style="position:absolute;left:4022;top:-937;width:88;height:88" coordorigin="4022,-937" coordsize="88,88" path="m4066,-937l4045,-932,4029,-917,4022,-896,4027,-873,4041,-857,4061,-849,4085,-854,4101,-867,4102,-869,4053,-869,4042,-880,4042,-906,4053,-917,4101,-917,4093,-928,4074,-936,4066,-937e" filled="t" fillcolor="#005581" stroked="f">
                <v:path arrowok="t"/>
                <v:fill/>
              </v:shape>
              <v:shape style="position:absolute;left:4022;top:-937;width:88;height:88" coordorigin="4022,-937" coordsize="88,88" path="m4101,-917l4079,-917,4090,-906,4090,-880,4079,-869,4102,-869,4110,-886,4105,-911,4101,-917e" filled="t" fillcolor="#005581" stroked="f">
                <v:path arrowok="t"/>
                <v:fill/>
              </v:shape>
              <v:shape style="position:absolute;left:3253;top:-1867;width:867;height:1060" type="#_x0000_t75">
                <v:imagedata r:id="rId60" o:title=""/>
              </v:shape>
            </v:group>
            <v:group style="position:absolute;left:2312;top:-1340;width:135;height:261" coordorigin="2312,-1340" coordsize="135,261">
              <v:shape style="position:absolute;left:2312;top:-1340;width:135;height:261" coordorigin="2312,-1340" coordsize="135,261" path="m2447,-1292l2390,-1292,2390,-1080,2447,-1080,2447,-1292e" filled="t" fillcolor="#4F84C4" stroked="f">
                <v:path arrowok="t"/>
                <v:fill/>
              </v:shape>
              <v:shape style="position:absolute;left:2312;top:-1340;width:135;height:261" coordorigin="2312,-1340" coordsize="135,261" path="m2525,-1340l2312,-1340,2312,-1292,2525,-1292,2525,-1340e" filled="t" fillcolor="#4F84C4" stroked="f">
                <v:path arrowok="t"/>
                <v:fill/>
              </v:shape>
            </v:group>
            <v:group style="position:absolute;left:2503;top:-1274;width:195;height:199" coordorigin="2503,-1274" coordsize="195,199">
              <v:shape style="position:absolute;left:2503;top:-1274;width:195;height:199" coordorigin="2503,-1274" coordsize="195,199" path="m2600,-1274l2539,-1255,2505,-1194,2503,-1172,2505,-1152,2539,-1093,2602,-1075,2622,-1077,2681,-1111,2683,-1114,2592,-1114,2585,-1115,2555,-1166,2555,-1181,2592,-1235,2683,-1235,2681,-1238,2663,-1255,2653,-1262,2640,-1267,2621,-1272,2600,-1274e" filled="t" fillcolor="#4F84C4" stroked="f">
                <v:path arrowok="t"/>
                <v:fill/>
              </v:shape>
              <v:shape style="position:absolute;left:2503;top:-1274;width:195;height:199" coordorigin="2503,-1274" coordsize="195,199" path="m2683,-1235l2610,-1235,2617,-1233,2629,-1226,2647,-1181,2647,-1166,2610,-1114,2683,-1114,2687,-1121,2693,-1136,2697,-1154,2699,-1176,2697,-1196,2692,-1215,2687,-1227,2683,-1235e" filled="t" fillcolor="#4F84C4" stroked="f">
                <v:path arrowok="t"/>
                <v:fill/>
              </v:shape>
            </v:group>
            <v:group style="position:absolute;left:2715;top:-1325;width:121;height:247" coordorigin="2715,-1325" coordsize="121,247">
              <v:shape style="position:absolute;left:2715;top:-1325;width:121;height:247" coordorigin="2715,-1325" coordsize="121,247" path="m2798,-1234l2746,-1234,2746,-1113,2798,-1078,2816,-1078,2827,-1079,2831,-1079,2836,-1080,2836,-1118,2811,-1118,2805,-1120,2799,-1126,2798,-1132,2798,-1234e" filled="t" fillcolor="#4F84C4" stroked="f">
                <v:path arrowok="t"/>
                <v:fill/>
              </v:shape>
              <v:shape style="position:absolute;left:2715;top:-1325;width:121;height:247" coordorigin="2715,-1325" coordsize="121,247" path="m2836,-1120l2833,-1119,2831,-1119,2826,-1119,2811,-1118,2836,-1118,2836,-1120e" filled="t" fillcolor="#4F84C4" stroked="f">
                <v:path arrowok="t"/>
                <v:fill/>
              </v:shape>
              <v:shape style="position:absolute;left:2715;top:-1325;width:121;height:247" coordorigin="2715,-1325" coordsize="121,247" path="m2836,-1268l2715,-1268,2715,-1234,2836,-1234,2836,-1268e" filled="t" fillcolor="#4F84C4" stroked="f">
                <v:path arrowok="t"/>
                <v:fill/>
              </v:shape>
              <v:shape style="position:absolute;left:2715;top:-1325;width:121;height:247" coordorigin="2715,-1325" coordsize="121,247" path="m2798,-1325l2746,-1325,2746,-1268,2798,-1268,2798,-1325e" filled="t" fillcolor="#4F84C4" stroked="f">
                <v:path arrowok="t"/>
                <v:fill/>
              </v:shape>
            </v:group>
            <v:group style="position:absolute;left:2853;top:-1274;width:184;height:199" coordorigin="2853,-1274" coordsize="184,199">
              <v:shape style="position:absolute;left:2853;top:-1274;width:184;height:199" coordorigin="2853,-1274" coordsize="184,199" path="m3028,-1239l2949,-1239,2954,-1239,2962,-1237,2978,-1210,2978,-1208,2932,-1191,2924,-1190,2867,-1170,2853,-1122,2854,-1113,2908,-1075,2929,-1075,2940,-1077,2962,-1084,2972,-1090,2980,-1098,3031,-1098,3031,-1105,3030,-1109,2932,-1109,2904,-1129,2904,-1138,2948,-1163,2952,-1163,2978,-1172,3030,-1172,3030,-1231,3028,-1239e" filled="t" fillcolor="#4F84C4" stroked="f">
                <v:path arrowok="t"/>
                <v:fill/>
              </v:shape>
              <v:shape style="position:absolute;left:2853;top:-1274;width:184;height:199" coordorigin="2853,-1274" coordsize="184,199" path="m3031,-1098l2980,-1098,2981,-1095,2981,-1092,2982,-1086,2983,-1083,2984,-1080,3037,-1080,3034,-1084,3034,-1084,3032,-1090,3031,-1098e" filled="t" fillcolor="#4F84C4" stroked="f">
                <v:path arrowok="t"/>
                <v:fill/>
              </v:shape>
              <v:shape style="position:absolute;left:2853;top:-1274;width:184;height:199" coordorigin="2853,-1274" coordsize="184,199" path="m3030,-1172l2978,-1172,2978,-1149,2978,-1146,2946,-1109,3030,-1109,3030,-1112,3030,-1172e" filled="t" fillcolor="#4F84C4" stroked="f">
                <v:path arrowok="t"/>
                <v:fill/>
              </v:shape>
              <v:shape style="position:absolute;left:2853;top:-1274;width:184;height:199" coordorigin="2853,-1274" coordsize="184,199" path="m2957,-1274l2937,-1274,2926,-1273,2862,-1233,2858,-1210,2910,-1210,2911,-1221,2915,-1228,2926,-1237,2934,-1239,3028,-1239,3027,-1241,2966,-1273,2957,-1274e" filled="t" fillcolor="#4F84C4" stroked="f">
                <v:path arrowok="t"/>
                <v:fill/>
              </v:shape>
            </v:group>
            <v:group style="position:absolute;left:3098;top:-1340;width:2;height:261" coordorigin="3098,-1340" coordsize="2,261">
              <v:shape style="position:absolute;left:3098;top:-1340;width:2;height:261" coordorigin="3098,-1340" coordsize="0,261" path="m3098,-1340l3098,-1080e" filled="f" stroked="t" strokeweight="2.692pt" strokecolor="#4F84C4">
                <v:path arrowok="t"/>
              </v:shape>
            </v:group>
            <v:group style="position:absolute;left:6068;top:-2082;width:104;height:107" coordorigin="6068,-2082" coordsize="104,107">
              <v:shape style="position:absolute;left:6068;top:-2082;width:104;height:107" coordorigin="6068,-2082" coordsize="104,107" path="m6107,-2082l6090,-2074,6077,-2060,6069,-2039,6068,-2011,6079,-1992,6096,-1980,6118,-1975,6119,-1975,6140,-1979,6157,-1992,6168,-2010,6172,-2034,6166,-2053,6153,-2069,6133,-2079,6107,-2082e" filled="t" fillcolor="#005DAA" stroked="f">
                <v:path arrowok="t"/>
                <v:fill/>
              </v:shape>
            </v:group>
            <v:group style="position:absolute;left:6055;top:-2093;width:126;height:128" coordorigin="6055,-2093" coordsize="126,128">
              <v:shape style="position:absolute;left:6055;top:-2093;width:126;height:128" coordorigin="6055,-2093" coordsize="126,128" path="m6118,-2093l6096,-2089,6077,-2078,6063,-2062,6055,-2041,6058,-2015,6067,-1994,6081,-1978,6098,-1968,6118,-1965,6140,-1969,6159,-1980,6164,-1985,6122,-1985,6099,-1990,6083,-2004,6075,-2023,6080,-2047,6093,-2064,6112,-2072,6118,-2073,6162,-2073,6156,-2080,6139,-2089,6119,-2093,6118,-2093e" filled="t" fillcolor="#FFFFFF" stroked="f">
                <v:path arrowok="t"/>
                <v:fill/>
              </v:shape>
              <v:shape style="position:absolute;left:6055;top:-2093;width:126;height:128" coordorigin="6055,-2093" coordsize="126,128" path="m6162,-2073l6118,-2073,6140,-2067,6155,-2052,6162,-2031,6157,-2009,6143,-1993,6122,-1985,6164,-1985,6173,-1996,6181,-2017,6179,-2043,6170,-2064,6162,-2073e" filled="t" fillcolor="#FFFFFF" stroked="f">
                <v:path arrowok="t"/>
                <v:fill/>
              </v:shape>
              <v:shape style="position:absolute;left:5614;top:-1714;width:1010;height:1223" type="#_x0000_t75">
                <v:imagedata r:id="rId61" o:title=""/>
              </v:shape>
              <v:shape style="position:absolute;left:4786;top:-2304;width:1143;height:171" type="#_x0000_t75">
                <v:imagedata r:id="rId62" o:title=""/>
              </v:shape>
              <v:shape style="position:absolute;left:5062;top:-1866;width:908;height:173" type="#_x0000_t75">
                <v:imagedata r:id="rId63" o:title=""/>
              </v:shape>
            </v:group>
            <w10:wrap type="none"/>
          </v:group>
        </w:pict>
      </w:r>
      <w:r>
        <w:rPr/>
        <w:pict>
          <v:group style="position:absolute;margin-left:414.11380pt;margin-top:-56.347225pt;width:13.268208pt;height:8.649pt;mso-position-horizontal-relative:page;mso-position-vertical-relative:paragraph;z-index:-3240" coordorigin="8282,-1127" coordsize="265,173">
            <v:group style="position:absolute;left:8292;top:-1111;width:88;height:141" coordorigin="8292,-1111" coordsize="88,141">
              <v:shape style="position:absolute;left:8292;top:-1111;width:88;height:141" coordorigin="8292,-1111" coordsize="88,141" path="m8381,-1111l8292,-1111,8292,-1085,8353,-1085,8346,-1076,8318,-1016,8308,-970,8339,-970,8340,-980,8342,-990,8360,-1052,8381,-1088,8381,-1111e" filled="t" fillcolor="#000000" stroked="f">
                <v:path arrowok="t"/>
                <v:fill/>
              </v:shape>
            </v:group>
            <v:group style="position:absolute;left:8391;top:-1117;width:147;height:153" coordorigin="8391,-1117" coordsize="147,153">
              <v:shape style="position:absolute;left:8391;top:-1117;width:147;height:153" coordorigin="8391,-1117" coordsize="147,153" path="m8514,-1117l8496,-1117,8414,-964,8432,-964,8514,-1117e" filled="t" fillcolor="#000000" stroked="f">
                <v:path arrowok="t"/>
                <v:fill/>
              </v:shape>
              <v:shape style="position:absolute;left:8391;top:-1117;width:147;height:153" coordorigin="8391,-1117" coordsize="147,153" path="m8514,-1044l8501,-1044,8496,-1044,8477,-998,8477,-993,8501,-968,8514,-968,8535,-982,8503,-982,8501,-984,8499,-992,8498,-998,8498,-1014,8499,-1019,8501,-1027,8503,-1029,8535,-1029,8534,-1032,8530,-1038,8526,-1041,8519,-1044,8514,-1044e" filled="t" fillcolor="#000000" stroked="f">
                <v:path arrowok="t"/>
                <v:fill/>
              </v:shape>
              <v:shape style="position:absolute;left:8391;top:-1117;width:147;height:153" coordorigin="8391,-1117" coordsize="147,153" path="m8535,-1029l8511,-1029,8514,-1027,8516,-1019,8516,-1014,8516,-998,8516,-992,8514,-984,8511,-982,8535,-982,8536,-984,8537,-993,8538,-998,8537,-1014,8537,-1018,8536,-1028,8535,-1029e" filled="t" fillcolor="#000000" stroked="f">
                <v:path arrowok="t"/>
                <v:fill/>
              </v:shape>
              <v:shape style="position:absolute;left:8391;top:-1117;width:147;height:153" coordorigin="8391,-1117" coordsize="147,153" path="m8428,-1113l8415,-1113,8410,-1113,8391,-1067,8391,-1062,8415,-1036,8428,-1036,8449,-1051,8417,-1051,8415,-1053,8413,-1061,8412,-1067,8412,-1083,8413,-1088,8415,-1096,8417,-1098,8449,-1098,8448,-1101,8446,-1104,8444,-1107,8441,-1109,8433,-1113,8428,-1113e" filled="t" fillcolor="#000000" stroked="f">
                <v:path arrowok="t"/>
                <v:fill/>
              </v:shape>
              <v:shape style="position:absolute;left:8391;top:-1117;width:147;height:153" coordorigin="8391,-1117" coordsize="147,153" path="m8449,-1098l8425,-1098,8428,-1096,8430,-1088,8430,-1083,8430,-1067,8430,-1061,8428,-1053,8425,-1051,8449,-1051,8450,-1053,8451,-1062,8452,-1067,8451,-1083,8451,-1087,8450,-1097,8449,-1098e" filled="t" fillcolor="#000000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31.5pt;margin-top:27.190474pt;width:267.859pt;height:.1pt;mso-position-horizontal-relative:page;mso-position-vertical-relative:paragraph;z-index:-3237" coordorigin="630,544" coordsize="5357,2">
            <v:shape style="position:absolute;left:630;top:544;width:5357;height:2" coordorigin="630,544" coordsize="5357,0" path="m630,544l5987,544e" filled="f" stroked="t" strokeweight=".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Notes: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HDHPs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defined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within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eport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plans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meeting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deductible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levels.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HDHP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IRS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standa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deductible</w:t>
      </w:r>
      <w:r>
        <w:rPr>
          <w:rFonts w:ascii="Arial" w:hAnsi="Arial" w:cs="Arial" w:eastAsia="Arial"/>
          <w:sz w:val="12"/>
          <w:szCs w:val="12"/>
          <w:color w:val="717073"/>
          <w:spacing w:val="1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levels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$1,200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2011-12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$1,250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2013.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Figu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shows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membership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market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sectors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2013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66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2.681927pt;width:549pt;height:.1pt;mso-position-horizontal-relative:page;mso-position-vertical-relative:paragraph;z-index:-3254" coordorigin="630,454" coordsize="10980,2">
            <v:shape style="position:absolute;left:630;top:454;width:10980;height:2" coordorigin="630,454" coordsize="10980,0" path="m630,454l11610,454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(paye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-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data)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Mar w:header="0" w:footer="441" w:top="760" w:bottom="660" w:left="520" w:right="520"/>
          <w:pgSz w:w="12240" w:h="15840"/>
        </w:sectPr>
      </w:pPr>
      <w:rPr/>
    </w:p>
    <w:p>
      <w:pPr>
        <w:spacing w:before="35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compare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$7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PMP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Individual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segmen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Market.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Moreove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groups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proportion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typicall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significantl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more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amount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design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utilization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majorit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lowe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utilization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som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nothing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20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9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cost-sharin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Individua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segmen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due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enrollmen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Deductibl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(HDHPs).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96"/>
          <w:b/>
          <w:bCs/>
          <w:position w:val="5"/>
        </w:rPr>
        <w:t>21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9"/>
          <w:w w:val="96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Whil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HDHP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remai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7"/>
          <w:position w:val="0"/>
        </w:rPr>
        <w:t>minorit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7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overal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market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45%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307" w:lineRule="auto"/>
        <w:ind w:left="110" w:right="-5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individua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HDHPs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Overal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HDH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membershi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increased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14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14" w:lineRule="exact"/>
        <w:ind w:left="110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reporte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fully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-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  <w:position w:val="-1"/>
        </w:rPr>
        <w:t>self-insure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  <w:position w:val="-1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  <w:position w:val="-1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95"/>
          <w:b/>
          <w:bCs/>
          <w:position w:val="5"/>
        </w:rPr>
        <w:t>22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35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HDH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enrollmen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greatest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-53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Jumb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marke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secto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7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;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followed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Mid-Siz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7"/>
        </w:rPr>
        <w:t>increasin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7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17%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24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7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219pt;margin-top:-.376373pt;width:11.25pt;height:11.25pt;mso-position-horizontal-relative:page;mso-position-vertical-relative:paragraph;z-index:-3238" coordorigin="4380,-8" coordsize="225,225">
            <v:shape style="position:absolute;left:4380;top:-8;width:225;height:225" coordorigin="4380,-8" coordsize="225,225" path="m4380,217l4605,217,4605,-8,4380,-8,438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7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ogethe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cost-sharing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fun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tw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kind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expenditures: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12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non-medical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administration.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covere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detail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followin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sections.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Commercia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005581"/>
          <w:spacing w:val="5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100"/>
          <w:b/>
          <w:bCs/>
        </w:rPr>
        <w:t>Medical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1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Car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5581"/>
          <w:spacing w:val="5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0"/>
          <w:b/>
          <w:bCs/>
        </w:rPr>
        <w:t>Expenses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6" w:after="0" w:line="280" w:lineRule="atLeast"/>
        <w:ind w:right="-4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monitor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using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metri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calle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35" w:after="0" w:line="307" w:lineRule="auto"/>
        <w:ind w:right="146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(TME)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commercial,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jus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+1.7%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slightly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faste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overal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inflation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$43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PMPM.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represent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slowe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previou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23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11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406.25pt;margin-top:75.216148pt;width:174.5pt;height:102.90650pt;mso-position-horizontal-relative:page;mso-position-vertical-relative:paragraph;z-index:-3235" coordorigin="8125,1504" coordsize="3490,2058">
            <v:group style="position:absolute;left:8130;top:1509;width:3480;height:2048" coordorigin="8130,1509" coordsize="3480,2048">
              <v:shape style="position:absolute;left:8130;top:1509;width:3480;height:2048" coordorigin="8130,1509" coordsize="3480,2048" path="m8130,3557l11610,3557,11610,1509,8130,1509,8130,3557e" filled="t" fillcolor="#D7D4D7" stroked="f">
                <v:path arrowok="t"/>
                <v:fill/>
              </v:shape>
            </v:group>
            <v:group style="position:absolute;left:8130;top:1509;width:648;height:648" coordorigin="8130,1509" coordsize="648,648">
              <v:shape style="position:absolute;left:8130;top:1509;width:648;height:648" coordorigin="8130,1509" coordsize="648,648" path="m8778,1509l8130,1509,8130,2157,8778,1509e" filled="t" fillcolor="#005581" stroked="f">
                <v:path arrowok="t"/>
                <v:fill/>
              </v:shape>
            </v:group>
            <v:group style="position:absolute;left:8167;top:1546;width:276;height:234" coordorigin="8167,1546" coordsize="276,234">
              <v:shape style="position:absolute;left:8167;top:1546;width:276;height:234" coordorigin="8167,1546" coordsize="276,234" path="m8276,1546l8217,1559,8171,1619,8167,1657,8172,1679,8224,1740,8266,1750,8287,1749,8306,1744,8322,1737,8337,1727,8414,1727,8393,1712,8270,1712,8252,1710,8209,1667,8207,1644,8211,1625,8227,1605,8243,1592,8260,1585,8276,1584,8352,1584,8352,1583,8338,1569,8318,1556,8300,1548,8276,1546e" filled="t" fillcolor="#4F84C4" stroked="f">
                <v:path arrowok="t"/>
                <v:fill/>
              </v:shape>
              <v:shape style="position:absolute;left:8167;top:1546;width:276;height:234" coordorigin="8167,1546" coordsize="276,234" path="m8352,1584l8276,1584,8289,1586,8299,1590,8308,1596,8322,1610,8331,1629,8333,1652,8330,1670,8322,1685,8308,1700,8290,1709,8270,1712,8393,1712,8364,1691,8371,1673,8374,1654,8374,1635,8369,1616,8362,1599,8352,1584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slowe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observe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consisten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24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0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suggest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slowe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growth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94" w:lineRule="auto"/>
        <w:ind w:left="450" w:right="722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2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2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2"/>
          <w:w w:val="92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92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92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2"/>
          <w:w w:val="92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color w:val="005581"/>
          <w:spacing w:val="-12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2"/>
        </w:rPr>
        <w:t>fo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2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2"/>
          <w:w w:val="92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2"/>
        </w:rPr>
        <w:t>mo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92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2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2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2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2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2"/>
          <w:w w:val="92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22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statewide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1"/>
        </w:rPr>
        <w:t>medica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1"/>
        </w:rPr>
        <w:t>l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0"/>
          <w:w w:val="91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1"/>
        </w:rPr>
        <w:t>ca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91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1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6"/>
          <w:w w:val="91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1"/>
        </w:rPr>
        <w:t>expense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1"/>
        </w:rPr>
        <w:t>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1"/>
          <w:w w:val="91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and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1" w:after="0" w:line="240" w:lineRule="auto"/>
        <w:ind w:left="450" w:right="-20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1"/>
        </w:rPr>
        <w:t>medica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1"/>
        </w:rPr>
        <w:t>l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0"/>
          <w:w w:val="91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1"/>
        </w:rPr>
        <w:t>ca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91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1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6"/>
          <w:w w:val="91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1"/>
        </w:rPr>
        <w:t>expense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1"/>
        </w:rPr>
        <w:t>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1"/>
          <w:w w:val="91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b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y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2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payer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591" w:space="269"/>
            <w:col w:w="3417" w:space="333"/>
            <w:col w:w="3590"/>
          </w:cols>
        </w:sectPr>
      </w:pPr>
      <w:rPr/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45" w:after="0" w:line="307" w:lineRule="auto"/>
        <w:ind w:left="227" w:right="-41"/>
        <w:jc w:val="both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MEPS-IC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annual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survey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managed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Agency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Resea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ch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Quality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collects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data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number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types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private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insurance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plans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offe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private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public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sector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employers.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hyperlink r:id="rId64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0"/>
          </w:rPr>
          <w:t>http://meps.ah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100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0"/>
          </w:rPr>
          <w:t>q.gov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717073"/>
            <w:spacing w:val="1"/>
            <w:w w:val="10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(MEPS)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4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9" w:after="0" w:line="240" w:lineRule="auto"/>
        <w:ind w:left="79" w:right="200"/>
        <w:jc w:val="center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19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Employee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contribution</w:t>
      </w:r>
      <w:r>
        <w:rPr>
          <w:rFonts w:ascii="Arial" w:hAnsi="Arial" w:cs="Arial" w:eastAsia="Arial"/>
          <w:sz w:val="12"/>
          <w:szCs w:val="12"/>
          <w:color w:val="717073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emium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one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part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overall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compensation</w:t>
      </w:r>
      <w:r>
        <w:rPr>
          <w:rFonts w:ascii="Arial" w:hAnsi="Arial" w:cs="Arial" w:eastAsia="Arial"/>
          <w:sz w:val="12"/>
          <w:szCs w:val="12"/>
          <w:color w:val="717073"/>
          <w:spacing w:val="1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arrangement.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227" w:right="160"/>
        <w:jc w:val="both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expenditu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ultimately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owd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other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spending;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high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employer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contributions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simply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40" w:after="0" w:line="307" w:lineRule="auto"/>
        <w:ind w:left="117" w:right="386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br w:type="column"/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obscu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effect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costs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have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wages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other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spending.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hyperlink r:id="rId65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</w:rPr>
          <w:t>http://ww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6"/>
            <w:w w:val="100"/>
          </w:rPr>
          <w:t>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</w:rPr>
          <w:t>.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washingtonpost.com/blogs/wonkblog/wp/2013/08/30/you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3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e-spending-way-mo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3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e-on-you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3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16"/>
        </w:rPr>
        <w:t>-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16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health-benefits-than-you-think/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(Accessed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August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2014).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47" w:after="0" w:line="312" w:lineRule="auto"/>
        <w:ind w:left="117" w:right="72" w:firstLine="-117"/>
        <w:jc w:val="both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35.34433pt;width:8.382pt;height:.1pt;mso-position-horizontal-relative:page;mso-position-vertical-relative:paragraph;z-index:-3234" coordorigin="11440,707" coordsize="168,2">
            <v:shape style="position:absolute;left:11440;top:707;width:168;height:2" coordorigin="11440,707" coordsize="168,0" path="m11440,707l11608,707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20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Massachusetts’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Policy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Commission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’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CHI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’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joint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publication,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Spending: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Findings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om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All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Payer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Claims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Database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hyperlink r:id="rId66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6"/>
            <w:position w:val="0"/>
          </w:rPr>
          <w:t>http://ww</w:t>
        </w:r>
        <w:r>
          <w:rPr>
            <w:rFonts w:ascii="Arial" w:hAnsi="Arial" w:cs="Arial" w:eastAsia="Arial"/>
            <w:sz w:val="12"/>
            <w:szCs w:val="12"/>
            <w:color w:val="717073"/>
            <w:spacing w:val="-6"/>
            <w:w w:val="106"/>
            <w:position w:val="0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9"/>
            <w:position w:val="0"/>
          </w:rPr>
          <w:t>.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9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  <w:position w:val="0"/>
        </w:rPr>
        <w:t>mass.gov/anf/docs/hpc/apcd-almanac-chartbook.pdf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jc w:val="both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580" w:space="200"/>
            <w:col w:w="5420"/>
          </w:cols>
        </w:sectPr>
      </w:pPr>
      <w:rPr/>
    </w:p>
    <w:p>
      <w:pPr>
        <w:spacing w:before="79" w:after="0" w:line="241" w:lineRule="auto"/>
        <w:ind w:left="110" w:right="7947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Gr</w:t>
      </w:r>
      <w:r>
        <w:rPr>
          <w:rFonts w:ascii="Arial" w:hAnsi="Arial" w:cs="Arial" w:eastAsia="Arial"/>
          <w:sz w:val="19"/>
          <w:szCs w:val="19"/>
          <w:color w:val="717073"/>
          <w:spacing w:val="2"/>
          <w:w w:val="83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wt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h</w:t>
      </w:r>
      <w:r>
        <w:rPr>
          <w:rFonts w:ascii="Arial" w:hAnsi="Arial" w:cs="Arial" w:eastAsia="Arial"/>
          <w:sz w:val="19"/>
          <w:szCs w:val="19"/>
          <w:color w:val="717073"/>
          <w:spacing w:val="-3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i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3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commercia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15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medica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1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spending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ha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sl</w:t>
      </w:r>
      <w:r>
        <w:rPr>
          <w:rFonts w:ascii="Arial" w:hAnsi="Arial" w:cs="Arial" w:eastAsia="Arial"/>
          <w:sz w:val="19"/>
          <w:szCs w:val="19"/>
          <w:color w:val="717073"/>
          <w:spacing w:val="2"/>
          <w:w w:val="82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we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10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i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recen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10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years.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160" w:lineRule="exact"/>
        <w:ind w:left="510" w:right="8811"/>
        <w:jc w:val="center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pt;margin-top:2.102733pt;width:16.819pt;height:16.819pt;mso-position-horizontal-relative:page;mso-position-vertical-relative:paragraph;z-index:-3225" coordorigin="630,42" coordsize="336,336">
            <v:shape style="position:absolute;left:630;top:42;width:336;height:336" coordorigin="630,42" coordsize="336,336" path="m630,378l966,378,966,42,630,42,630,378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Statewide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17"/>
          <w:w w:val="100"/>
          <w:position w:val="-3"/>
        </w:rPr>
        <w:t>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otal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Medical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0" w:lineRule="exact"/>
        <w:ind w:left="190" w:right="8378"/>
        <w:jc w:val="center"/>
        <w:tabs>
          <w:tab w:pos="500" w:val="left"/>
        </w:tabs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8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ab/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Expenses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PMPM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2010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–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3" w:lineRule="auto"/>
        <w:ind w:left="110" w:right="5783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otal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full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amount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paid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oviders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cove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services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delive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payer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</w:rPr>
        <w:t>’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population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(payer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cost–sharing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payments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combined).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Statewide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$430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PMPM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1.7%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ease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44" w:after="0" w:line="180" w:lineRule="exact"/>
        <w:ind w:right="1661"/>
        <w:jc w:val="right"/>
        <w:rPr>
          <w:rFonts w:ascii="Arial" w:hAnsi="Arial" w:cs="Arial" w:eastAsia="Arial"/>
          <w:sz w:val="16"/>
          <w:szCs w:val="16"/>
        </w:rPr>
      </w:pPr>
      <w:rPr/>
      <w:r>
        <w:rPr/>
        <w:pict>
          <v:group style="position:absolute;margin-left:95.253403pt;margin-top:7.148642pt;width:380.428pt;height:.1pt;mso-position-horizontal-relative:page;mso-position-vertical-relative:paragraph;z-index:-3231" coordorigin="1905,143" coordsize="7609,2">
            <v:shape style="position:absolute;left:1905;top:143;width:7609;height:2" coordorigin="1905,143" coordsize="7609,0" path="m9514,143l1905,143e" filled="f" stroked="t" strokeweight=".258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6"/>
          <w:szCs w:val="16"/>
          <w:color w:val="A1A1A4"/>
          <w:spacing w:val="0"/>
          <w:w w:val="103"/>
          <w:position w:val="-1"/>
        </w:rPr>
        <w:t>$450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4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0" w:footer="441" w:top="760" w:bottom="640" w:left="520" w:right="540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26" w:lineRule="exact"/>
        <w:ind w:right="-20"/>
        <w:jc w:val="righ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89"/>
          <w:b/>
          <w:bCs/>
          <w:position w:val="-1"/>
        </w:rPr>
        <w:t>$415</w:t>
      </w:r>
      <w:r>
        <w:rPr>
          <w:rFonts w:ascii="Arial" w:hAnsi="Arial" w:cs="Arial" w:eastAsia="Arial"/>
          <w:sz w:val="20"/>
          <w:szCs w:val="20"/>
          <w:spacing w:val="0"/>
          <w:w w:val="100"/>
          <w:position w:val="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59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FFFFFF"/>
          <w:spacing w:val="0"/>
          <w:w w:val="100"/>
          <w:b/>
          <w:bCs/>
        </w:rPr>
        <w:t>+2.0%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right="-71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$423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59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FFFFFF"/>
          <w:spacing w:val="0"/>
          <w:w w:val="100"/>
          <w:b/>
          <w:bCs/>
        </w:rPr>
        <w:t>+1.7%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0" w:after="0" w:line="240" w:lineRule="auto"/>
        <w:ind w:right="-71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br w:type="column"/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$430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/>
        <w:br w:type="column"/>
      </w:r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A1A1A4"/>
          <w:spacing w:val="0"/>
          <w:w w:val="103"/>
        </w:rPr>
        <w:t>$425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6" w:equalWidth="0">
            <w:col w:w="4439" w:space="579"/>
            <w:col w:w="319" w:space="608"/>
            <w:col w:w="397" w:space="592"/>
            <w:col w:w="319" w:space="596"/>
            <w:col w:w="397" w:space="886"/>
            <w:col w:w="2048"/>
          </w:cols>
        </w:sectPr>
      </w:pPr>
      <w:rPr/>
    </w:p>
    <w:p>
      <w:pPr>
        <w:spacing w:before="10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</w:sectPr>
      </w:pPr>
      <w:rPr/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righ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89"/>
          <w:b/>
          <w:bCs/>
        </w:rPr>
        <w:t>$400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48" w:after="0" w:line="240" w:lineRule="auto"/>
        <w:ind w:right="-59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12"/>
          <w:szCs w:val="12"/>
          <w:color w:val="FFFFFF"/>
          <w:spacing w:val="0"/>
          <w:w w:val="100"/>
          <w:b/>
          <w:bCs/>
        </w:rPr>
        <w:t>+3.8%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9" w:after="0" w:line="170" w:lineRule="exact"/>
        <w:jc w:val="left"/>
        <w:rPr>
          <w:sz w:val="17"/>
          <w:szCs w:val="17"/>
        </w:rPr>
      </w:pPr>
      <w:rPr/>
      <w:r>
        <w:rPr/>
        <w:br w:type="column"/>
      </w:r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80" w:lineRule="exact"/>
        <w:ind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A1A1A4"/>
          <w:spacing w:val="0"/>
          <w:w w:val="103"/>
          <w:position w:val="-1"/>
        </w:rPr>
        <w:t>$400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3" w:equalWidth="0">
            <w:col w:w="2536" w:space="592"/>
            <w:col w:w="319" w:space="5685"/>
            <w:col w:w="2048"/>
          </w:cols>
        </w:sectPr>
      </w:pPr>
      <w:rPr/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</w:sectPr>
      </w:pPr>
      <w:rPr/>
    </w:p>
    <w:p>
      <w:pPr>
        <w:spacing w:before="44" w:after="0" w:line="180" w:lineRule="exact"/>
        <w:ind w:right="-20"/>
        <w:jc w:val="right"/>
        <w:rPr>
          <w:rFonts w:ascii="Arial" w:hAnsi="Arial" w:cs="Arial" w:eastAsia="Arial"/>
          <w:sz w:val="16"/>
          <w:szCs w:val="16"/>
        </w:rPr>
      </w:pPr>
      <w:rPr/>
      <w:r>
        <w:rPr/>
        <w:pict>
          <v:group style="position:absolute;margin-left:94.778412pt;margin-top:-122.229889pt;width:381.553989pt;height:119.9445pt;mso-position-horizontal-relative:page;mso-position-vertical-relative:paragraph;z-index:-3232" coordorigin="1896,-2445" coordsize="7631,2399">
            <v:group style="position:absolute;left:3218;top:-1580;width:1175;height:809" coordorigin="3218,-1580" coordsize="1175,809">
              <v:shape style="position:absolute;left:3218;top:-1580;width:1175;height:809" coordorigin="3218,-1580" coordsize="1175,809" path="m4394,-1580l3218,-771e" filled="f" stroked="t" strokeweight=".258pt" strokecolor="#A1A1A4">
                <v:path arrowok="t"/>
                <v:stroke dashstyle="dash"/>
              </v:shape>
            </v:group>
            <v:group style="position:absolute;left:1898;top:-781;width:2491;height:2" coordorigin="1898,-781" coordsize="2491,2">
              <v:shape style="position:absolute;left:1898;top:-781;width:2491;height:2" coordorigin="1898,-781" coordsize="2491,0" path="m1898,-781l4389,-781e" filled="f" stroked="t" strokeweight=".258pt" strokecolor="#A1A1A4">
                <v:path arrowok="t"/>
              </v:shape>
            </v:group>
            <v:group style="position:absolute;left:5111;top:-2008;width:1186;height:433" coordorigin="5111,-2008" coordsize="1186,433">
              <v:shape style="position:absolute;left:5111;top:-2008;width:1186;height:433" coordorigin="5111,-2008" coordsize="1186,433" path="m6297,-2008l5111,-1575e" filled="f" stroked="t" strokeweight=".258pt" strokecolor="#A1A1A4">
                <v:path arrowok="t"/>
                <v:stroke dashstyle="dash"/>
              </v:shape>
            </v:group>
            <v:group style="position:absolute;left:7025;top:-2433;width:1186;height:425" coordorigin="7025,-2433" coordsize="1186,425">
              <v:shape style="position:absolute;left:7025;top:-2433;width:1186;height:425" coordorigin="7025,-2433" coordsize="1186,425" path="m8211,-2433l7025,-2008e" filled="f" stroked="t" strokeweight=".258pt" strokecolor="#A1A1A4">
                <v:path arrowok="t"/>
                <v:stroke dashstyle="dash"/>
              </v:shape>
            </v:group>
            <v:group style="position:absolute;left:1912;top:-2121;width:6284;height:2" coordorigin="1912,-2121" coordsize="6284,2">
              <v:shape style="position:absolute;left:1912;top:-2121;width:6284;height:2" coordorigin="1912,-2121" coordsize="6284,0" path="m1912,-2121l8196,-2121e" filled="f" stroked="t" strokeweight=".258pt" strokecolor="#A1A1A4">
                <v:path arrowok="t"/>
              </v:shape>
            </v:group>
            <v:group style="position:absolute;left:8939;top:-2121;width:575;height:2" coordorigin="8939,-2121" coordsize="575,2">
              <v:shape style="position:absolute;left:8939;top:-2121;width:575;height:2" coordorigin="8939,-2121" coordsize="575,0" path="m8939,-2121l9514,-2121e" filled="f" stroked="t" strokeweight=".258pt" strokecolor="#A1A1A4">
                <v:path arrowok="t"/>
              </v:shape>
            </v:group>
            <v:group style="position:absolute;left:3809;top:-168;width:2;height:115" coordorigin="3809,-168" coordsize="2,115">
              <v:shape style="position:absolute;left:3809;top:-168;width:2;height:115" coordorigin="3809,-168" coordsize="0,115" path="m3809,-168l3809,-53e" filled="f" stroked="t" strokeweight=".774pt" strokecolor="#A1A1A4">
                <v:path arrowok="t"/>
              </v:shape>
            </v:group>
            <v:group style="position:absolute;left:1905;top:-168;width:2;height:115" coordorigin="1905,-168" coordsize="2,115">
              <v:shape style="position:absolute;left:1905;top:-168;width:2;height:115" coordorigin="1905,-168" coordsize="0,115" path="m1905,-168l1905,-53e" filled="f" stroked="t" strokeweight=".774pt" strokecolor="#A1A1A4">
                <v:path arrowok="t"/>
              </v:shape>
            </v:group>
            <v:group style="position:absolute;left:5712;top:-168;width:2;height:115" coordorigin="5712,-168" coordsize="2,115">
              <v:shape style="position:absolute;left:5712;top:-168;width:2;height:115" coordorigin="5712,-168" coordsize="0,115" path="m5712,-168l5712,-53e" filled="f" stroked="t" strokeweight=".774pt" strokecolor="#A1A1A4">
                <v:path arrowok="t"/>
              </v:shape>
            </v:group>
            <v:group style="position:absolute;left:9519;top:-168;width:2;height:115" coordorigin="9519,-168" coordsize="2,115">
              <v:shape style="position:absolute;left:9519;top:-168;width:2;height:115" coordorigin="9519,-168" coordsize="0,115" path="m9519,-168l9519,-53e" filled="f" stroked="t" strokeweight=".774pt" strokecolor="#A1A1A4">
                <v:path arrowok="t"/>
              </v:shape>
            </v:group>
            <v:group style="position:absolute;left:7615;top:-168;width:2;height:115" coordorigin="7615,-168" coordsize="2,115">
              <v:shape style="position:absolute;left:7615;top:-168;width:2;height:115" coordorigin="7615,-168" coordsize="0,115" path="m7615,-168l7615,-53e" filled="f" stroked="t" strokeweight=".774pt" strokecolor="#A1A1A4">
                <v:path arrowok="t"/>
              </v:shape>
            </v:group>
            <v:group style="position:absolute;left:1905;top:-111;width:7611;height:2" coordorigin="1905,-111" coordsize="7611,2">
              <v:shape style="position:absolute;left:1905;top:-111;width:7611;height:2" coordorigin="1905,-111" coordsize="7611,0" path="m1905,-111l9516,-111e" filled="f" stroked="t" strokeweight=".774pt" strokecolor="#A1A1A4">
                <v:path arrowok="t"/>
              </v:shape>
            </v:group>
            <v:group style="position:absolute;left:8939;top:-781;width:575;height:2" coordorigin="8939,-781" coordsize="575,2">
              <v:shape style="position:absolute;left:8939;top:-781;width:575;height:2" coordorigin="8939,-781" coordsize="575,0" path="m8939,-781l9514,-781e" filled="f" stroked="t" strokeweight=".258pt" strokecolor="#A1A1A4">
                <v:path arrowok="t"/>
              </v:shape>
            </v:group>
            <v:group style="position:absolute;left:7035;top:-781;width:1161;height:2" coordorigin="7035,-781" coordsize="1161,2">
              <v:shape style="position:absolute;left:7035;top:-781;width:1161;height:2" coordorigin="7035,-781" coordsize="1161,0" path="m7035,-781l8196,-781e" filled="f" stroked="t" strokeweight=".258pt" strokecolor="#A1A1A4">
                <v:path arrowok="t"/>
              </v:shape>
            </v:group>
            <v:group style="position:absolute;left:8196;top:-2442;width:743;height:2331" coordorigin="8196,-2442" coordsize="743,2331">
              <v:shape style="position:absolute;left:8196;top:-2442;width:743;height:2331" coordorigin="8196,-2442" coordsize="743,2331" path="m8939,-2442l8196,-2442,8196,-111,8939,-111,8939,-2442e" filled="t" fillcolor="#005581" stroked="f">
                <v:path arrowok="t"/>
                <v:fill/>
              </v:shape>
            </v:group>
            <v:group style="position:absolute;left:5132;top:-781;width:1161;height:2" coordorigin="5132,-781" coordsize="1161,2">
              <v:shape style="position:absolute;left:5132;top:-781;width:1161;height:2" coordorigin="5132,-781" coordsize="1161,0" path="m5132,-781l6292,-781e" filled="f" stroked="t" strokeweight=".258pt" strokecolor="#A1A1A4">
                <v:path arrowok="t"/>
              </v:shape>
            </v:group>
            <v:group style="position:absolute;left:6292;top:-2017;width:743;height:1902" coordorigin="6292,-2017" coordsize="743,1902">
              <v:shape style="position:absolute;left:6292;top:-2017;width:743;height:1902" coordorigin="6292,-2017" coordsize="743,1902" path="m7035,-2017l6292,-2017,6292,-114,7035,-114,7035,-2017e" filled="t" fillcolor="#005581" stroked="f">
                <v:path arrowok="t"/>
                <v:fill/>
              </v:shape>
            </v:group>
            <v:group style="position:absolute;left:4389;top:-1585;width:743;height:1474" coordorigin="4389,-1585" coordsize="743,1474">
              <v:shape style="position:absolute;left:4389;top:-1585;width:743;height:1474" coordorigin="4389,-1585" coordsize="743,1474" path="m5132,-1585l4389,-1585,4389,-111,5132,-111,5132,-1585e" filled="t" fillcolor="#005581" stroked="f">
                <v:path arrowok="t"/>
                <v:fill/>
              </v:shape>
            </v:group>
            <v:group style="position:absolute;left:2485;top:-781;width:743;height:670" coordorigin="2485,-781" coordsize="743,670">
              <v:shape style="position:absolute;left:2485;top:-781;width:743;height:670" coordorigin="2485,-781" coordsize="743,670" path="m3228,-781l2485,-781,2485,-111,3228,-111,3228,-781e" filled="t" fillcolor="#005581" stroked="f">
                <v:path arrowok="t"/>
                <v:fill/>
              </v:shape>
            </v:group>
            <v:group style="position:absolute;left:3623;top:-1359;width:371;height:371" coordorigin="3623,-1359" coordsize="371,371">
              <v:shape style="position:absolute;left:3623;top:-1359;width:371;height:371" coordorigin="3623,-1359" coordsize="371,371" path="m3806,-1359l3739,-1346,3684,-1312,3644,-1260,3624,-1197,3623,-1174,3623,-1165,3638,-1100,3674,-1047,3726,-1009,3792,-990,3816,-988,3839,-991,3900,-1012,3949,-1054,3982,-1111,3994,-1179,3992,-1202,3971,-1264,3930,-1314,3873,-1347,3806,-1359e" filled="t" fillcolor="#005581" stroked="f">
                <v:path arrowok="t"/>
                <v:fill/>
              </v:shape>
            </v:group>
            <v:group style="position:absolute;left:5514;top:-1972;width:371;height:371" coordorigin="5514,-1972" coordsize="371,371">
              <v:shape style="position:absolute;left:5514;top:-1972;width:371;height:371" coordorigin="5514,-1972" coordsize="371,371" path="m5696,-1972l5630,-1959,5575,-1925,5535,-1873,5515,-1810,5514,-1787,5514,-1778,5529,-1714,5564,-1660,5617,-1622,5683,-1603,5707,-1601,5729,-1604,5791,-1625,5840,-1667,5873,-1724,5885,-1792,5883,-1815,5861,-1877,5820,-1927,5764,-1960,5696,-1972e" filled="t" fillcolor="#005581" stroked="f">
                <v:path arrowok="t"/>
                <v:fill/>
              </v:shape>
            </v:group>
            <v:group style="position:absolute;left:7430;top:-2403;width:371;height:371" coordorigin="7430,-2403" coordsize="371,371">
              <v:shape style="position:absolute;left:7430;top:-2403;width:371;height:371" coordorigin="7430,-2403" coordsize="371,371" path="m7612,-2403l7546,-2389,7491,-2355,7451,-2304,7431,-2240,7430,-2217,7430,-2208,7445,-2144,7481,-2090,7533,-2052,7599,-2033,7623,-2032,7645,-2034,7707,-2056,7756,-2097,7789,-2154,7801,-2223,7799,-2245,7778,-2308,7737,-2357,7680,-2391,7612,-2403e" filled="t" fillcolor="#005581" stroked="f">
                <v:path arrowok="t"/>
                <v:fill/>
              </v:shape>
            </v:group>
            <w10:wrap type="none"/>
          </v:group>
        </w:pict>
      </w:r>
      <w:r>
        <w:rPr>
          <w:rFonts w:ascii="Arial" w:hAnsi="Arial" w:cs="Arial" w:eastAsia="Arial"/>
          <w:sz w:val="16"/>
          <w:szCs w:val="16"/>
          <w:color w:val="A1A1A4"/>
          <w:spacing w:val="0"/>
          <w:w w:val="103"/>
          <w:position w:val="-1"/>
        </w:rPr>
        <w:t>2010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44" w:after="0" w:line="180" w:lineRule="exact"/>
        <w:ind w:right="-65"/>
        <w:jc w:val="left"/>
        <w:rPr>
          <w:rFonts w:ascii="Arial" w:hAnsi="Arial" w:cs="Arial" w:eastAsia="Arial"/>
          <w:sz w:val="16"/>
          <w:szCs w:val="16"/>
        </w:rPr>
      </w:pPr>
      <w:rPr/>
      <w:r>
        <w:rPr/>
        <w:br w:type="column"/>
      </w:r>
      <w:r>
        <w:rPr>
          <w:rFonts w:ascii="Arial" w:hAnsi="Arial" w:cs="Arial" w:eastAsia="Arial"/>
          <w:sz w:val="16"/>
          <w:szCs w:val="16"/>
          <w:color w:val="A1A1A4"/>
          <w:spacing w:val="0"/>
          <w:w w:val="103"/>
          <w:position w:val="-1"/>
        </w:rPr>
        <w:t>2011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44" w:after="0" w:line="180" w:lineRule="exact"/>
        <w:ind w:right="-20"/>
        <w:jc w:val="left"/>
        <w:tabs>
          <w:tab w:pos="1900" w:val="left"/>
        </w:tabs>
        <w:rPr>
          <w:rFonts w:ascii="Arial" w:hAnsi="Arial" w:cs="Arial" w:eastAsia="Arial"/>
          <w:sz w:val="16"/>
          <w:szCs w:val="16"/>
        </w:rPr>
      </w:pPr>
      <w:rPr/>
      <w:r>
        <w:rPr/>
        <w:br w:type="column"/>
      </w:r>
      <w:r>
        <w:rPr>
          <w:rFonts w:ascii="Arial" w:hAnsi="Arial" w:cs="Arial" w:eastAsia="Arial"/>
          <w:sz w:val="16"/>
          <w:szCs w:val="16"/>
          <w:color w:val="A1A1A4"/>
          <w:spacing w:val="0"/>
          <w:w w:val="100"/>
          <w:position w:val="-1"/>
        </w:rPr>
        <w:t>2012</w:t>
      </w:r>
      <w:r>
        <w:rPr>
          <w:rFonts w:ascii="Arial" w:hAnsi="Arial" w:cs="Arial" w:eastAsia="Arial"/>
          <w:sz w:val="16"/>
          <w:szCs w:val="16"/>
          <w:color w:val="A1A1A4"/>
          <w:spacing w:val="-34"/>
          <w:w w:val="100"/>
          <w:position w:val="-1"/>
        </w:rPr>
        <w:t> </w:t>
      </w:r>
      <w:r>
        <w:rPr>
          <w:rFonts w:ascii="Arial" w:hAnsi="Arial" w:cs="Arial" w:eastAsia="Arial"/>
          <w:sz w:val="16"/>
          <w:szCs w:val="16"/>
          <w:color w:val="A1A1A4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16"/>
          <w:szCs w:val="16"/>
          <w:color w:val="A1A1A4"/>
          <w:spacing w:val="0"/>
          <w:w w:val="103"/>
          <w:position w:val="-1"/>
        </w:rPr>
        <w:t>2013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3" w:equalWidth="0">
            <w:col w:w="2521" w:space="1536"/>
            <w:col w:w="368" w:space="1536"/>
            <w:col w:w="5219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45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1.62793pt;width:549pt;height:.1pt;mso-position-horizontal-relative:page;mso-position-vertical-relative:paragraph;z-index:-3233" coordorigin="630,433" coordsize="10980,2">
            <v:shape style="position:absolute;left:630;top:433;width:10980;height:2" coordorigin="630,433" coordsize="10980,0" path="m630,433l11610,433e" filled="f" stroked="t" strokeweight=".5pt" strokecolor="#A1A1A4">
              <v:path arrowok="t"/>
            </v:shape>
          </v:group>
          <w10:wrap type="none"/>
        </w:pict>
      </w:r>
      <w:r>
        <w:rPr/>
        <w:pict>
          <v:group style="position:absolute;margin-left:31.5pt;margin-top:-.06157pt;width:267.75pt;height:.1pt;mso-position-horizontal-relative:page;mso-position-vertical-relative:paragraph;z-index:-3226" coordorigin="630,-1" coordsize="5355,2">
            <v:shape style="position:absolute;left:630;top:-1;width:5355;height:2" coordorigin="630,-1" coordsize="5355,0" path="m630,-1l5985,-1e" filled="f" stroked="t" strokeweight=".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(paye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-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data)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</w:sectPr>
      </w:pPr>
      <w:rPr/>
    </w:p>
    <w:p>
      <w:pPr>
        <w:spacing w:before="47" w:after="0" w:line="307" w:lineRule="auto"/>
        <w:ind w:left="110" w:right="13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solel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resul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approaches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adopte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8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.5pt;margin-top:-.376373pt;width:11.25pt;height:11.25pt;mso-position-horizontal-relative:page;mso-position-vertical-relative:paragraph;z-index:-3229" coordorigin="630,-8" coordsize="225,225">
            <v:shape style="position:absolute;left:630;top:-8;width:225;height:225" coordorigin="630,-8" coordsize="225,225" path="m630,217l855,217,855,-8,630,-8,63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8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28" w:lineRule="exact"/>
        <w:ind w:left="110" w:right="1272"/>
        <w:jc w:val="left"/>
        <w:rPr>
          <w:rFonts w:ascii="Helvetica Neue Medium" w:hAnsi="Helvetica Neue Medium" w:cs="Helvetica Neue Medium" w:eastAsia="Helvetica Neue Medium"/>
          <w:sz w:val="19"/>
          <w:szCs w:val="19"/>
        </w:rPr>
      </w:pPr>
      <w:rPr/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-21"/>
          <w:w w:val="100"/>
        </w:rPr>
        <w:t>T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ota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Medica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Expenses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b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y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Servic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Category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000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307" w:lineRule="auto"/>
        <w:ind w:left="110" w:right="-4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three-quarter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doctor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hospitals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proportio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remained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fairl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consisten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(2010-2013)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period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hospital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inpatien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slowl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(+1.2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annually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outpatient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(+2.0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annually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25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consistent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long-ter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tren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shiftin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out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inpatien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setting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management,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technolog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2"/>
          <w:w w:val="100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paymen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incentives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215" w:lineRule="exact"/>
        <w:ind w:left="110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increasingl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suppor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outpatien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settings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26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47" w:after="0" w:line="307" w:lineRule="auto"/>
        <w:ind w:right="377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Pharmac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(+0.5%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annually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belo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general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inflatio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recen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consistent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27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7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219pt;margin-top:-.376373pt;width:11.25pt;height:11.25pt;mso-position-horizontal-relative:page;mso-position-vertical-relative:paragraph;z-index:-3230" coordorigin="4380,-8" coordsize="225,225">
            <v:shape style="position:absolute;left:4380;top:-8;width:225;height:225" coordorigin="4380,-8" coordsize="225,225" path="m4380,217l4605,217,4605,-8,4380,-8,438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9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Overall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relativel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little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0" w:after="0" w:line="280" w:lineRule="atLeast"/>
        <w:ind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allocatio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dollar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categorie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recen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despite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change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regulation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product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design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-provide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contracting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strateg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coul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indicat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current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balanc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inpatient,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outpatient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pharmac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basically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efficient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recen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polic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practice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change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sufficien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dramaticall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shif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settin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typicall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delivered.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33" w:after="0" w:line="228" w:lineRule="exact"/>
        <w:ind w:right="1429"/>
        <w:jc w:val="left"/>
        <w:rPr>
          <w:rFonts w:ascii="Helvetica Neue Medium" w:hAnsi="Helvetica Neue Medium" w:cs="Helvetica Neue Medium" w:eastAsia="Helvetica Neue Medium"/>
          <w:sz w:val="19"/>
          <w:szCs w:val="19"/>
        </w:rPr>
      </w:pPr>
      <w:rPr/>
      <w:r>
        <w:rPr/>
        <w:br w:type="column"/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-21"/>
          <w:w w:val="100"/>
        </w:rPr>
        <w:t>T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ota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Medica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Expenses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b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y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Comme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cia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Payer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significan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change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42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reflect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underlyin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rates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contracting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utilizatio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management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8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406.5pt;margin-top:-7.322934pt;width:174pt;height:.1pt;mso-position-horizontal-relative:page;mso-position-vertical-relative:paragraph;z-index:-3228" coordorigin="8130,-146" coordsize="3480,2">
            <v:shape style="position:absolute;left:8130;top:-146;width:3480;height:2" coordorigin="8130,-146" coordsize="3480,0" path="m8130,-146l11610,-146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Abou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13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2"/>
        </w:rPr>
        <w:t>three-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82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ourths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92" w:lineRule="auto"/>
        <w:ind w:left="180" w:right="7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406.5pt;margin-top:113.489868pt;width:174pt;height:.1pt;mso-position-horizontal-relative:page;mso-position-vertical-relative:paragraph;z-index:-3227" coordorigin="8130,2270" coordsize="3480,2">
            <v:shape style="position:absolute;left:8130;top:2270;width:3480;height:2" coordorigin="8130,2270" coordsize="3480,0" path="m8130,2270l11610,2270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0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commercia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medical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expenditure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are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p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yment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9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doctors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an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13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hospitals.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3" w:equalWidth="0">
            <w:col w:w="3524" w:space="336"/>
            <w:col w:w="3451" w:space="299"/>
            <w:col w:w="357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</w:sectPr>
      </w:pPr>
      <w:rPr/>
    </w:p>
    <w:p>
      <w:pPr>
        <w:spacing w:before="40" w:after="0" w:line="240" w:lineRule="auto"/>
        <w:ind w:left="110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21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HDHPs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we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defined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within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eport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those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plans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meeting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standa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deductible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levels: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227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plans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deductibles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$1,200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2011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2012,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$1,250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2013.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82" w:after="0" w:line="309" w:lineRule="auto"/>
        <w:ind w:left="227" w:right="-41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572.006897pt;margin-top:45.233479pt;width:8.382pt;height:.1pt;mso-position-horizontal-relative:page;mso-position-vertical-relative:paragraph;z-index:-3224" coordorigin="11440,905" coordsize="168,2">
            <v:shape style="position:absolute;left:11440;top:905;width:168;height:2" coordorigin="11440,905" coordsize="168,0" path="m11440,905l11608,905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22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some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cases,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employers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may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have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implemented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financing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mechanisms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such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eimbursement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  <w:position w:val="0"/>
        </w:rPr>
        <w:t>accounts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funded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savings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accounts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support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employee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that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would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otherwise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be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out-of-pocket.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closer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look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consume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93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-driven</w:t>
      </w:r>
      <w:r>
        <w:rPr>
          <w:rFonts w:ascii="Arial" w:hAnsi="Arial" w:cs="Arial" w:eastAsia="Arial"/>
          <w:sz w:val="12"/>
          <w:szCs w:val="12"/>
          <w:color w:val="717073"/>
          <w:spacing w:val="22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plans,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http://ww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.mass.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gov/anf/docs/hpc/health-policy-commission-section-263-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eport-vfinal.pdf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(Accessed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4"/>
          <w:position w:val="0"/>
        </w:rPr>
        <w:t>August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4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0" w:after="0" w:line="312" w:lineRule="auto"/>
        <w:ind w:left="117" w:right="207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23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Statewide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eased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3.8%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2010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2011,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2.0%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2011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2012.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historical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TME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data,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Center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Information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Analysis.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TME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Data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Supplement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(2013).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vailable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om: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hyperlink r:id="rId67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7"/>
            <w:position w:val="0"/>
          </w:rPr>
          <w:t>http://ww</w:t>
        </w:r>
        <w:r>
          <w:rPr>
            <w:rFonts w:ascii="Arial" w:hAnsi="Arial" w:cs="Arial" w:eastAsia="Arial"/>
            <w:sz w:val="12"/>
            <w:szCs w:val="12"/>
            <w:color w:val="717073"/>
            <w:spacing w:val="-6"/>
            <w:w w:val="107"/>
            <w:position w:val="0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3"/>
            <w:position w:val="0"/>
          </w:rPr>
          <w:t>.mass.gov/chia/docs/r/pubs/13/2012-tme-data-supplement.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3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pdf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6" w:after="0" w:line="240" w:lineRule="auto"/>
        <w:ind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24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Anne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B.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Martin,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Micah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  <w:position w:val="0"/>
        </w:rPr>
        <w:t>Hartman,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Lekha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Whittle,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Aa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5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Catlin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2" w:equalWidth="0">
            <w:col w:w="5459" w:space="276"/>
            <w:col w:w="5445"/>
          </w:cols>
        </w:sectPr>
      </w:pPr>
      <w:rPr/>
    </w:p>
    <w:p>
      <w:pPr>
        <w:spacing w:before="79" w:after="0" w:line="241" w:lineRule="auto"/>
        <w:ind w:left="8152" w:right="82" w:firstLine="389"/>
        <w:jc w:val="righ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Hospita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an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Physicia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payments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accounte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fo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6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mos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medica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19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spending.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160" w:lineRule="exact"/>
        <w:ind w:right="522"/>
        <w:jc w:val="righ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143.615997pt;margin-top:2.901733pt;width:267.8567pt;height:258.63059pt;mso-position-horizontal-relative:page;mso-position-vertical-relative:paragraph;z-index:-3222" coordorigin="2872,58" coordsize="5357,5173">
            <v:group style="position:absolute;left:5666;top:1109;width:1029;height:247" coordorigin="5666,1109" coordsize="1029,247">
              <v:shape style="position:absolute;left:5666;top:1109;width:1029;height:247" coordorigin="5666,1109" coordsize="1029,247" path="m5666,1356l6695,1356,6695,1109,5666,1109,5666,1356xe" filled="t" fillcolor="#005581" stroked="f">
                <v:path arrowok="t"/>
                <v:fill/>
              </v:shape>
            </v:group>
            <v:group style="position:absolute;left:5666;top:2345;width:1029;height:2880" coordorigin="5666,2345" coordsize="1029,2880">
              <v:shape style="position:absolute;left:5666;top:2345;width:1029;height:2880" coordorigin="5666,2345" coordsize="1029,2880" path="m5666,5225l6695,5225,6695,2345,5666,2345,5666,5225xe" filled="t" fillcolor="#005581" stroked="f">
                <v:path arrowok="t"/>
                <v:fill/>
              </v:shape>
            </v:group>
            <v:group style="position:absolute;left:4963;top:61;width:583;height:583" coordorigin="4963,61" coordsize="583,583">
              <v:shape style="position:absolute;left:4963;top:61;width:583;height:583" coordorigin="4963,61" coordsize="583,583" path="m4963,352l4971,282,4995,218,5033,162,5082,117,5141,83,5207,64,5254,61,5278,62,5347,75,5408,104,5461,146,5502,199,5531,260,5545,328,5546,352,5545,376,5531,444,5502,506,5461,558,5408,600,5347,629,5278,643,5254,644,5230,643,5162,629,5101,600,5048,558,5006,506,4978,444,4964,376,4963,352xe" filled="f" stroked="t" strokeweight=".25pt" strokecolor="#A1A1A4">
                <v:path arrowok="t"/>
              </v:shape>
            </v:group>
            <v:group style="position:absolute;left:4876;top:157;width:726;height:398" coordorigin="4876,157" coordsize="726,398">
              <v:shape style="position:absolute;left:4876;top:157;width:726;height:398" coordorigin="4876,157" coordsize="726,398" path="m5602,157l4876,157,4876,452,5078,455,5083,555,5430,555,5430,452,5602,449,5602,157e" filled="t" fillcolor="#FFFFFF" stroked="f">
                <v:path arrowok="t"/>
                <v:fill/>
              </v:shape>
            </v:group>
            <v:group style="position:absolute;left:5260;top:643;width:2;height:4585" coordorigin="5260,643" coordsize="2,4585">
              <v:shape style="position:absolute;left:5260;top:643;width:2;height:4585" coordorigin="5260,643" coordsize="0,4585" path="m5260,643l5260,5228e" filled="f" stroked="t" strokeweight=".250006pt" strokecolor="#A1A1A4">
                <v:path arrowok="t"/>
              </v:shape>
              <v:shape style="position:absolute;left:4912;top:188;width:666;height:352" type="#_x0000_t75">
                <v:imagedata r:id="rId68" o:title=""/>
              </v:shape>
            </v:group>
            <v:group style="position:absolute;left:4856;top:4912;width:810;height:2" coordorigin="4856,4912" coordsize="810,2">
              <v:shape style="position:absolute;left:4856;top:4912;width:810;height:2" coordorigin="4856,4912" coordsize="810,0" path="m4856,4912l5666,4912e" filled="f" stroked="t" strokeweight=".25pt" strokecolor="#939598">
                <v:path arrowok="t"/>
              </v:shape>
            </v:group>
            <v:group style="position:absolute;left:4856;top:4037;width:810;height:2" coordorigin="4856,4037" coordsize="810,2">
              <v:shape style="position:absolute;left:4856;top:4037;width:810;height:2" coordorigin="4856,4037" coordsize="810,0" path="m4856,4037l5666,4037e" filled="f" stroked="t" strokeweight=".25pt" strokecolor="#939598">
                <v:path arrowok="t"/>
              </v:shape>
            </v:group>
            <v:group style="position:absolute;left:4856;top:2905;width:810;height:2" coordorigin="4856,2905" coordsize="810,2">
              <v:shape style="position:absolute;left:4856;top:2905;width:810;height:2" coordorigin="4856,2905" coordsize="810,0" path="m4856,2905l5666,2905e" filled="f" stroked="t" strokeweight=".25pt" strokecolor="#939598">
                <v:path arrowok="t"/>
              </v:shape>
            </v:group>
            <v:group style="position:absolute;left:4693;top:1464;width:972;height:210" coordorigin="4693,1464" coordsize="972,210">
              <v:shape style="position:absolute;left:4693;top:1464;width:972;height:210" coordorigin="4693,1464" coordsize="972,210" path="m5666,1464l5264,1674,4693,1674e" filled="f" stroked="t" strokeweight=".25pt" strokecolor="#939598">
                <v:path arrowok="t"/>
              </v:shape>
            </v:group>
            <v:group style="position:absolute;left:4693;top:1879;width:972;height:210" coordorigin="4693,1879" coordsize="972,210">
              <v:shape style="position:absolute;left:4693;top:1879;width:972;height:210" coordorigin="4693,1879" coordsize="972,210" path="m5666,1879l5264,2090,4693,2090e" filled="f" stroked="t" strokeweight=".25pt" strokecolor="#939598">
                <v:path arrowok="t"/>
              </v:shape>
            </v:group>
            <v:group style="position:absolute;left:4693;top:2255;width:983;height:217" coordorigin="4693,2255" coordsize="983,217">
              <v:shape style="position:absolute;left:4693;top:2255;width:983;height:217" coordorigin="4693,2255" coordsize="983,217" path="m5677,2255l5264,2472,4693,2472e" filled="f" stroked="t" strokeweight=".25pt" strokecolor="#939598">
                <v:path arrowok="t"/>
              </v:shape>
            </v:group>
            <v:group style="position:absolute;left:4856;top:1252;width:829;height:2" coordorigin="4856,1252" coordsize="829,2">
              <v:shape style="position:absolute;left:4856;top:1252;width:829;height:2" coordorigin="4856,1252" coordsize="829,0" path="m4856,1252l5684,1252e" filled="f" stroked="t" strokeweight=".25pt" strokecolor="#939598">
                <v:path arrowok="t"/>
              </v:shape>
            </v:group>
            <v:group style="position:absolute;left:5666;top:1356;width:1029;height:206" coordorigin="5666,1356" coordsize="1029,206">
              <v:shape style="position:absolute;left:5666;top:1356;width:1029;height:206" coordorigin="5666,1356" coordsize="1029,206" path="m6695,1356l5666,1356,5666,1562,6695,1562,6695,1356e" filled="t" fillcolor="#4F84C4" stroked="f">
                <v:path arrowok="t"/>
                <v:fill/>
              </v:shape>
            </v:group>
            <v:group style="position:absolute;left:5666;top:1562;width:1029;height:618" coordorigin="5666,1562" coordsize="1029,618">
              <v:shape style="position:absolute;left:5666;top:1562;width:1029;height:618" coordorigin="5666,1562" coordsize="1029,618" path="m6695,1562l5666,1562,5666,2180,6695,2180,6695,1562e" filled="t" fillcolor="#005DAA" stroked="f">
                <v:path arrowok="t"/>
                <v:fill/>
              </v:shape>
            </v:group>
            <v:group style="position:absolute;left:5666;top:2180;width:1029;height:165" coordorigin="5666,2180" coordsize="1029,165">
              <v:shape style="position:absolute;left:5666;top:2180;width:1029;height:165" coordorigin="5666,2180" coordsize="1029,165" path="m6695,2180l5666,2180,5666,2345,6695,2345,6695,2180e" filled="t" fillcolor="#005DAA" stroked="f">
                <v:path arrowok="t"/>
                <v:fill/>
              </v:shape>
              <v:shape style="position:absolute;left:5666;top:1562;width:1029;height:618" type="#_x0000_t75">
                <v:imagedata r:id="rId69" o:title=""/>
              </v:shape>
              <v:shape style="position:absolute;left:5666;top:2345;width:1029;height:1154" type="#_x0000_t75">
                <v:imagedata r:id="rId70" o:title=""/>
              </v:shape>
              <v:shape style="position:absolute;left:5666;top:4535;width:1029;height:689" type="#_x0000_t75">
                <v:imagedata r:id="rId71" o:title=""/>
              </v:shape>
              <v:shape style="position:absolute;left:5666;top:1109;width:1029;height:247" type="#_x0000_t75">
                <v:imagedata r:id="rId72" o:title=""/>
              </v:shape>
              <v:shape style="position:absolute;left:5666;top:1147;width:1029;height:209" type="#_x0000_t75">
                <v:imagedata r:id="rId73" o:title=""/>
              </v:shape>
              <v:shape style="position:absolute;left:5666;top:1971;width:1029;height:209" type="#_x0000_t75">
                <v:imagedata r:id="rId74" o:title=""/>
              </v:shape>
              <v:shape style="position:absolute;left:5666;top:3290;width:1029;height:209" type="#_x0000_t75">
                <v:imagedata r:id="rId75" o:title=""/>
              </v:shape>
              <v:shape style="position:absolute;left:5666;top:4292;width:1029;height:243" type="#_x0000_t75">
                <v:imagedata r:id="rId76" o:title=""/>
              </v:shape>
              <v:shape style="position:absolute;left:5666;top:2247;width:1029;height:98" type="#_x0000_t75">
                <v:imagedata r:id="rId77" o:title=""/>
              </v:shape>
              <v:shape style="position:absolute;left:5666;top:1435;width:1029;height:127" type="#_x0000_t75">
                <v:imagedata r:id="rId78" o:title=""/>
              </v:shape>
            </v:group>
            <v:group style="position:absolute;left:5094;top:4740;width:340;height:340" coordorigin="5094,4740" coordsize="340,340">
              <v:shape style="position:absolute;left:5094;top:4740;width:340;height:340" coordorigin="5094,4740" coordsize="340,340" path="m5263,4740l5198,4754,5144,4790,5108,4845,5094,4911,5096,4934,5118,4996,5161,5045,5219,5074,5264,5080,5266,5080,5331,5066,5385,5030,5421,4975,5434,4909,5433,4886,5411,4824,5367,4775,5309,4746,5263,4740e" filled="t" fillcolor="#005581" stroked="f">
                <v:path arrowok="t"/>
                <v:fill/>
              </v:shape>
            </v:group>
            <v:group style="position:absolute;left:5085;top:4730;width:359;height:360" coordorigin="5085,4730" coordsize="359,360">
              <v:shape style="position:absolute;left:5085;top:4730;width:359;height:360" coordorigin="5085,4730" coordsize="359,360" path="m5264,4730l5198,4743,5143,4777,5103,4829,5085,4893,5086,4919,5104,4987,5142,5040,5194,5076,5256,5090,5280,5089,5304,5085,5325,5078,5345,5070,5277,5070,5252,5068,5186,5047,5137,5006,5109,4949,5105,4928,5106,4902,5126,4835,5167,4785,5222,4756,5264,4750,5347,4750,5345,4750,5325,4741,5304,4735,5281,4731,5264,4730e" filled="t" fillcolor="#0B3F6D" stroked="f">
                <v:path arrowok="t"/>
                <v:fill/>
              </v:shape>
              <v:shape style="position:absolute;left:5085;top:4730;width:359;height:360" coordorigin="5085,4730" coordsize="359,360" path="m5347,4750l5264,4750,5287,4752,5309,4757,5367,4788,5407,4838,5424,4903,5423,4927,5401,4991,5358,5040,5299,5066,5277,5070,5345,5070,5398,5030,5432,4976,5444,4911,5443,4888,5422,4824,5382,4774,5364,4761,5347,4750e" filled="t" fillcolor="#0B3F6D" stroked="f">
                <v:path arrowok="t"/>
                <v:fill/>
              </v:shape>
            </v:group>
            <v:group style="position:absolute;left:5115;top:4880;width:38;height:61" coordorigin="5115,4880" coordsize="38,61">
              <v:shape style="position:absolute;left:5115;top:4880;width:38;height:61" coordorigin="5115,4880" coordsize="38,61" path="m5153,4918l5138,4918,5138,4941,5153,4941,5153,4918e" filled="t" fillcolor="#FFFFFF" stroked="f">
                <v:path arrowok="t"/>
                <v:fill/>
              </v:shape>
              <v:shape style="position:absolute;left:5115;top:4880;width:38;height:61" coordorigin="5115,4880" coordsize="38,61" path="m5176,4903l5115,4903,5115,4918,5176,4918,5176,4903e" filled="t" fillcolor="#FFFFFF" stroked="f">
                <v:path arrowok="t"/>
                <v:fill/>
              </v:shape>
              <v:shape style="position:absolute;left:5115;top:4880;width:38;height:61" coordorigin="5115,4880" coordsize="38,61" path="m5153,4880l5138,4880,5138,4903,5153,4903,5153,4880e" filled="t" fillcolor="#FFFFFF" stroked="f">
                <v:path arrowok="t"/>
                <v:fill/>
              </v:shape>
            </v:group>
            <v:group style="position:absolute;left:5186;top:4856;width:34;height:85" coordorigin="5186,4856" coordsize="34,85">
              <v:shape style="position:absolute;left:5186;top:4856;width:34;height:85" coordorigin="5186,4856" coordsize="34,85" path="m5221,4856l5208,4856,5207,4860,5205,4864,5198,4868,5194,4869,5186,4869,5186,4881,5203,4881,5203,4941,5221,4941,5221,4856e" filled="t" fillcolor="#FFFFFF" stroked="f">
                <v:path arrowok="t"/>
                <v:fill/>
              </v:shape>
            </v:group>
            <v:group style="position:absolute;left:5246;top:4922;width:16;height:19" coordorigin="5246,4922" coordsize="16,19">
              <v:shape style="position:absolute;left:5246;top:4922;width:16;height:19" coordorigin="5246,4922" coordsize="16,19" path="m5246,4931l5261,4931e" filled="f" stroked="t" strokeweight="1.036pt" strokecolor="#FFFFFF">
                <v:path arrowok="t"/>
              </v:shape>
            </v:group>
            <v:group style="position:absolute;left:5270;top:4856;width:52;height:85" coordorigin="5270,4856" coordsize="52,85">
              <v:shape style="position:absolute;left:5270;top:4856;width:52;height:85" coordorigin="5270,4856" coordsize="52,85" path="m5320,4867l5302,4867,5305,4870,5304,4882,5296,4897,5289,4903,5270,4937,5270,4941,5322,4941,5322,4927,5290,4927,5291,4926,5292,4924,5295,4919,5297,4917,5299,4915,5309,4906,5322,4871,5320,4867e" filled="t" fillcolor="#FFFFFF" stroked="f">
                <v:path arrowok="t"/>
                <v:fill/>
              </v:shape>
              <v:shape style="position:absolute;left:5270;top:4856;width:52;height:85" coordorigin="5270,4856" coordsize="52,85" path="m5305,4856l5287,4856,5281,4858,5272,4866,5270,4872,5270,4883,5287,4883,5287,4879,5287,4875,5294,4867,5320,4867,5320,4866,5311,4858,5305,4856e" filled="t" fillcolor="#FFFFFF" stroked="f">
                <v:path arrowok="t"/>
                <v:fill/>
              </v:shape>
            </v:group>
            <v:group style="position:absolute;left:5329;top:4854;width:87;height:90" coordorigin="5329,4854" coordsize="87,90">
              <v:shape style="position:absolute;left:5329;top:4854;width:87;height:90" coordorigin="5329,4854" coordsize="87,90" path="m5402,4854l5391,4854,5342,4944,5353,4944,5402,4854e" filled="t" fillcolor="#FFFFFF" stroked="f">
                <v:path arrowok="t"/>
                <v:fill/>
              </v:shape>
              <v:shape style="position:absolute;left:5329;top:4854;width:87;height:90" coordorigin="5329,4854" coordsize="87,90" path="m5401,4896l5394,4896,5391,4897,5380,4924,5380,4927,5394,4942,5401,4942,5414,4933,5395,4933,5394,4932,5393,4927,5392,4924,5392,4915,5393,4911,5394,4907,5395,4906,5414,4906,5414,4904,5411,4900,5409,4899,5404,4897,5401,4896e" filled="t" fillcolor="#FFFFFF" stroked="f">
                <v:path arrowok="t"/>
                <v:fill/>
              </v:shape>
              <v:shape style="position:absolute;left:5329;top:4854;width:87;height:90" coordorigin="5329,4854" coordsize="87,90" path="m5414,4906l5400,4906,5401,4907,5403,4911,5403,4915,5403,4924,5403,4927,5401,4932,5400,4933,5414,4933,5414,4932,5415,4927,5416,4924,5416,4915,5415,4912,5414,4906,5414,4906e" filled="t" fillcolor="#FFFFFF" stroked="f">
                <v:path arrowok="t"/>
                <v:fill/>
              </v:shape>
              <v:shape style="position:absolute;left:5329;top:4854;width:87;height:90" coordorigin="5329,4854" coordsize="87,90" path="m5350,4856l5343,4856,5340,4856,5329,4883,5329,4886,5338,4900,5340,4901,5343,4901,5350,4901,5354,4901,5356,4900,5358,4899,5360,4898,5363,4894,5363,4892,5344,4892,5343,4891,5342,4886,5341,4883,5341,4874,5342,4870,5343,4866,5344,4865,5363,4865,5363,4863,5360,4859,5358,4858,5354,4856,5350,4856e" filled="t" fillcolor="#FFFFFF" stroked="f">
                <v:path arrowok="t"/>
                <v:fill/>
              </v:shape>
              <v:shape style="position:absolute;left:5329;top:4854;width:87;height:90" coordorigin="5329,4854" coordsize="87,90" path="m5363,4865l5349,4865,5351,4866,5352,4870,5352,4874,5352,4883,5352,4886,5351,4891,5349,4892,5363,4892,5364,4892,5364,4886,5365,4883,5365,4874,5364,4871,5364,4866,5363,4865e" filled="t" fillcolor="#FFFFFF" stroked="f">
                <v:path arrowok="t"/>
                <v:fill/>
              </v:shape>
            </v:group>
            <v:group style="position:absolute;left:5084;top:3856;width:360;height:359" coordorigin="5084,3856" coordsize="360,359">
              <v:shape style="position:absolute;left:5084;top:3856;width:360;height:359" coordorigin="5084,3856" coordsize="360,359" path="m5247,3856l5183,3874,5131,3914,5097,3969,5084,4035,5085,4052,5104,4116,5143,4168,5198,4203,5265,4215,5287,4214,5349,4194,5399,4153,5432,4096,5444,4027,5442,4005,5420,3946,5378,3898,5320,3867,5247,3856e" filled="t" fillcolor="#005581" stroked="f">
                <v:path arrowok="t"/>
                <v:fill/>
              </v:shape>
            </v:group>
            <v:group style="position:absolute;left:5115;top:4005;width:38;height:61" coordorigin="5115,4005" coordsize="38,61">
              <v:shape style="position:absolute;left:5115;top:4005;width:38;height:61" coordorigin="5115,4005" coordsize="38,61" path="m5153,4043l5138,4043,5138,4066,5153,4066,5153,4043e" filled="t" fillcolor="#FFFFFF" stroked="f">
                <v:path arrowok="t"/>
                <v:fill/>
              </v:shape>
              <v:shape style="position:absolute;left:5115;top:4005;width:38;height:61" coordorigin="5115,4005" coordsize="38,61" path="m5176,4028l5115,4028,5115,4043,5176,4043,5176,4028e" filled="t" fillcolor="#FFFFFF" stroked="f">
                <v:path arrowok="t"/>
                <v:fill/>
              </v:shape>
              <v:shape style="position:absolute;left:5115;top:4005;width:38;height:61" coordorigin="5115,4005" coordsize="38,61" path="m5153,4005l5138,4005,5138,4028,5153,4028,5153,4005e" filled="t" fillcolor="#FFFFFF" stroked="f">
                <v:path arrowok="t"/>
                <v:fill/>
              </v:shape>
            </v:group>
            <v:group style="position:absolute;left:5184;top:3981;width:53;height:86" coordorigin="5184,3981" coordsize="53,86">
              <v:shape style="position:absolute;left:5184;top:3981;width:53;height:86" coordorigin="5184,3981" coordsize="53,86" path="m5200,4041l5184,4041,5184,4049,5186,4056,5194,4065,5200,4067,5214,4067,5234,4056,5206,4056,5204,4055,5201,4049,5201,4046,5200,4041e" filled="t" fillcolor="#FFFFFF" stroked="f">
                <v:path arrowok="t"/>
                <v:fill/>
              </v:shape>
              <v:shape style="position:absolute;left:5184;top:3981;width:53;height:86" coordorigin="5184,3981" coordsize="53,86" path="m5233,3992l5213,3992,5215,3993,5217,3996,5218,3999,5218,4007,5217,4010,5210,4017,5203,4017,5203,4028,5211,4028,5213,4028,5219,4039,5219,4047,5212,4056,5234,4056,5235,4053,5236,4047,5237,4046,5237,4036,5236,4032,5231,4025,5227,4022,5222,4021,5222,4021,5235,4008,5234,3995,5233,3992e" filled="t" fillcolor="#FFFFFF" stroked="f">
                <v:path arrowok="t"/>
                <v:fill/>
              </v:shape>
              <v:shape style="position:absolute;left:5184;top:3981;width:53;height:86" coordorigin="5184,3981" coordsize="53,86" path="m5218,3981l5202,3981,5196,3983,5187,3991,5185,3997,5185,4006,5201,4006,5201,4002,5201,3999,5208,3992,5233,3992,5232,3989,5228,3986,5224,3982,5218,3981e" filled="t" fillcolor="#FFFFFF" stroked="f">
                <v:path arrowok="t"/>
                <v:fill/>
              </v:shape>
            </v:group>
            <v:group style="position:absolute;left:5246;top:4047;width:16;height:19" coordorigin="5246,4047" coordsize="16,19">
              <v:shape style="position:absolute;left:5246;top:4047;width:16;height:19" coordorigin="5246,4047" coordsize="16,19" path="m5246,4056l5261,4056e" filled="f" stroked="t" strokeweight="1.036pt" strokecolor="#FFFFFF">
                <v:path arrowok="t"/>
              </v:shape>
            </v:group>
            <v:group style="position:absolute;left:5270;top:3981;width:54;height:86" coordorigin="5270,3981" coordsize="54,86">
              <v:shape style="position:absolute;left:5270;top:3981;width:54;height:86" coordorigin="5270,3981" coordsize="54,86" path="m5304,3981l5289,3981,5283,3982,5278,3986,5274,3990,5272,3996,5272,4006,5272,4008,5284,4020,5284,4021,5279,4022,5276,4024,5271,4032,5270,4036,5270,4045,5291,4067,5303,4067,5307,4066,5314,4063,5317,4061,5321,4056,5295,4056,5293,4056,5287,4045,5287,4036,5295,4027,5320,4027,5318,4024,5314,4022,5309,4021,5309,4020,5318,4015,5294,4015,5292,4015,5289,4011,5288,4008,5288,3996,5291,3992,5320,3992,5319,3990,5311,3982,5304,3981e" filled="t" fillcolor="#FFFFFF" stroked="f">
                <v:path arrowok="t"/>
                <v:fill/>
              </v:shape>
              <v:shape style="position:absolute;left:5270;top:3981;width:54;height:86" coordorigin="5270,3981" coordsize="54,86" path="m5320,4027l5299,4027,5300,4027,5303,4029,5306,4045,5306,4049,5299,4056,5321,4056,5324,4036,5323,4032,5320,4027e" filled="t" fillcolor="#FFFFFF" stroked="f">
                <v:path arrowok="t"/>
                <v:fill/>
              </v:shape>
              <v:shape style="position:absolute;left:5270;top:3981;width:54;height:86" coordorigin="5270,3981" coordsize="54,86" path="m5320,3992l5302,3992,5305,3996,5305,4008,5304,4011,5301,4015,5299,4015,5318,4015,5322,4006,5322,3996,5320,3992e" filled="t" fillcolor="#FFFFFF" stroked="f">
                <v:path arrowok="t"/>
                <v:fill/>
              </v:shape>
            </v:group>
            <v:group style="position:absolute;left:5329;top:3979;width:87;height:90" coordorigin="5329,3979" coordsize="87,90">
              <v:shape style="position:absolute;left:5329;top:3979;width:87;height:90" coordorigin="5329,3979" coordsize="87,90" path="m5402,3979l5391,3979,5342,4069,5353,4069,5402,3979e" filled="t" fillcolor="#FFFFFF" stroked="f">
                <v:path arrowok="t"/>
                <v:fill/>
              </v:shape>
              <v:shape style="position:absolute;left:5329;top:3979;width:87;height:90" coordorigin="5329,3979" coordsize="87,90" path="m5401,4021l5394,4021,5391,4022,5380,4049,5380,4052,5394,4067,5401,4067,5414,4058,5395,4058,5394,4057,5393,4052,5392,4049,5392,4040,5393,4036,5394,4032,5395,4031,5414,4031,5414,4029,5411,4025,5409,4024,5404,4022,5401,4021e" filled="t" fillcolor="#FFFFFF" stroked="f">
                <v:path arrowok="t"/>
                <v:fill/>
              </v:shape>
              <v:shape style="position:absolute;left:5329;top:3979;width:87;height:90" coordorigin="5329,3979" coordsize="87,90" path="m5414,4031l5400,4031,5401,4032,5403,4036,5403,4040,5403,4049,5403,4052,5401,4057,5400,4058,5414,4058,5414,4057,5415,4052,5416,4049,5416,4040,5415,4037,5414,4031,5414,4031e" filled="t" fillcolor="#FFFFFF" stroked="f">
                <v:path arrowok="t"/>
                <v:fill/>
              </v:shape>
              <v:shape style="position:absolute;left:5329;top:3979;width:87;height:90" coordorigin="5329,3979" coordsize="87,90" path="m5350,3981l5343,3981,5340,3981,5338,3982,5335,3983,5329,4008,5329,4011,5338,4025,5340,4026,5343,4026,5350,4026,5354,4026,5356,4025,5358,4024,5360,4023,5363,4019,5363,4017,5344,4017,5343,4016,5342,4011,5341,4008,5341,3999,5342,3995,5343,3991,5344,3990,5363,3990,5363,3988,5360,3984,5358,3983,5356,3982,5354,3981,5350,3981e" filled="t" fillcolor="#FFFFFF" stroked="f">
                <v:path arrowok="t"/>
                <v:fill/>
              </v:shape>
              <v:shape style="position:absolute;left:5329;top:3979;width:87;height:90" coordorigin="5329,3979" coordsize="87,90" path="m5363,3990l5349,3990,5351,3991,5352,3995,5352,3999,5352,4008,5352,4011,5351,4016,5349,4017,5363,4017,5364,4017,5364,4011,5365,4008,5365,3999,5364,3996,5364,3991,5363,3990e" filled="t" fillcolor="#FFFFFF" stroked="f">
                <v:path arrowok="t"/>
                <v:fill/>
              </v:shape>
              <v:shape style="position:absolute;left:5082;top:1069;width:365;height:2017" type="#_x0000_t75">
                <v:imagedata r:id="rId79" o:title=""/>
              </v:shape>
              <v:shape style="position:absolute;left:3420;top:1127;width:1438;height:230" type="#_x0000_t75">
                <v:imagedata r:id="rId80" o:title=""/>
              </v:shape>
              <v:shape style="position:absolute;left:3235;top:1550;width:1623;height:230" type="#_x0000_t75">
                <v:imagedata r:id="rId81" o:title=""/>
              </v:shape>
              <v:shape style="position:absolute;left:3549;top:1977;width:1309;height:230" type="#_x0000_t75">
                <v:imagedata r:id="rId82" o:title=""/>
              </v:shape>
              <v:shape style="position:absolute;left:2920;top:2373;width:1938;height:230" type="#_x0000_t75">
                <v:imagedata r:id="rId83" o:title=""/>
              </v:shape>
            </v:group>
            <v:group style="position:absolute;left:3858;top:2786;width:997;height:225" coordorigin="3858,2786" coordsize="997,225">
              <v:shape style="position:absolute;left:3858;top:2786;width:997;height:225" coordorigin="3858,2786" coordsize="997,225" path="m4856,3011l3858,3011,3858,2786,4856,2786,4856,3011e" filled="t" fillcolor="#D7D4D7" stroked="f">
                <v:path arrowok="t"/>
                <v:fill/>
              </v:shape>
            </v:group>
            <v:group style="position:absolute;left:3560;top:2795;width:843;height:207" coordorigin="3560,2795" coordsize="843,207">
              <v:shape style="position:absolute;left:3560;top:2795;width:843;height:207" coordorigin="3560,2795" coordsize="843,207" path="m3560,2795l4404,2795,4404,3002,3560,3002,3560,2795e" filled="t" fillcolor="#005581" stroked="f">
                <v:path arrowok="t"/>
                <v:fill/>
              </v:shape>
            </v:group>
            <v:group style="position:absolute;left:3551;top:2786;width:862;height:225" coordorigin="3551,2786" coordsize="862,225">
              <v:shape style="position:absolute;left:3551;top:2786;width:862;height:225" coordorigin="3551,2786" coordsize="862,225" path="m4413,2786l3551,2786,3551,3011,4413,3011,4413,2993,3570,2993,3570,2804,4413,2804,4413,2786e" filled="t" fillcolor="#4F84C4" stroked="f">
                <v:path arrowok="t"/>
                <v:fill/>
              </v:shape>
            </v:group>
            <v:group style="position:absolute;left:4404;top:2804;width:2;height:188" coordorigin="4404,2804" coordsize="2,188">
              <v:shape style="position:absolute;left:4404;top:2804;width:2;height:188" coordorigin="4404,2804" coordsize="0,188" path="m4404,2804l4404,2993e" filled="f" stroked="t" strokeweight="1.014pt" strokecolor="#4F84C4">
                <v:path arrowok="t"/>
              </v:shape>
            </v:group>
            <v:group style="position:absolute;left:3658;top:2837;width:89;height:114" coordorigin="3658,2837" coordsize="89,114">
              <v:shape style="position:absolute;left:3658;top:2837;width:89;height:114" coordorigin="3658,2837" coordsize="89,114" path="m3717,2837l3658,2837,3658,2952,3678,2952,3678,2908,3717,2908,3743,2891,3678,2891,3678,2854,3743,2854,3743,2853,3738,2846,3734,2843,3723,2838,3717,2837e" filled="t" fillcolor="#FFFFFF" stroked="f">
                <v:path arrowok="t"/>
                <v:fill/>
              </v:shape>
              <v:shape style="position:absolute;left:3658;top:2837;width:89;height:114" coordorigin="3658,2837" coordsize="89,114" path="m3743,2854l3711,2854,3713,2854,3718,2855,3728,2869,3728,2876,3710,2891,3743,2891,3745,2888,3747,2880,3748,2876,3748,2869,3747,2865,3745,2857,3743,2854e" filled="t" fillcolor="#FFFFFF" stroked="f">
                <v:path arrowok="t"/>
                <v:fill/>
              </v:shape>
            </v:group>
            <v:group style="position:absolute;left:3762;top:2837;width:73;height:114" coordorigin="3762,2837" coordsize="73,114">
              <v:shape style="position:absolute;left:3762;top:2837;width:73;height:114" coordorigin="3762,2837" coordsize="73,114" path="m3781,2837l3762,2837,3762,2952,3781,2952,3781,2900,3781,2897,3798,2881,3833,2881,3833,2880,3781,2880,3781,2837e" filled="t" fillcolor="#FFFFFF" stroked="f">
                <v:path arrowok="t"/>
                <v:fill/>
              </v:shape>
              <v:shape style="position:absolute;left:3762;top:2837;width:73;height:114" coordorigin="3762,2837" coordsize="73,114" path="m3833,2881l3806,2881,3810,2882,3815,2888,3817,2893,3817,2897,3817,2952,3835,2952,3835,2885,3833,2881e" filled="t" fillcolor="#FFFFFF" stroked="f">
                <v:path arrowok="t"/>
                <v:fill/>
              </v:shape>
              <v:shape style="position:absolute;left:3762;top:2837;width:73;height:114" coordorigin="3762,2837" coordsize="73,114" path="m3815,2867l3800,2867,3795,2868,3787,2873,3783,2876,3781,2880,3833,2880,3832,2878,3822,2869,3815,2867e" filled="t" fillcolor="#FFFFFF" stroked="f">
                <v:path arrowok="t"/>
                <v:fill/>
              </v:shape>
            </v:group>
            <v:group style="position:absolute;left:3845;top:2869;width:82;height:115" coordorigin="3845,2869" coordsize="82,115">
              <v:shape style="position:absolute;left:3845;top:2869;width:82;height:115" coordorigin="3845,2869" coordsize="82,115" path="m3853,2968l3853,2983,3857,2984,3861,2984,3870,2984,3889,2969,3864,2969,3859,2969,3856,2968,3853,2968e" filled="t" fillcolor="#FFFFFF" stroked="f">
                <v:path arrowok="t"/>
                <v:fill/>
              </v:shape>
              <v:shape style="position:absolute;left:3845;top:2869;width:82;height:115" coordorigin="3845,2869" coordsize="82,115" path="m3865,2869l3845,2869,3876,2951,3874,2958,3864,2969,3889,2969,3891,2967,3894,2959,3895,2956,3904,2931,3887,2931,3865,2869e" filled="t" fillcolor="#FFFFFF" stroked="f">
                <v:path arrowok="t"/>
                <v:fill/>
              </v:shape>
              <v:shape style="position:absolute;left:3845;top:2869;width:82;height:115" coordorigin="3845,2869" coordsize="82,115" path="m3927,2869l3908,2869,3887,2931,3904,2931,3927,2869e" filled="t" fillcolor="#FFFFFF" stroked="f">
                <v:path arrowok="t"/>
                <v:fill/>
              </v:shape>
            </v:group>
            <v:group style="position:absolute;left:3933;top:2867;width:74;height:87" coordorigin="3933,2867" coordsize="74,87">
              <v:shape style="position:absolute;left:3933;top:2867;width:74;height:87" coordorigin="3933,2867" coordsize="74,87" path="m3951,2925l3933,2925,3933,2926,3964,2954,3974,2954,3978,2953,3982,2952,3987,2951,3991,2950,3998,2946,4001,2943,4003,2939,3965,2939,3961,2938,3957,2936,3954,2934,3952,2930,3951,2925e" filled="t" fillcolor="#FFFFFF" stroked="f">
                <v:path arrowok="t"/>
                <v:fill/>
              </v:shape>
              <v:shape style="position:absolute;left:3933;top:2867;width:74;height:87" coordorigin="3933,2867" coordsize="74,87" path="m3973,2867l3965,2867,3961,2867,3935,2886,3935,2894,3974,2917,3977,2918,3988,2931,3988,2933,3965,2939,4003,2939,4005,2936,4006,2932,4006,2923,4006,2919,4003,2914,4001,2912,3998,2910,3996,2908,3967,2900,3964,2899,3953,2887,3953,2886,3972,2881,4000,2881,3998,2877,3995,2874,3989,2870,3985,2869,3977,2867,3973,2867e" filled="t" fillcolor="#FFFFFF" stroked="f">
                <v:path arrowok="t"/>
                <v:fill/>
              </v:shape>
              <v:shape style="position:absolute;left:3933;top:2867;width:74;height:87" coordorigin="3933,2867" coordsize="74,87" path="m4000,2881l3972,2881,3976,2882,3982,2885,3984,2888,3985,2892,4004,2892,4003,2887,4002,2883,4000,2881e" filled="t" fillcolor="#FFFFFF" stroked="f">
                <v:path arrowok="t"/>
                <v:fill/>
              </v:shape>
            </v:group>
            <v:group style="position:absolute;left:4021;top:2837;width:18;height:114" coordorigin="4021,2837" coordsize="18,114">
              <v:shape style="position:absolute;left:4021;top:2837;width:18;height:114" coordorigin="4021,2837" coordsize="18,114" path="m4039,2869l4021,2869,4021,2952,4039,2952,4039,2869e" filled="t" fillcolor="#FFFFFF" stroked="f">
                <v:path arrowok="t"/>
                <v:fill/>
              </v:shape>
              <v:shape style="position:absolute;left:4021;top:2837;width:18;height:114" coordorigin="4021,2837" coordsize="18,114" path="m4039,2837l4021,2837,4021,2855,4039,2855,4039,2837e" filled="t" fillcolor="#FFFFFF" stroked="f">
                <v:path arrowok="t"/>
                <v:fill/>
              </v:shape>
            </v:group>
            <v:group style="position:absolute;left:4055;top:2867;width:78;height:87" coordorigin="4055,2867" coordsize="78,87">
              <v:shape style="position:absolute;left:4055;top:2867;width:78;height:87" coordorigin="4055,2867" coordsize="78,87" path="m4101,2867l4089,2867,4083,2868,4055,2905,4055,2918,4089,2954,4106,2954,4114,2951,4127,2939,4091,2939,4088,2939,4073,2914,4073,2905,4094,2881,4128,2881,4127,2879,4124,2876,4118,2871,4114,2870,4109,2868,4105,2867,4101,2867e" filled="t" fillcolor="#FFFFFF" stroked="f">
                <v:path arrowok="t"/>
                <v:fill/>
              </v:shape>
              <v:shape style="position:absolute;left:4055;top:2867;width:78;height:87" coordorigin="4055,2867" coordsize="78,87" path="m4133,2920l4115,2920,4114,2926,4112,2931,4105,2938,4100,2939,4127,2939,4131,2931,4133,2920e" filled="t" fillcolor="#FFFFFF" stroked="f">
                <v:path arrowok="t"/>
                <v:fill/>
              </v:shape>
              <v:shape style="position:absolute;left:4055;top:2867;width:78;height:87" coordorigin="4055,2867" coordsize="78,87" path="m4128,2881l4101,2881,4105,2882,4112,2888,4114,2891,4115,2896,4133,2896,4133,2891,4131,2887,4128,2881e" filled="t" fillcolor="#FFFFFF" stroked="f">
                <v:path arrowok="t"/>
                <v:fill/>
              </v:shape>
            </v:group>
            <v:group style="position:absolute;left:4148;top:2837;width:18;height:114" coordorigin="4148,2837" coordsize="18,114">
              <v:shape style="position:absolute;left:4148;top:2837;width:18;height:114" coordorigin="4148,2837" coordsize="18,114" path="m4167,2869l4148,2869,4148,2952,4167,2952,4167,2869e" filled="t" fillcolor="#FFFFFF" stroked="f">
                <v:path arrowok="t"/>
                <v:fill/>
              </v:shape>
              <v:shape style="position:absolute;left:4148;top:2837;width:18;height:114" coordorigin="4148,2837" coordsize="18,114" path="m4167,2837l4148,2837,4148,2855,4167,2855,4167,2837e" filled="t" fillcolor="#FFFFFF" stroked="f">
                <v:path arrowok="t"/>
                <v:fill/>
              </v:shape>
            </v:group>
            <v:group style="position:absolute;left:4182;top:2867;width:83;height:87" coordorigin="4182,2867" coordsize="83,87">
              <v:shape style="position:absolute;left:4182;top:2867;width:83;height:87" coordorigin="4182,2867" coordsize="83,87" path="m4254,2881l4216,2881,4225,2881,4229,2882,4239,2895,4238,2897,4220,2903,4217,2903,4214,2904,4210,2904,4206,2905,4182,2924,4182,2934,4207,2954,4215,2954,4220,2953,4231,2950,4235,2947,4239,2944,4265,2944,4265,2939,4219,2939,4214,2939,4200,2931,4200,2926,4215,2915,4219,2914,4223,2914,4231,2913,4235,2912,4237,2910,4256,2910,4256,2886,4255,2882,4254,2881e" filled="t" fillcolor="#FFFFFF" stroked="f">
                <v:path arrowok="t"/>
                <v:fill/>
              </v:shape>
              <v:shape style="position:absolute;left:4182;top:2867;width:83;height:87" coordorigin="4182,2867" coordsize="83,87" path="m4265,2944l4239,2944,4240,2947,4241,2950,4246,2953,4249,2954,4255,2954,4265,2952,4265,2944e" filled="t" fillcolor="#FFFFFF" stroked="f">
                <v:path arrowok="t"/>
                <v:fill/>
              </v:shape>
              <v:shape style="position:absolute;left:4182;top:2867;width:83;height:87" coordorigin="4182,2867" coordsize="83,87" path="m4256,2910l4237,2910,4237,2927,4237,2929,4234,2933,4232,2935,4230,2936,4228,2937,4226,2938,4221,2939,4219,2939,4258,2939,4257,2939,4256,2937,4256,2936,4256,2910e" filled="t" fillcolor="#FFFFFF" stroked="f">
                <v:path arrowok="t"/>
                <v:fill/>
              </v:shape>
              <v:shape style="position:absolute;left:4182;top:2867;width:83;height:87" coordorigin="4182,2867" coordsize="83,87" path="m4265,2939l4264,2939,4258,2939,4265,2939,4265,2939e" filled="t" fillcolor="#FFFFFF" stroked="f">
                <v:path arrowok="t"/>
                <v:fill/>
              </v:shape>
              <v:shape style="position:absolute;left:4182;top:2867;width:83;height:87" coordorigin="4182,2867" coordsize="83,87" path="m4227,2867l4218,2867,4214,2867,4185,2894,4203,2894,4204,2890,4206,2886,4209,2884,4212,2882,4216,2881,4254,2881,4251,2876,4248,2874,4242,2870,4239,2869,4231,2867,4227,2867e" filled="t" fillcolor="#FFFFFF" stroked="f">
                <v:path arrowok="t"/>
                <v:fill/>
              </v:shape>
            </v:group>
            <v:group style="position:absolute;left:4275;top:2867;width:73;height:85" coordorigin="4275,2867" coordsize="73,85">
              <v:shape style="position:absolute;left:4275;top:2867;width:73;height:85" coordorigin="4275,2867" coordsize="73,85" path="m4293,2869l4275,2869,4275,2952,4294,2952,4294,2900,4294,2897,4309,2881,4293,2881,4293,2881,4293,2869e" filled="t" fillcolor="#FFFFFF" stroked="f">
                <v:path arrowok="t"/>
                <v:fill/>
              </v:shape>
              <v:shape style="position:absolute;left:4275;top:2867;width:73;height:85" coordorigin="4275,2867" coordsize="73,85" path="m4346,2881l4319,2881,4323,2882,4328,2888,4330,2893,4330,2897,4330,2952,4348,2952,4348,2885,4346,2881e" filled="t" fillcolor="#FFFFFF" stroked="f">
                <v:path arrowok="t"/>
                <v:fill/>
              </v:shape>
              <v:shape style="position:absolute;left:4275;top:2867;width:73;height:85" coordorigin="4275,2867" coordsize="73,85" path="m4328,2867l4313,2867,4308,2868,4299,2873,4296,2877,4293,2881,4309,2881,4311,2881,4346,2881,4345,2878,4335,2869,4328,2867e" filled="t" fillcolor="#FFFFFF" stroked="f">
                <v:path arrowok="t"/>
                <v:fill/>
              </v:shape>
              <v:shape style="position:absolute;left:2872;top:3922;width:1986;height:230" type="#_x0000_t75">
                <v:imagedata r:id="rId84" o:title=""/>
              </v:shape>
              <v:shape style="position:absolute;left:3027;top:4797;width:1831;height:230" type="#_x0000_t75">
                <v:imagedata r:id="rId85" o:title=""/>
              </v:shape>
            </v:group>
            <v:group style="position:absolute;left:5666;top:1346;width:1029;height:20" coordorigin="5666,1346" coordsize="1029,20">
              <v:shape style="position:absolute;left:5666;top:1346;width:1029;height:20" coordorigin="5666,1346" coordsize="1029,20" path="m5666,1366l6695,1366,6695,1346,5666,1346,5666,1366xe" filled="t" fillcolor="#FFFFFF" stroked="f">
                <v:path arrowok="t"/>
                <v:fill/>
              </v:shape>
            </v:group>
            <v:group style="position:absolute;left:3904;top:5225;width:4320;height:2" coordorigin="3904,5225" coordsize="4320,2">
              <v:shape style="position:absolute;left:3904;top:5225;width:4320;height:2" coordorigin="3904,5225" coordsize="4320,0" path="m3904,5225l8224,5225e" filled="f" stroked="t" strokeweight=".5pt" strokecolor="#A1A1A4">
                <v:path arrowok="t"/>
              </v:shape>
            </v:group>
            <v:group style="position:absolute;left:5666;top:1552;width:1029;height:20" coordorigin="5666,1552" coordsize="1029,20">
              <v:shape style="position:absolute;left:5666;top:1552;width:1029;height:20" coordorigin="5666,1552" coordsize="1029,20" path="m5666,1572l6695,1572,6695,1552,5666,1552,5666,1572xe" filled="t" fillcolor="#FFFFFF" stroked="f">
                <v:path arrowok="t"/>
                <v:fill/>
              </v:shape>
            </v:group>
            <v:group style="position:absolute;left:5666;top:2169;width:1029;height:20" coordorigin="5666,2169" coordsize="1029,20">
              <v:shape style="position:absolute;left:5666;top:2169;width:1029;height:20" coordorigin="5666,2169" coordsize="1029,20" path="m5666,2189l6695,2189,6695,2169,5666,2169,5666,2189xe" filled="t" fillcolor="#FFFFFF" stroked="f">
                <v:path arrowok="t"/>
                <v:fill/>
              </v:shape>
            </v:group>
            <v:group style="position:absolute;left:5666;top:3499;width:1029;height:2" coordorigin="5666,3499" coordsize="1029,2">
              <v:shape style="position:absolute;left:5666;top:3499;width:1029;height:2" coordorigin="5666,3499" coordsize="1029,0" path="m5666,3499l6695,3499e" filled="f" stroked="t" strokeweight="1pt" strokecolor="#FFFFFF">
                <v:path arrowok="t"/>
              </v:shape>
            </v:group>
            <v:group style="position:absolute;left:5666;top:4535;width:1029;height:2" coordorigin="5666,4535" coordsize="1029,2">
              <v:shape style="position:absolute;left:5666;top:4535;width:1029;height:2" coordorigin="5666,4535" coordsize="1029,0" path="m5666,4535l6695,4535e" filled="f" stroked="t" strokeweight="1pt" strokecolor="#FFFFFF">
                <v:path arrowok="t"/>
              </v:shape>
            </v:group>
            <v:group style="position:absolute;left:5666;top:2347;width:1029;height:2" coordorigin="5666,2347" coordsize="1029,2">
              <v:shape style="position:absolute;left:5666;top:2347;width:1029;height:2" coordorigin="5666,2347" coordsize="1029,0" path="m5666,2347l6695,2347e" filled="f" stroked="t" strokeweight="1pt" strokecolor="#FFFFFF">
                <v:path arrowok="t"/>
              </v:shape>
            </v:group>
            <v:group style="position:absolute;left:4521;top:1180;width:74;height:140" coordorigin="4521,1180" coordsize="74,140">
              <v:shape style="position:absolute;left:4521;top:1180;width:74;height:140" coordorigin="4521,1180" coordsize="74,140" path="m4543,1271l4521,1271,4521,1279,4526,1296,4529,1299,4532,1301,4540,1305,4545,1306,4552,1306,4552,1320,4562,1320,4562,1306,4573,1306,4581,1303,4592,1292,4593,1290,4552,1290,4550,1289,4543,1277,4543,1271e" filled="t" fillcolor="#000000" stroked="f">
                <v:path arrowok="t"/>
                <v:fill/>
              </v:shape>
              <v:shape style="position:absolute;left:4521;top:1180;width:74;height:140" coordorigin="4521,1180" coordsize="74,140" path="m4562,1180l4552,1180,4552,1191,4542,1192,4535,1196,4525,1206,4522,1214,4522,1231,4524,1238,4530,1248,4536,1252,4552,1257,4552,1290,4562,1290,4562,1261,4593,1261,4562,1238,4562,1234,4552,1234,4547,1231,4544,1226,4544,1214,4547,1210,4552,1208,4590,1208,4590,1208,4562,1191,4562,1180e" filled="t" fillcolor="#000000" stroked="f">
                <v:path arrowok="t"/>
                <v:fill/>
              </v:shape>
              <v:shape style="position:absolute;left:4521;top:1180;width:74;height:140" coordorigin="4521,1180" coordsize="74,140" path="m4593,1261l4562,1261,4565,1263,4568,1265,4571,1270,4571,1273,4571,1280,4571,1283,4568,1287,4565,1289,4562,1290,4593,1290,4594,1284,4594,1268,4594,1264,4593,1261e" filled="t" fillcolor="#000000" stroked="f">
                <v:path arrowok="t"/>
                <v:fill/>
              </v:shape>
              <v:shape style="position:absolute;left:4521;top:1180;width:74;height:140" coordorigin="4521,1180" coordsize="74,140" path="m4562,1208l4552,1208,4552,1234,4562,1234,4562,1208e" filled="t" fillcolor="#000000" stroked="f">
                <v:path arrowok="t"/>
                <v:fill/>
              </v:shape>
              <v:shape style="position:absolute;left:4521;top:1180;width:74;height:140" coordorigin="4521,1180" coordsize="74,140" path="m4590,1208l4562,1208,4565,1209,4567,1211,4569,1216,4570,1220,4570,1224,4592,1224,4592,1218,4591,1215,4590,1208e" filled="t" fillcolor="#000000" stroked="f">
                <v:path arrowok="t"/>
                <v:fill/>
              </v:shape>
            </v:group>
            <v:group style="position:absolute;left:4599;top:1191;width:70;height:113" coordorigin="4599,1191" coordsize="70,113">
              <v:shape style="position:absolute;left:4599;top:1191;width:70;height:113" coordorigin="4599,1191" coordsize="70,113" path="m4666,1206l4641,1206,4645,1211,4645,1226,4633,1246,4624,1255,4599,1300,4599,1305,4669,1305,4669,1287,4626,1287,4626,1284,4628,1282,4631,1276,4634,1273,4638,1270,4650,1258,4668,1212,4666,1206e" filled="t" fillcolor="#000000" stroked="f">
                <v:path arrowok="t"/>
                <v:fill/>
              </v:shape>
              <v:shape style="position:absolute;left:4599;top:1191;width:70;height:113" coordorigin="4599,1191" coordsize="70,113" path="m4646,1191l4622,1191,4613,1194,4602,1205,4599,1213,4599,1228,4621,1228,4621,1223,4622,1217,4631,1206,4666,1206,4665,1205,4654,1194,4646,1191e" filled="t" fillcolor="#000000" stroked="f">
                <v:path arrowok="t"/>
                <v:fill/>
              </v:shape>
            </v:group>
            <v:group style="position:absolute;left:4675;top:1191;width:72;height:115" coordorigin="4675,1191" coordsize="72,115">
              <v:shape style="position:absolute;left:4675;top:1191;width:72;height:115" coordorigin="4675,1191" coordsize="72,115" path="m4717,1191l4704,1191,4696,1193,4675,1262,4675,1267,4703,1306,4723,1306,4733,1303,4742,1292,4709,1292,4707,1291,4699,1276,4699,1261,4700,1256,4704,1250,4707,1248,4745,1248,4743,1244,4741,1241,4698,1241,4698,1227,4709,1206,4742,1206,4740,1203,4738,1200,4732,1195,4729,1194,4721,1192,4717,1191e" filled="t" fillcolor="#000000" stroked="f">
                <v:path arrowok="t"/>
                <v:fill/>
              </v:shape>
              <v:shape style="position:absolute;left:4675;top:1191;width:72;height:115" coordorigin="4675,1191" coordsize="72,115" path="m4745,1248l4716,1248,4719,1250,4723,1256,4724,1261,4724,1276,4724,1281,4715,1292,4742,1292,4744,1289,4747,1279,4747,1261,4747,1256,4746,1252,4745,1248e" filled="t" fillcolor="#000000" stroked="f">
                <v:path arrowok="t"/>
                <v:fill/>
              </v:shape>
              <v:shape style="position:absolute;left:4675;top:1191;width:72;height:115" coordorigin="4675,1191" coordsize="72,115" path="m4725,1231l4714,1231,4710,1232,4703,1235,4700,1238,4698,1241,4741,1241,4739,1238,4736,1235,4729,1232,4725,1231e" filled="t" fillcolor="#000000" stroked="f">
                <v:path arrowok="t"/>
                <v:fill/>
              </v:shape>
              <v:shape style="position:absolute;left:4675;top:1191;width:72;height:115" coordorigin="4675,1191" coordsize="72,115" path="m4742,1206l4716,1206,4719,1207,4722,1212,4722,1216,4722,1220,4745,1220,4744,1215,4743,1210,4742,1206e" filled="t" fillcolor="#000000" stroked="f">
                <v:path arrowok="t"/>
                <v:fill/>
              </v:shape>
            </v:group>
            <v:group style="position:absolute;left:4521;top:1603;width:74;height:140" coordorigin="4521,1603" coordsize="74,140">
              <v:shape style="position:absolute;left:4521;top:1603;width:74;height:140" coordorigin="4521,1603" coordsize="74,140" path="m4543,1693l4521,1693,4521,1702,4526,1718,4529,1721,4532,1724,4540,1727,4545,1728,4552,1729,4552,1743,4562,1743,4562,1729,4573,1728,4581,1725,4592,1715,4593,1712,4552,1712,4550,1712,4543,1700,4543,1693e" filled="t" fillcolor="#000000" stroked="f">
                <v:path arrowok="t"/>
                <v:fill/>
              </v:shape>
              <v:shape style="position:absolute;left:4521;top:1603;width:74;height:140" coordorigin="4521,1603" coordsize="74,140" path="m4562,1603l4552,1603,4552,1614,4542,1615,4535,1618,4525,1629,4522,1636,4522,1654,4524,1660,4530,1670,4536,1674,4552,1680,4552,1712,4562,1712,4562,1684,4593,1684,4562,1661,4562,1656,4552,1656,4547,1653,4544,1649,4544,1636,4547,1632,4552,1631,4590,1631,4590,1630,4562,1614,4562,1603e" filled="t" fillcolor="#000000" stroked="f">
                <v:path arrowok="t"/>
                <v:fill/>
              </v:shape>
              <v:shape style="position:absolute;left:4521;top:1603;width:74;height:140" coordorigin="4521,1603" coordsize="74,140" path="m4593,1684l4562,1684,4565,1686,4568,1688,4571,1692,4571,1695,4571,1702,4571,1705,4568,1710,4565,1712,4562,1712,4593,1712,4594,1707,4594,1691,4594,1687,4593,1684e" filled="t" fillcolor="#000000" stroked="f">
                <v:path arrowok="t"/>
                <v:fill/>
              </v:shape>
              <v:shape style="position:absolute;left:4521;top:1603;width:74;height:140" coordorigin="4521,1603" coordsize="74,140" path="m4562,1631l4552,1631,4552,1656,4562,1656,4562,1631e" filled="t" fillcolor="#000000" stroked="f">
                <v:path arrowok="t"/>
                <v:fill/>
              </v:shape>
              <v:shape style="position:absolute;left:4521;top:1603;width:74;height:140" coordorigin="4521,1603" coordsize="74,140" path="m4590,1631l4562,1631,4565,1632,4567,1633,4569,1639,4570,1642,4570,1646,4592,1646,4592,1640,4591,1637,4590,1631e" filled="t" fillcolor="#000000" stroked="f">
                <v:path arrowok="t"/>
                <v:fill/>
              </v:shape>
            </v:group>
            <v:group style="position:absolute;left:4599;top:1614;width:70;height:113" coordorigin="4599,1614" coordsize="70,113">
              <v:shape style="position:absolute;left:4599;top:1614;width:70;height:113" coordorigin="4599,1614" coordsize="70,113" path="m4666,1629l4641,1629,4645,1633,4645,1648,4633,1669,4624,1677,4599,1722,4599,1727,4669,1727,4669,1709,4626,1709,4626,1707,4628,1704,4631,1699,4634,1696,4638,1692,4650,1681,4668,1635,4666,1629e" filled="t" fillcolor="#000000" stroked="f">
                <v:path arrowok="t"/>
                <v:fill/>
              </v:shape>
              <v:shape style="position:absolute;left:4599;top:1614;width:70;height:113" coordorigin="4599,1614" coordsize="70,113" path="m4646,1614l4622,1614,4613,1617,4602,1628,4599,1636,4599,1651,4621,1651,4621,1645,4622,1640,4631,1629,4666,1629,4665,1627,4660,1622,4654,1616,4646,1614e" filled="t" fillcolor="#000000" stroked="f">
                <v:path arrowok="t"/>
                <v:fill/>
              </v:shape>
            </v:group>
            <v:group style="position:absolute;left:4676;top:1614;width:70;height:113" coordorigin="4676,1614" coordsize="70,113">
              <v:shape style="position:absolute;left:4676;top:1614;width:70;height:113" coordorigin="4676,1614" coordsize="70,113" path="m4743,1629l4718,1629,4722,1633,4722,1648,4710,1669,4701,1677,4676,1722,4676,1727,4745,1727,4745,1709,4703,1709,4703,1707,4704,1704,4708,1699,4711,1696,4714,1692,4727,1681,4745,1635,4743,1629e" filled="t" fillcolor="#000000" stroked="f">
                <v:path arrowok="t"/>
                <v:fill/>
              </v:shape>
              <v:shape style="position:absolute;left:4676;top:1614;width:70;height:113" coordorigin="4676,1614" coordsize="70,113" path="m4722,1614l4699,1614,4690,1617,4678,1628,4676,1636,4676,1651,4698,1651,4698,1645,4698,1640,4708,1629,4743,1629,4742,1627,4736,1622,4731,1616,4722,1614e" filled="t" fillcolor="#000000" stroked="f">
                <v:path arrowok="t"/>
                <v:fill/>
              </v:shape>
            </v:group>
            <v:group style="position:absolute;left:4521;top:2021;width:74;height:140" coordorigin="4521,2021" coordsize="74,140">
              <v:shape style="position:absolute;left:4521;top:2021;width:74;height:140" coordorigin="4521,2021" coordsize="74,140" path="m4543,2111l4521,2111,4521,2120,4526,2136,4529,2139,4532,2142,4540,2145,4545,2146,4552,2147,4552,2161,4562,2161,4562,2147,4573,2146,4581,2143,4592,2133,4593,2130,4552,2130,4550,2130,4543,2118,4543,2111e" filled="t" fillcolor="#000000" stroked="f">
                <v:path arrowok="t"/>
                <v:fill/>
              </v:shape>
              <v:shape style="position:absolute;left:4521;top:2021;width:74;height:140" coordorigin="4521,2021" coordsize="74,140" path="m4562,2021l4552,2021,4552,2032,4542,2033,4535,2036,4525,2047,4522,2054,4522,2072,4524,2078,4530,2088,4536,2092,4552,2098,4552,2130,4562,2130,4562,2102,4593,2102,4562,2079,4562,2074,4552,2074,4547,2071,4544,2067,4544,2054,4547,2050,4552,2049,4590,2049,4590,2048,4562,2032,4562,2021e" filled="t" fillcolor="#000000" stroked="f">
                <v:path arrowok="t"/>
                <v:fill/>
              </v:shape>
              <v:shape style="position:absolute;left:4521;top:2021;width:74;height:140" coordorigin="4521,2021" coordsize="74,140" path="m4593,2102l4562,2102,4565,2104,4568,2106,4571,2110,4571,2114,4571,2121,4571,2123,4568,2128,4565,2130,4562,2130,4593,2130,4594,2125,4594,2109,4594,2105,4593,2102e" filled="t" fillcolor="#000000" stroked="f">
                <v:path arrowok="t"/>
                <v:fill/>
              </v:shape>
              <v:shape style="position:absolute;left:4521;top:2021;width:74;height:140" coordorigin="4521,2021" coordsize="74,140" path="m4562,2049l4552,2049,4552,2074,4562,2074,4562,2049e" filled="t" fillcolor="#000000" stroked="f">
                <v:path arrowok="t"/>
                <v:fill/>
              </v:shape>
              <v:shape style="position:absolute;left:4521;top:2021;width:74;height:140" coordorigin="4521,2021" coordsize="74,140" path="m4590,2049l4562,2049,4565,2050,4567,2051,4569,2057,4570,2060,4570,2064,4592,2064,4592,2059,4591,2055,4590,2049e" filled="t" fillcolor="#000000" stroked="f">
                <v:path arrowok="t"/>
                <v:fill/>
              </v:shape>
            </v:group>
            <v:group style="position:absolute;left:4598;top:2032;width:72;height:115" coordorigin="4598,2032" coordsize="72,115">
              <v:shape style="position:absolute;left:4598;top:2032;width:72;height:115" coordorigin="4598,2032" coordsize="72,115" path="m4640,2032l4627,2032,4620,2034,4598,2102,4599,2108,4626,2147,4647,2147,4656,2144,4666,2132,4632,2132,4630,2132,4622,2116,4622,2101,4623,2097,4627,2090,4630,2089,4668,2089,4666,2085,4664,2081,4621,2081,4621,2068,4632,2047,4665,2047,4663,2043,4661,2040,4655,2036,4652,2034,4644,2032,4640,2032e" filled="t" fillcolor="#000000" stroked="f">
                <v:path arrowok="t"/>
                <v:fill/>
              </v:shape>
              <v:shape style="position:absolute;left:4598;top:2032;width:72;height:115" coordorigin="4598,2032" coordsize="72,115" path="m4668,2089l4639,2089,4643,2090,4646,2097,4647,2101,4647,2116,4647,2122,4638,2132,4666,2132,4668,2130,4670,2120,4670,2101,4670,2097,4669,2093,4668,2089e" filled="t" fillcolor="#000000" stroked="f">
                <v:path arrowok="t"/>
                <v:fill/>
              </v:shape>
              <v:shape style="position:absolute;left:4598;top:2032;width:72;height:115" coordorigin="4598,2032" coordsize="72,115" path="m4648,2072l4638,2072,4633,2072,4626,2076,4623,2078,4622,2081,4664,2081,4662,2078,4659,2076,4652,2072,4648,2072e" filled="t" fillcolor="#000000" stroked="f">
                <v:path arrowok="t"/>
                <v:fill/>
              </v:shape>
              <v:shape style="position:absolute;left:4598;top:2032;width:72;height:115" coordorigin="4598,2032" coordsize="72,115" path="m4665,2047l4639,2047,4642,2048,4645,2053,4646,2056,4646,2061,4668,2061,4668,2055,4667,2051,4665,2047e" filled="t" fillcolor="#000000" stroked="f">
                <v:path arrowok="t"/>
                <v:fill/>
              </v:shape>
            </v:group>
            <v:group style="position:absolute;left:4676;top:2034;width:70;height:113" coordorigin="4676,2034" coordsize="70,113">
              <v:shape style="position:absolute;left:4676;top:2034;width:70;height:113" coordorigin="4676,2034" coordsize="70,113" path="m4698,2113l4676,2113,4676,2119,4702,2147,4716,2147,4741,2131,4706,2131,4704,2131,4698,2117,4698,2113e" filled="t" fillcolor="#000000" stroked="f">
                <v:path arrowok="t"/>
                <v:fill/>
              </v:shape>
              <v:shape style="position:absolute;left:4676;top:2034;width:70;height:113" coordorigin="4676,2034" coordsize="70,113" path="m4742,2085l4712,2085,4714,2086,4717,2087,4722,2117,4721,2122,4717,2130,4714,2131,4741,2131,4743,2128,4745,2117,4745,2113,4745,2101,4745,2097,4743,2088,4742,2085e" filled="t" fillcolor="#000000" stroked="f">
                <v:path arrowok="t"/>
                <v:fill/>
              </v:shape>
              <v:shape style="position:absolute;left:4676;top:2034;width:70;height:113" coordorigin="4676,2034" coordsize="70,113" path="m4741,2034l4682,2034,4678,2096,4698,2096,4699,2092,4700,2090,4703,2086,4706,2085,4742,2085,4742,2084,4738,2078,4697,2078,4699,2052,4741,2052,4741,2034e" filled="t" fillcolor="#000000" stroked="f">
                <v:path arrowok="t"/>
                <v:fill/>
              </v:shape>
              <v:shape style="position:absolute;left:4676;top:2034;width:70;height:113" coordorigin="4676,2034" coordsize="70,113" path="m4723,2069l4713,2069,4709,2070,4705,2071,4702,2073,4699,2075,4697,2078,4738,2078,4738,2077,4735,2074,4728,2070,4723,2069e" filled="t" fillcolor="#000000" stroked="f">
                <v:path arrowok="t"/>
                <v:fill/>
              </v:shape>
            </v:group>
            <v:group style="position:absolute;left:4521;top:2417;width:74;height:140" coordorigin="4521,2417" coordsize="74,140">
              <v:shape style="position:absolute;left:4521;top:2417;width:74;height:140" coordorigin="4521,2417" coordsize="74,140" path="m4543,2507l4521,2507,4521,2516,4526,2532,4529,2535,4532,2538,4540,2541,4545,2542,4552,2543,4552,2557,4562,2557,4562,2543,4573,2542,4581,2539,4592,2529,4593,2526,4552,2526,4550,2526,4543,2514,4543,2507e" filled="t" fillcolor="#000000" stroked="f">
                <v:path arrowok="t"/>
                <v:fill/>
              </v:shape>
              <v:shape style="position:absolute;left:4521;top:2417;width:74;height:140" coordorigin="4521,2417" coordsize="74,140" path="m4562,2417l4552,2417,4552,2428,4542,2429,4535,2432,4525,2443,4522,2450,4522,2468,4524,2474,4530,2484,4536,2488,4552,2494,4552,2526,4562,2526,4562,2498,4593,2498,4562,2475,4562,2470,4552,2470,4547,2467,4544,2463,4544,2450,4547,2446,4552,2445,4590,2445,4590,2444,4562,2428,4562,2417e" filled="t" fillcolor="#000000" stroked="f">
                <v:path arrowok="t"/>
                <v:fill/>
              </v:shape>
              <v:shape style="position:absolute;left:4521;top:2417;width:74;height:140" coordorigin="4521,2417" coordsize="74,140" path="m4593,2498l4562,2498,4565,2500,4568,2502,4571,2506,4571,2510,4571,2517,4571,2519,4568,2524,4565,2526,4562,2526,4593,2526,4594,2521,4594,2505,4594,2501,4593,2498e" filled="t" fillcolor="#000000" stroked="f">
                <v:path arrowok="t"/>
                <v:fill/>
              </v:shape>
              <v:shape style="position:absolute;left:4521;top:2417;width:74;height:140" coordorigin="4521,2417" coordsize="74,140" path="m4562,2445l4552,2445,4552,2470,4562,2470,4562,2445e" filled="t" fillcolor="#000000" stroked="f">
                <v:path arrowok="t"/>
                <v:fill/>
              </v:shape>
              <v:shape style="position:absolute;left:4521;top:2417;width:74;height:140" coordorigin="4521,2417" coordsize="74,140" path="m4590,2445l4562,2445,4565,2446,4567,2447,4569,2453,4570,2456,4570,2460,4592,2460,4592,2455,4591,2451,4590,2445e" filled="t" fillcolor="#000000" stroked="f">
                <v:path arrowok="t"/>
                <v:fill/>
              </v:shape>
            </v:group>
            <v:group style="position:absolute;left:4602;top:2428;width:46;height:113" coordorigin="4602,2428" coordsize="46,113">
              <v:shape style="position:absolute;left:4602;top:2428;width:46;height:113" coordorigin="4602,2428" coordsize="46,113" path="m4648,2428l4631,2428,4630,2434,4627,2439,4618,2445,4612,2446,4602,2446,4602,2461,4625,2461,4625,2541,4648,2541,4648,2428e" filled="t" fillcolor="#000000" stroked="f">
                <v:path arrowok="t"/>
                <v:fill/>
              </v:shape>
            </v:group>
            <v:group style="position:absolute;left:4675;top:2428;width:72;height:115" coordorigin="4675,2428" coordsize="72,115">
              <v:shape style="position:absolute;left:4675;top:2428;width:72;height:115" coordorigin="4675,2428" coordsize="72,115" path="m4700,2515l4678,2515,4678,2520,4705,2543,4718,2543,4726,2541,4736,2534,4740,2530,4740,2528,4706,2528,4704,2527,4700,2522,4700,2519,4700,2515e" filled="t" fillcolor="#000000" stroked="f">
                <v:path arrowok="t"/>
                <v:fill/>
              </v:shape>
              <v:shape style="position:absolute;left:4675;top:2428;width:72;height:115" coordorigin="4675,2428" coordsize="72,115" path="m4747,2494l4724,2494,4724,2507,4723,2515,4713,2528,4740,2528,4745,2518,4746,2512,4747,2497,4747,2494e" filled="t" fillcolor="#000000" stroked="f">
                <v:path arrowok="t"/>
                <v:fill/>
              </v:shape>
              <v:shape style="position:absolute;left:4675;top:2428;width:72;height:115" coordorigin="4675,2428" coordsize="72,115" path="m4719,2428l4699,2428,4689,2431,4678,2445,4675,2454,4675,2474,4675,2478,4698,2504,4708,2504,4712,2503,4719,2499,4722,2497,4724,2494,4747,2494,4747,2487,4706,2487,4703,2485,4699,2478,4698,2474,4698,2459,4699,2454,4708,2443,4741,2443,4739,2439,4735,2435,4726,2429,4719,2428e" filled="t" fillcolor="#000000" stroked="f">
                <v:path arrowok="t"/>
                <v:fill/>
              </v:shape>
              <v:shape style="position:absolute;left:4675;top:2428;width:72;height:115" coordorigin="4675,2428" coordsize="72,115" path="m4741,2443l4713,2443,4715,2443,4719,2446,4720,2447,4722,2451,4722,2454,4723,2459,4723,2474,4722,2478,4718,2485,4715,2487,4747,2487,4747,2473,4747,2467,4745,2454,4744,2449,4741,2443e" filled="t" fillcolor="#000000" stroked="f">
                <v:path arrowok="t"/>
                <v:fill/>
              </v:shape>
            </v:group>
            <v:group style="position:absolute;left:4482;top:2825;width:74;height:140" coordorigin="4482,2825" coordsize="74,140">
              <v:shape style="position:absolute;left:4482;top:2825;width:74;height:140" coordorigin="4482,2825" coordsize="74,140" path="m4504,2915l4482,2915,4482,2924,4488,2940,4490,2943,4493,2946,4502,2949,4507,2950,4513,2951,4513,2965,4524,2965,4524,2951,4534,2950,4542,2947,4553,2937,4554,2934,4513,2934,4511,2934,4504,2922,4504,2915e" filled="t" fillcolor="#000000" stroked="f">
                <v:path arrowok="t"/>
                <v:fill/>
              </v:shape>
              <v:shape style="position:absolute;left:4482;top:2825;width:74;height:140" coordorigin="4482,2825" coordsize="74,140" path="m4524,2825l4513,2825,4513,2836,4504,2837,4497,2840,4486,2851,4484,2858,4484,2876,4485,2882,4492,2892,4498,2896,4513,2902,4513,2934,4524,2934,4524,2906,4555,2906,4524,2883,4524,2878,4513,2878,4508,2875,4506,2871,4506,2858,4508,2854,4513,2853,4551,2853,4551,2852,4524,2836,4524,2825e" filled="t" fillcolor="#000000" stroked="f">
                <v:path arrowok="t"/>
                <v:fill/>
              </v:shape>
              <v:shape style="position:absolute;left:4482;top:2825;width:74;height:140" coordorigin="4482,2825" coordsize="74,140" path="m4555,2906l4524,2906,4527,2908,4529,2910,4532,2914,4533,2917,4533,2924,4532,2927,4529,2932,4527,2934,4524,2934,4554,2934,4556,2929,4556,2913,4556,2909,4555,2906e" filled="t" fillcolor="#000000" stroked="f">
                <v:path arrowok="t"/>
                <v:fill/>
              </v:shape>
              <v:shape style="position:absolute;left:4482;top:2825;width:74;height:140" coordorigin="4482,2825" coordsize="74,140" path="m4524,2853l4513,2853,4513,2878,4524,2878,4524,2853e" filled="t" fillcolor="#000000" stroked="f">
                <v:path arrowok="t"/>
                <v:fill/>
              </v:shape>
              <v:shape style="position:absolute;left:4482;top:2825;width:74;height:140" coordorigin="4482,2825" coordsize="74,140" path="m4551,2853l4524,2853,4527,2854,4528,2855,4531,2861,4531,2864,4531,2868,4553,2868,4553,2862,4553,2859,4551,2853e" filled="t" fillcolor="#000000" stroked="f">
                <v:path arrowok="t"/>
                <v:fill/>
              </v:shape>
            </v:group>
            <v:group style="position:absolute;left:4564;top:2836;width:46;height:113" coordorigin="4564,2836" coordsize="46,113">
              <v:shape style="position:absolute;left:4564;top:2836;width:46;height:113" coordorigin="4564,2836" coordsize="46,113" path="m4610,2836l4593,2836,4592,2842,4589,2847,4580,2853,4574,2854,4564,2854,4564,2869,4587,2869,4587,2949,4610,2949,4610,2836e" filled="t" fillcolor="#000000" stroked="f">
                <v:path arrowok="t"/>
                <v:fill/>
              </v:shape>
            </v:group>
            <v:group style="position:absolute;left:4641;top:2836;width:46;height:113" coordorigin="4641,2836" coordsize="46,113">
              <v:shape style="position:absolute;left:4641;top:2836;width:46;height:113" coordorigin="4641,2836" coordsize="46,113" path="m4686,2836l4669,2836,4668,2842,4666,2847,4657,2853,4651,2854,4641,2854,4641,2869,4663,2869,4663,2949,4686,2949,4686,2836e" filled="t" fillcolor="#000000" stroked="f">
                <v:path arrowok="t"/>
                <v:fill/>
              </v:shape>
            </v:group>
            <v:group style="position:absolute;left:4713;top:2836;width:72;height:115" coordorigin="4713,2836" coordsize="72,115">
              <v:shape style="position:absolute;left:4713;top:2836;width:72;height:115" coordorigin="4713,2836" coordsize="72,115" path="m4760,2836l4739,2836,4731,2838,4719,2848,4716,2856,4716,2869,4733,2889,4733,2889,4726,2890,4721,2893,4715,2904,4713,2910,4714,2922,4742,2951,4757,2951,4764,2950,4773,2945,4777,2942,4781,2936,4747,2936,4745,2936,4736,2914,4737,2911,4747,2897,4780,2897,4778,2893,4773,2890,4766,2889,4766,2889,4769,2888,4772,2887,4776,2884,4777,2882,4746,2882,4743,2881,4739,2876,4738,2872,4738,2856,4742,2851,4781,2851,4780,2848,4768,2838,4760,2836e" filled="t" fillcolor="#000000" stroked="f">
                <v:path arrowok="t"/>
                <v:fill/>
              </v:shape>
              <v:shape style="position:absolute;left:4713;top:2836;width:72;height:115" coordorigin="4713,2836" coordsize="72,115" path="m4780,2897l4752,2897,4754,2898,4758,2900,4759,2901,4761,2905,4762,2907,4762,2911,4762,2922,4752,2936,4781,2936,4786,2910,4784,2904,4780,2897e" filled="t" fillcolor="#000000" stroked="f">
                <v:path arrowok="t"/>
                <v:fill/>
              </v:shape>
              <v:shape style="position:absolute;left:4713;top:2836;width:72;height:115" coordorigin="4713,2836" coordsize="72,115" path="m4781,2851l4757,2851,4761,2856,4761,2872,4760,2876,4756,2881,4753,2882,4777,2882,4783,2869,4783,2856,4781,2851e" filled="t" fillcolor="#000000" stroked="f">
                <v:path arrowok="t"/>
                <v:fill/>
              </v:shape>
            </v:group>
            <v:group style="position:absolute;left:4482;top:3965;width:74;height:140" coordorigin="4482,3965" coordsize="74,140">
              <v:shape style="position:absolute;left:4482;top:3965;width:74;height:140" coordorigin="4482,3965" coordsize="74,140" path="m4504,4056l4482,4056,4482,4064,4488,4081,4490,4084,4493,4086,4502,4090,4507,4091,4513,4092,4513,4105,4524,4105,4524,4092,4534,4091,4542,4088,4553,4078,4554,4075,4513,4075,4511,4075,4504,4062,4504,4056e" filled="t" fillcolor="#000000" stroked="f">
                <v:path arrowok="t"/>
                <v:fill/>
              </v:shape>
              <v:shape style="position:absolute;left:4482;top:3965;width:74;height:140" coordorigin="4482,3965" coordsize="74,140" path="m4524,3965l4513,3965,4513,3977,4504,3978,4497,3981,4486,3992,4484,3999,4484,4017,4485,4023,4492,4033,4498,4037,4513,4043,4513,4075,4524,4075,4524,4047,4555,4047,4524,4024,4524,4019,4513,4019,4508,4016,4506,4012,4506,3999,4508,3995,4513,3993,4551,3993,4551,3993,4524,3977,4524,3965e" filled="t" fillcolor="#000000" stroked="f">
                <v:path arrowok="t"/>
                <v:fill/>
              </v:shape>
              <v:shape style="position:absolute;left:4482;top:3965;width:74;height:140" coordorigin="4482,3965" coordsize="74,140" path="m4555,4047l4524,4047,4527,4048,4529,4050,4532,4055,4533,4058,4533,4065,4532,4068,4529,4073,4527,4074,4524,4075,4554,4075,4556,4070,4556,4053,4556,4050,4555,4047e" filled="t" fillcolor="#000000" stroked="f">
                <v:path arrowok="t"/>
                <v:fill/>
              </v:shape>
              <v:shape style="position:absolute;left:4482;top:3965;width:74;height:140" coordorigin="4482,3965" coordsize="74,140" path="m4524,3993l4513,3993,4513,4019,4524,4019,4524,3993e" filled="t" fillcolor="#000000" stroked="f">
                <v:path arrowok="t"/>
                <v:fill/>
              </v:shape>
              <v:shape style="position:absolute;left:4482;top:3965;width:74;height:140" coordorigin="4482,3965" coordsize="74,140" path="m4551,3993l4524,3993,4527,3994,4528,3996,4531,4002,4531,4005,4531,4009,4553,4009,4553,4003,4553,4000,4551,3993e" filled="t" fillcolor="#000000" stroked="f">
                <v:path arrowok="t"/>
                <v:fill/>
              </v:shape>
            </v:group>
            <v:group style="position:absolute;left:4564;top:3977;width:46;height:113" coordorigin="4564,3977" coordsize="46,113">
              <v:shape style="position:absolute;left:4564;top:3977;width:46;height:113" coordorigin="4564,3977" coordsize="46,113" path="m4610,3977l4593,3977,4592,3983,4589,3988,4580,3993,4574,3995,4564,3995,4564,4010,4587,4010,4587,4090,4610,4090,4610,3977e" filled="t" fillcolor="#000000" stroked="f">
                <v:path arrowok="t"/>
                <v:fill/>
              </v:shape>
            </v:group>
            <v:group style="position:absolute;left:4637;top:3977;width:71;height:115" coordorigin="4637,3977" coordsize="71,115">
              <v:shape style="position:absolute;left:4637;top:3977;width:71;height:115" coordorigin="4637,3977" coordsize="71,115" path="m4680,3977l4664,3977,4658,3978,4637,4029,4637,4047,4666,4092,4681,4092,4688,4090,4697,4084,4701,4079,4702,4077,4670,4077,4668,4077,4660,4056,4661,4014,4670,3992,4702,3992,4698,3985,4694,3981,4685,3978,4680,3977e" filled="t" fillcolor="#000000" stroked="f">
                <v:path arrowok="t"/>
                <v:fill/>
              </v:shape>
              <v:shape style="position:absolute;left:4637;top:3977;width:71;height:115" coordorigin="4637,3977" coordsize="71,115" path="m4702,3992l4675,3992,4677,3992,4680,3994,4685,4047,4685,4052,4675,4077,4702,4077,4705,4068,4707,4062,4708,4047,4708,4039,4708,4019,4708,4013,4705,3999,4704,3993,4702,3992e" filled="t" fillcolor="#000000" stroked="f">
                <v:path arrowok="t"/>
                <v:fill/>
              </v:shape>
            </v:group>
            <v:group style="position:absolute;left:4713;top:3977;width:72;height:115" coordorigin="4713,3977" coordsize="72,115">
              <v:shape style="position:absolute;left:4713;top:3977;width:72;height:115" coordorigin="4713,3977" coordsize="72,115" path="m4755,3977l4742,3977,4735,3978,4713,4047,4714,4053,4741,4092,4762,4092,4771,4088,4781,4077,4747,4077,4745,4076,4738,4061,4738,4046,4738,4041,4742,4035,4746,4033,4783,4033,4782,4029,4779,4026,4736,4026,4737,4012,4747,3992,4780,3992,4778,3988,4776,3985,4770,3981,4767,3979,4759,3977,4755,3977e" filled="t" fillcolor="#000000" stroked="f">
                <v:path arrowok="t"/>
                <v:fill/>
              </v:shape>
              <v:shape style="position:absolute;left:4713;top:3977;width:72;height:115" coordorigin="4713,3977" coordsize="72,115" path="m4783,4033l4755,4033,4758,4035,4762,4041,4762,4046,4762,4061,4762,4066,4753,4077,4781,4077,4783,4075,4786,4065,4786,4046,4785,4042,4784,4037,4783,4033e" filled="t" fillcolor="#000000" stroked="f">
                <v:path arrowok="t"/>
                <v:fill/>
              </v:shape>
              <v:shape style="position:absolute;left:4713;top:3977;width:72;height:115" coordorigin="4713,3977" coordsize="72,115" path="m4763,4016l4753,4016,4749,4017,4741,4021,4739,4023,4737,4026,4779,4026,4777,4023,4774,4021,4767,4017,4763,4016e" filled="t" fillcolor="#000000" stroked="f">
                <v:path arrowok="t"/>
                <v:fill/>
              </v:shape>
              <v:shape style="position:absolute;left:4713;top:3977;width:72;height:115" coordorigin="4713,3977" coordsize="72,115" path="m4780,3992l4754,3992,4757,3993,4760,3997,4761,4001,4761,4005,4783,4005,4783,4000,4782,3995,4780,3992e" filled="t" fillcolor="#000000" stroked="f">
                <v:path arrowok="t"/>
                <v:fill/>
              </v:shape>
            </v:group>
            <v:group style="position:absolute;left:4521;top:4840;width:74;height:140" coordorigin="4521,4840" coordsize="74,140">
              <v:shape style="position:absolute;left:4521;top:4840;width:74;height:140" coordorigin="4521,4840" coordsize="74,140" path="m4543,4931l4521,4931,4521,4939,4526,4956,4529,4959,4532,4961,4540,4965,4545,4966,4552,4967,4552,4980,4562,4980,4562,4967,4573,4966,4581,4963,4592,4953,4593,4950,4552,4950,4550,4950,4543,4937,4543,4931e" filled="t" fillcolor="#000000" stroked="f">
                <v:path arrowok="t"/>
                <v:fill/>
              </v:shape>
              <v:shape style="position:absolute;left:4521;top:4840;width:74;height:140" coordorigin="4521,4840" coordsize="74,140" path="m4562,4840l4552,4840,4552,4851,4542,4853,4535,4856,4525,4867,4522,4874,4522,4891,4524,4898,4527,4903,4530,4908,4536,4912,4552,4918,4552,4950,4562,4950,4562,4922,4593,4922,4562,4899,4562,4894,4552,4894,4547,4891,4544,4887,4544,4874,4547,4870,4552,4868,4590,4868,4590,4868,4562,4851,4562,4840e" filled="t" fillcolor="#000000" stroked="f">
                <v:path arrowok="t"/>
                <v:fill/>
              </v:shape>
              <v:shape style="position:absolute;left:4521;top:4840;width:74;height:140" coordorigin="4521,4840" coordsize="74,140" path="m4593,4922l4562,4922,4565,4923,4568,4925,4571,4930,4571,4933,4571,4940,4571,4943,4568,4948,4565,4949,4562,4950,4593,4950,4594,4945,4594,4928,4594,4925,4593,4922e" filled="t" fillcolor="#000000" stroked="f">
                <v:path arrowok="t"/>
                <v:fill/>
              </v:shape>
              <v:shape style="position:absolute;left:4521;top:4840;width:74;height:140" coordorigin="4521,4840" coordsize="74,140" path="m4562,4868l4552,4868,4552,4894,4562,4894,4562,4868e" filled="t" fillcolor="#000000" stroked="f">
                <v:path arrowok="t"/>
                <v:fill/>
              </v:shape>
              <v:shape style="position:absolute;left:4521;top:4840;width:74;height:140" coordorigin="4521,4840" coordsize="74,140" path="m4590,4868l4562,4868,4565,4869,4567,4871,4569,4877,4570,4880,4570,4884,4592,4884,4592,4878,4591,4875,4590,4868e" filled="t" fillcolor="#000000" stroked="f">
                <v:path arrowok="t"/>
                <v:fill/>
              </v:shape>
            </v:group>
            <v:group style="position:absolute;left:4599;top:4854;width:70;height:111" coordorigin="4599,4854" coordsize="70,111">
              <v:shape style="position:absolute;left:4599;top:4854;width:70;height:111" coordorigin="4599,4854" coordsize="70,111" path="m4669,4854l4599,4854,4599,4874,4647,4874,4642,4881,4614,4951,4612,4965,4636,4965,4637,4957,4638,4949,4660,4885,4669,4871,4669,4854e" filled="t" fillcolor="#000000" stroked="f">
                <v:path arrowok="t"/>
                <v:fill/>
              </v:shape>
            </v:group>
            <v:group style="position:absolute;left:4675;top:4852;width:61;height:113" coordorigin="4675,4852" coordsize="61,113">
              <v:shape style="position:absolute;left:4675;top:4852;width:61;height:113" coordorigin="4675,4852" coordsize="61,113" path="m4736,4941l4715,4941,4715,4965,4736,4965,4736,4941e" filled="t" fillcolor="#000000" stroked="f">
                <v:path arrowok="t"/>
                <v:fill/>
              </v:shape>
              <v:shape style="position:absolute;left:4675;top:4852;width:61;height:113" coordorigin="4675,4852" coordsize="61,113" path="m4736,4852l4713,4852,4675,4922,4675,4941,4747,4941,4747,4923,4693,4923,4715,4880,4736,4880,4736,4852e" filled="t" fillcolor="#000000" stroked="f">
                <v:path arrowok="t"/>
                <v:fill/>
              </v:shape>
              <v:shape style="position:absolute;left:4675;top:4852;width:61;height:113" coordorigin="4675,4852" coordsize="61,113" path="m4736,4880l4715,4880,4715,4923,4736,4923,4736,4880e" filled="t" fillcolor="#000000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563.68103pt;margin-top:2.102733pt;width:16.819pt;height:16.819pt;mso-position-horizontal-relative:page;mso-position-vertical-relative:paragraph;z-index:-3217" coordorigin="11274,42" coordsize="336,336">
            <v:shape style="position:absolute;left:11274;top:42;width:336;height:336" coordorigin="11274,42" coordsize="336,336" path="m11274,378l11610,378,11610,42,11274,42,11274,378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Comme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3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cial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17"/>
          <w:w w:val="100"/>
          <w:position w:val="-3"/>
        </w:rPr>
        <w:t>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otal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Medical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0" w:lineRule="exact"/>
        <w:ind w:right="210"/>
        <w:jc w:val="right"/>
        <w:tabs>
          <w:tab w:pos="288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Expenses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by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Service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Category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  <w:tab/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86"/>
          <w:b/>
          <w:bCs/>
          <w:position w:val="6"/>
        </w:rPr>
        <w:t>9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8" w:lineRule="auto"/>
        <w:ind w:left="6998" w:right="90" w:firstLine="503"/>
        <w:jc w:val="righ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75.072998pt;margin-top:59.80006pt;width:69.927pt;height:116.7715pt;mso-position-horizontal-relative:page;mso-position-vertical-relative:paragraph;z-index:-3221" coordorigin="7501,1196" coordsize="1399,2335">
            <v:shape style="position:absolute;left:7847;top:1196;width:707;height:1443" type="#_x0000_t75">
              <v:imagedata r:id="rId86" o:title=""/>
            </v:shape>
            <v:group style="position:absolute;left:8002;top:2167;width:50;height:81" coordorigin="8002,2167" coordsize="50,81">
              <v:shape style="position:absolute;left:8002;top:2167;width:50;height:81" coordorigin="8002,2167" coordsize="50,81" path="m8052,2217l8033,2217,8033,2248,8052,2248,8052,2217e" filled="t" fillcolor="#FFFFFF" stroked="f">
                <v:path arrowok="t"/>
                <v:fill/>
              </v:shape>
              <v:shape style="position:absolute;left:8002;top:2167;width:50;height:81" coordorigin="8002,2167" coordsize="50,81" path="m8083,2197l8002,2197,8002,2217,8083,2217,8083,2197e" filled="t" fillcolor="#FFFFFF" stroked="f">
                <v:path arrowok="t"/>
                <v:fill/>
              </v:shape>
              <v:shape style="position:absolute;left:8002;top:2167;width:50;height:81" coordorigin="8002,2167" coordsize="50,81" path="m8052,2167l8033,2167,8033,2197,8052,2197,8052,2167e" filled="t" fillcolor="#FFFFFF" stroked="f">
                <v:path arrowok="t"/>
                <v:fill/>
              </v:shape>
            </v:group>
            <v:group style="position:absolute;left:8097;top:2134;width:46;height:113" coordorigin="8097,2134" coordsize="46,113">
              <v:shape style="position:absolute;left:8097;top:2134;width:46;height:113" coordorigin="8097,2134" coordsize="46,113" path="m8143,2134l8126,2134,8125,2141,8122,2145,8113,2151,8107,2153,8097,2153,8097,2168,8120,2168,8120,2248,8143,2248,8143,2134e" filled="t" fillcolor="#FFFFFF" stroked="f">
                <v:path arrowok="t"/>
                <v:fill/>
              </v:shape>
            </v:group>
            <v:group style="position:absolute;left:8176;top:2223;width:21;height:25" coordorigin="8176,2223" coordsize="21,25">
              <v:shape style="position:absolute;left:8176;top:2223;width:21;height:25" coordorigin="8176,2223" coordsize="21,25" path="m8176,2235l8197,2235e" filled="f" stroked="t" strokeweight="1.348pt" strokecolor="#FFFFFF">
                <v:path arrowok="t"/>
              </v:shape>
            </v:group>
            <v:group style="position:absolute;left:8209;top:2137;width:70;height:111" coordorigin="8209,2137" coordsize="70,111">
              <v:shape style="position:absolute;left:8209;top:2137;width:70;height:111" coordorigin="8209,2137" coordsize="70,111" path="m8279,2137l8209,2137,8209,2156,8257,2156,8251,2164,8224,2234,8222,2248,8246,2248,8247,2240,8248,2231,8270,2168,8279,2154,8279,2137e" filled="t" fillcolor="#FFFFFF" stroked="f">
                <v:path arrowok="t"/>
                <v:fill/>
              </v:shape>
            </v:group>
            <v:group style="position:absolute;left:8287;top:2132;width:116;height:120" coordorigin="8287,2132" coordsize="116,120">
              <v:shape style="position:absolute;left:8287;top:2132;width:116;height:120" coordorigin="8287,2132" coordsize="116,120" path="m8384,2132l8370,2132,8305,2252,8319,2252,8384,2132e" filled="t" fillcolor="#FFFFFF" stroked="f">
                <v:path arrowok="t"/>
                <v:fill/>
              </v:shape>
              <v:shape style="position:absolute;left:8287;top:2132;width:116;height:120" coordorigin="8287,2132" coordsize="116,120" path="m8384,2189l8374,2189,8370,2189,8355,2225,8355,2229,8374,2249,8384,2249,8401,2238,8375,2238,8373,2236,8372,2230,8372,2225,8372,2213,8372,2208,8373,2202,8375,2201,8401,2201,8400,2199,8396,2194,8394,2192,8391,2191,8388,2189,8384,2189e" filled="t" fillcolor="#FFFFFF" stroked="f">
                <v:path arrowok="t"/>
                <v:fill/>
              </v:shape>
              <v:shape style="position:absolute;left:8287;top:2132;width:116;height:120" coordorigin="8287,2132" coordsize="116,120" path="m8401,2201l8382,2201,8384,2202,8385,2208,8386,2213,8386,2225,8385,2230,8384,2236,8382,2238,8401,2238,8401,2237,8402,2229,8403,2225,8403,2213,8402,2210,8401,2202,8401,2201e" filled="t" fillcolor="#FFFFFF" stroked="f">
                <v:path arrowok="t"/>
                <v:fill/>
              </v:shape>
              <v:shape style="position:absolute;left:8287;top:2132;width:116;height:120" coordorigin="8287,2132" coordsize="116,120" path="m8316,2134l8306,2134,8302,2135,8287,2171,8287,2174,8306,2195,8316,2195,8333,2183,8308,2183,8306,2182,8304,2175,8304,2171,8304,2158,8304,2154,8306,2148,8308,2146,8333,2146,8332,2144,8328,2139,8326,2137,8323,2136,8320,2135,8316,2134e" filled="t" fillcolor="#FFFFFF" stroked="f">
                <v:path arrowok="t"/>
                <v:fill/>
              </v:shape>
              <v:shape style="position:absolute;left:8287;top:2132;width:116;height:120" coordorigin="8287,2132" coordsize="116,120" path="m8333,2146l8314,2146,8316,2148,8317,2154,8318,2158,8318,2171,8317,2175,8316,2182,8314,2183,8333,2183,8333,2182,8334,2174,8335,2171,8335,2158,8334,2155,8333,2148,8333,2146e" filled="t" fillcolor="#FFFFFF" stroked="f">
                <v:path arrowok="t"/>
                <v:fill/>
              </v:shape>
              <v:shape style="position:absolute;left:7501;top:2634;width:1399;height:898" type="#_x0000_t75">
                <v:imagedata r:id="rId87" o:title=""/>
              </v:shape>
            </v:group>
            <w10:wrap type="none"/>
          </v:group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Hospital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physician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payments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(including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non-claims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9"/>
        </w:rPr>
        <w:t>payments)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9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accounted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about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ee-quarters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all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expenses.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This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ratio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8"/>
        </w:rPr>
        <w:t>has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8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been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consistent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ecent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years,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although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gradual,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consistent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shift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om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inpatient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outpatient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</w:rPr>
        <w:t>settings.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45" w:after="0" w:line="278" w:lineRule="auto"/>
        <w:ind w:left="110" w:right="599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35.188328pt;width:267.808pt;height:.1pt;mso-position-horizontal-relative:page;mso-position-vertical-relative:paragraph;z-index:-3218" coordorigin="630,704" coordsize="5356,2">
            <v:shape style="position:absolute;left:630;top:704;width:5356;height:2" coordorigin="630,704" coordsize="5356,0" path="m630,704l5986,704e" filled="f" stroked="t" strokeweight=".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Notes: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Other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ofessional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payments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generated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om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claims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4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oviders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services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ovided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licensed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practitioner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other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than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physician.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Other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payments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generated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om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claims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oviders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services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otherwise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included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other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categories,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including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skilled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nursing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home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services.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65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2.383942pt;width:549pt;height:.1pt;mso-position-horizontal-relative:page;mso-position-vertical-relative:paragraph;z-index:-3223" coordorigin="630,448" coordsize="10980,2">
            <v:shape style="position:absolute;left:630;top:448;width:10980;height:2" coordorigin="630,448" coordsize="10980,0" path="m630,448l11610,448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(paye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-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data)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Mar w:header="0" w:footer="441" w:top="760" w:bottom="640" w:left="520" w:right="520"/>
          <w:pgSz w:w="12240" w:h="15840"/>
        </w:sectPr>
      </w:pPr>
      <w:rPr/>
    </w:p>
    <w:p>
      <w:pPr>
        <w:spacing w:before="36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strategies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benefi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design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membership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amon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factors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potentia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factor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influencing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-reported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information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availabl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variabl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constant.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8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.5pt;margin-top:-.376373pt;width:11.25pt;height:11.25pt;mso-position-horizontal-relative:page;mso-position-vertical-relative:paragraph;z-index:-3220" coordorigin="630,-8" coordsize="225,225">
            <v:shape style="position:absolute;left:630;top:-8;width:225;height:225" coordorigin="630,-8" coordsize="225,225" path="m630,217l855,217,855,-8,630,-8,63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10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12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Adjuste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(HS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metri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account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spacing w:val="8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full-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clai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28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0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metri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allow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307" w:lineRule="auto"/>
        <w:ind w:left="110" w:right="9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refine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compariso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29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29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reported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covere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population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higher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ris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score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2012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indicating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215" w:lineRule="exact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population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greate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92" w:lineRule="auto"/>
        <w:ind w:right="254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Th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on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6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y</w:t>
      </w:r>
      <w:r>
        <w:rPr>
          <w:rFonts w:ascii="Arial" w:hAnsi="Arial" w:cs="Arial" w:eastAsia="Arial"/>
          <w:sz w:val="40"/>
          <w:szCs w:val="40"/>
          <w:color w:val="005581"/>
          <w:spacing w:val="28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commercial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p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8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ye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8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19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excee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the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3" w:after="0" w:line="292" w:lineRule="auto"/>
        <w:ind w:right="-44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81"/>
        </w:rPr>
        <w:t>3.6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1"/>
        </w:rPr>
        <w:t>%</w:t>
      </w:r>
      <w:r>
        <w:rPr>
          <w:rFonts w:ascii="Arial" w:hAnsi="Arial" w:cs="Arial" w:eastAsia="Arial"/>
          <w:sz w:val="40"/>
          <w:szCs w:val="40"/>
          <w:color w:val="005581"/>
          <w:spacing w:val="37"/>
          <w:w w:val="81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1"/>
        </w:rPr>
        <w:t>benchmar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1"/>
        </w:rPr>
        <w:t>k</w:t>
      </w:r>
      <w:r>
        <w:rPr>
          <w:rFonts w:ascii="Arial" w:hAnsi="Arial" w:cs="Arial" w:eastAsia="Arial"/>
          <w:sz w:val="40"/>
          <w:szCs w:val="40"/>
          <w:color w:val="005581"/>
          <w:spacing w:val="-9"/>
          <w:w w:val="81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87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or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healt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h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st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tu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18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adjusted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tota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1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medica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1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7"/>
        </w:rPr>
        <w:t>expenses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7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wa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th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st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79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te</w:t>
      </w:r>
      <w:r>
        <w:rPr>
          <w:rFonts w:ascii="Arial" w:hAnsi="Arial" w:cs="Arial" w:eastAsia="Arial"/>
          <w:sz w:val="40"/>
          <w:szCs w:val="40"/>
          <w:color w:val="005581"/>
          <w:spacing w:val="-21"/>
          <w:w w:val="108"/>
        </w:rPr>
        <w:t>’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7"/>
        </w:rPr>
        <w:t>s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3" w:after="0" w:line="240" w:lineRule="auto"/>
        <w:ind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largest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:</w:t>
      </w:r>
      <w:r>
        <w:rPr>
          <w:rFonts w:ascii="Arial" w:hAnsi="Arial" w:cs="Arial" w:eastAsia="Arial"/>
          <w:sz w:val="40"/>
          <w:szCs w:val="40"/>
          <w:color w:val="005581"/>
          <w:spacing w:val="25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Blu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5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Cross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right="-100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Blu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3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Shiel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14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6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21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6"/>
        </w:rPr>
        <w:t>+3.65%.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35" w:after="0" w:line="307" w:lineRule="auto"/>
        <w:ind w:right="179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slightly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Polic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Commission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benchmar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overal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(+3.65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+3.6%)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30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Helvetica Neue Medium" w:hAnsi="Helvetica Neue Medium" w:cs="Helvetica Neue Medium" w:eastAsia="Helvetica Neue Medium"/>
          <w:sz w:val="19"/>
          <w:szCs w:val="19"/>
        </w:rPr>
      </w:pPr>
      <w:rPr/>
      <w:r>
        <w:rPr/>
        <w:pict>
          <v:group style="position:absolute;margin-left:219pt;margin-top:-78.146767pt;width:174pt;height:.1pt;mso-position-horizontal-relative:page;mso-position-vertical-relative:paragraph;z-index:-3219" coordorigin="4380,-1563" coordsize="3480,2">
            <v:shape style="position:absolute;left:4380;top:-1563;width:3480;height:2" coordorigin="4380,-1563" coordsize="3480,0" path="m4380,-1563l7860,-1563e" filled="f" stroked="t" strokeweight="1pt" strokecolor="#005581">
              <v:path arrowok="t"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-21"/>
          <w:w w:val="100"/>
        </w:rPr>
        <w:t>T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ota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Medica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Expense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s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by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28" w:lineRule="exact"/>
        <w:ind w:right="-20"/>
        <w:jc w:val="left"/>
        <w:rPr>
          <w:rFonts w:ascii="Helvetica Neue Medium" w:hAnsi="Helvetica Neue Medium" w:cs="Helvetica Neue Medium" w:eastAsia="Helvetica Neue Medium"/>
          <w:sz w:val="19"/>
          <w:szCs w:val="19"/>
        </w:rPr>
      </w:pPr>
      <w:rPr/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Managin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g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Physicia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G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oup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0000"/>
          <w:spacing w:val="0"/>
          <w:w w:val="100"/>
        </w:rPr>
      </w:r>
    </w:p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307" w:lineRule="auto"/>
        <w:ind w:right="31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managin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physician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associate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+3.6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benchmar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majo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networks.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6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Amon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these,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31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3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PCH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onl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physician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bot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highe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network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increasin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HS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TME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acros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majo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BIDC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214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NEQC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consisten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increase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HSA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567" w:space="473"/>
            <w:col w:w="3299" w:space="271"/>
            <w:col w:w="3590"/>
          </w:cols>
        </w:sectPr>
      </w:pPr>
      <w:rPr/>
    </w:p>
    <w:p>
      <w:pPr>
        <w:spacing w:before="65" w:after="0" w:line="215" w:lineRule="exact"/>
        <w:ind w:left="110" w:right="-69"/>
        <w:jc w:val="left"/>
        <w:tabs>
          <w:tab w:pos="3860" w:val="left"/>
          <w:tab w:pos="734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needs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-1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Onl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-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-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-1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BCBS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-1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-1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-1"/>
        </w:rPr>
        <w:t>t</w:t>
        <w:tab/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225"/>
          <w:position w:val="-1"/>
        </w:rPr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225"/>
          <w:u w:val="single" w:color="005581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u w:val="single" w:color="005581"/>
          <w:position w:val="-1"/>
        </w:rPr>
        <w:tab/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u w:val="single" w:color="005581"/>
          <w:position w:val="-1"/>
        </w:rPr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65" w:after="0" w:line="214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acros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thre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bu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not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7340" w:space="269"/>
            <w:col w:w="3591"/>
          </w:cols>
        </w:sectPr>
      </w:pPr>
      <w:rPr/>
    </w:p>
    <w:p>
      <w:pPr>
        <w:spacing w:before="4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45" w:after="0" w:line="303" w:lineRule="auto"/>
        <w:ind w:left="227" w:right="-41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Accounts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93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eam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</w:rPr>
        <w:t>(2014).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2012: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Rate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5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owth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7"/>
        </w:rPr>
        <w:t>Remained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Low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Fourth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7"/>
        </w:rPr>
        <w:t>Consecutive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7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</w:rPr>
        <w:t>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0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8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(2014).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6"/>
        </w:rPr>
        <w:t>Affairs,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6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V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ol.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33(1),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67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4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–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77.).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vailable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om: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8"/>
          <w:w w:val="100"/>
        </w:rPr>
        <w:t> </w:t>
      </w:r>
      <w:hyperlink r:id="rId88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6"/>
          </w:rPr>
          <w:t>http://content.healthaffairs.o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3"/>
            <w:w w:val="96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6"/>
          </w:rPr>
          <w:t>g/content/33/1/67.abstract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16"/>
            <w:w w:val="96"/>
          </w:rPr>
          <w:t> </w:t>
        </w:r>
      </w:hyperlink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6"/>
        </w:rPr>
        <w:t>(Accessed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7"/>
          <w:w w:val="96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August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2014).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50" w:after="0" w:line="312" w:lineRule="auto"/>
        <w:ind w:left="227" w:right="193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25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Outpatient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include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hospital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outpatient,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physician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services,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other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ofessional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services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  <w:position w:val="0"/>
        </w:rPr>
        <w:t>combined.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62" w:after="0" w:line="306" w:lineRule="auto"/>
        <w:ind w:left="117" w:right="174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26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CHI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  <w:position w:val="0"/>
        </w:rPr>
        <w:t>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Massachusetts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Hospital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ofiles–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Data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ough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Fiscal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  <w:position w:val="0"/>
        </w:rPr>
        <w:t>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ear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2012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(2014)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http://</w:t>
      </w:r>
      <w:hyperlink r:id="rId89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 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ww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6"/>
            <w:w w:val="100"/>
            <w:position w:val="0"/>
          </w:rPr>
          <w:t>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.mass.gov/chia/docs/r/hospital-p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100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ofiles/2012/massachusetts-hospital-p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100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ofiles-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100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eport-fy12.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pdf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50" w:after="0" w:line="312" w:lineRule="auto"/>
        <w:ind w:left="117" w:right="102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27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IMS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Institute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Healthca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16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Informatics</w:t>
      </w:r>
      <w:r>
        <w:rPr>
          <w:rFonts w:ascii="Arial" w:hAnsi="Arial" w:cs="Arial" w:eastAsia="Arial"/>
          <w:sz w:val="12"/>
          <w:szCs w:val="12"/>
          <w:color w:val="717073"/>
          <w:spacing w:val="25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(2013).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Declining</w:t>
      </w:r>
      <w:r>
        <w:rPr>
          <w:rFonts w:ascii="Arial" w:hAnsi="Arial" w:cs="Arial" w:eastAsia="Arial"/>
          <w:sz w:val="12"/>
          <w:szCs w:val="12"/>
          <w:color w:val="717073"/>
          <w:spacing w:val="16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Medicine</w:t>
      </w:r>
      <w:r>
        <w:rPr>
          <w:rFonts w:ascii="Arial" w:hAnsi="Arial" w:cs="Arial" w:eastAsia="Arial"/>
          <w:sz w:val="12"/>
          <w:szCs w:val="12"/>
          <w:color w:val="717073"/>
          <w:spacing w:val="2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Use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Costs: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Better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orse?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2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vailable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2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om: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92"/>
          <w:position w:val="0"/>
        </w:rPr>
        <w:t> </w:t>
      </w:r>
      <w:hyperlink r:id="rId90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9"/>
            <w:position w:val="0"/>
          </w:rPr>
          <w:t>http://ww</w:t>
        </w:r>
        <w:r>
          <w:rPr>
            <w:rFonts w:ascii="Arial" w:hAnsi="Arial" w:cs="Arial" w:eastAsia="Arial"/>
            <w:sz w:val="12"/>
            <w:szCs w:val="12"/>
            <w:color w:val="717073"/>
            <w:spacing w:val="-6"/>
            <w:w w:val="99"/>
            <w:position w:val="0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4"/>
            <w:position w:val="0"/>
          </w:rPr>
          <w:t>.imshealth.com/portal/site/imshealth/menuitem.762a961826aad98f53c753c7</w:t>
        </w:r>
        <w:r>
          <w:rPr>
            <w:rFonts w:ascii="Arial" w:hAnsi="Arial" w:cs="Arial" w:eastAsia="Arial"/>
            <w:sz w:val="12"/>
            <w:szCs w:val="12"/>
            <w:color w:val="000000"/>
            <w:spacing w:val="0"/>
            <w:w w:val="100"/>
            <w:position w:val="0"/>
          </w:rPr>
        </w:r>
      </w:hyperlink>
    </w:p>
    <w:p>
      <w:pPr>
        <w:spacing w:before="0" w:after="0" w:line="139" w:lineRule="exact"/>
        <w:ind w:left="117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572.006897pt;margin-top:13.944265pt;width:8.382pt;height:.1pt;mso-position-horizontal-relative:page;mso-position-vertical-relative:paragraph;z-index:-3216" coordorigin="11440,279" coordsize="168,2">
            <v:shape style="position:absolute;left:11440;top:279;width:168;height:2" coordorigin="11440,279" coordsize="168,0" path="m11440,279l11608,279e" filled="f" stroked="t" strokeweight=".7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</w:rPr>
        <w:t>1ad8c22a/?vgnextoid=5b21ee0a8e631410VgnVCM10000076192ca2RCRD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</w:rPr>
        <w:t>(Accessed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</w:rPr>
        <w:t>August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</w:rPr>
        <w:t>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2014).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466" w:space="267"/>
            <w:col w:w="5467"/>
          </w:cols>
        </w:sectPr>
      </w:pPr>
      <w:rPr/>
    </w:p>
    <w:p>
      <w:pPr>
        <w:spacing w:before="70" w:after="0" w:line="240" w:lineRule="auto"/>
        <w:ind w:left="110" w:right="-20"/>
        <w:jc w:val="left"/>
        <w:rPr>
          <w:rFonts w:ascii="HelveticaNeue-CondensedBold" w:hAnsi="HelveticaNeue-CondensedBold" w:cs="HelveticaNeue-CondensedBold" w:eastAsia="HelveticaNeue-CondensedBold"/>
          <w:sz w:val="19"/>
          <w:szCs w:val="19"/>
        </w:rPr>
      </w:pPr>
      <w:rPr/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Ther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</w:rPr>
        <w:t>e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wa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</w:rPr>
        <w:t>s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significan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</w:rPr>
        <w:t>t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variatio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</w:rPr>
        <w:t>n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i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0"/>
          <w:w w:val="100"/>
          <w:b/>
          <w:bCs/>
        </w:rPr>
        <w:t>n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 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717073"/>
          <w:spacing w:val="1"/>
          <w:w w:val="100"/>
          <w:b/>
          <w:bCs/>
        </w:rPr>
        <w:t>payer</w:t>
      </w:r>
      <w:r>
        <w:rPr>
          <w:rFonts w:ascii="HelveticaNeue-CondensedBold" w:hAnsi="HelveticaNeue-CondensedBold" w:cs="HelveticaNeue-CondensedBold" w:eastAsia="HelveticaNeue-CondensedBold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14" w:lineRule="exact"/>
        <w:ind w:left="110" w:right="-20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medica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11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expens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-4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trend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fro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m</w:t>
      </w:r>
      <w:r>
        <w:rPr>
          <w:rFonts w:ascii="Arial" w:hAnsi="Arial" w:cs="Arial" w:eastAsia="Arial"/>
          <w:sz w:val="19"/>
          <w:szCs w:val="19"/>
          <w:color w:val="717073"/>
          <w:spacing w:val="8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201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2</w:t>
      </w:r>
      <w:r>
        <w:rPr>
          <w:rFonts w:ascii="Arial" w:hAnsi="Arial" w:cs="Arial" w:eastAsia="Arial"/>
          <w:sz w:val="19"/>
          <w:szCs w:val="19"/>
          <w:color w:val="717073"/>
          <w:spacing w:val="16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100"/>
          <w:b/>
          <w:bCs/>
          <w:position w:val="-1"/>
        </w:rPr>
        <w:t>2013.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153" w:lineRule="exact"/>
        <w:ind w:left="54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pt;margin-top:2.102733pt;width:16.819pt;height:16.819pt;mso-position-horizontal-relative:page;mso-position-vertical-relative:paragraph;z-index:-3212" coordorigin="630,42" coordsize="336,336">
            <v:shape style="position:absolute;left:630;top:42;width:336;height:336" coordorigin="630,42" coordsize="336,336" path="m630,378l966,378,966,42,630,42,630,378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Health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Status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Adjusted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17"/>
          <w:w w:val="100"/>
          <w:position w:val="-4"/>
        </w:rPr>
        <w:t>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otal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Medical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7" w:lineRule="exact"/>
        <w:ind w:left="163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Arial" w:hAnsi="Arial" w:cs="Arial" w:eastAsia="Arial"/>
          <w:sz w:val="24"/>
          <w:szCs w:val="24"/>
          <w:color w:val="FFFFFF"/>
          <w:spacing w:val="0"/>
          <w:w w:val="100"/>
          <w:b/>
          <w:bCs/>
          <w:position w:val="4"/>
        </w:rPr>
        <w:t>10</w:t>
      </w:r>
      <w:r>
        <w:rPr>
          <w:rFonts w:ascii="Arial" w:hAnsi="Arial" w:cs="Arial" w:eastAsia="Arial"/>
          <w:sz w:val="24"/>
          <w:szCs w:val="24"/>
          <w:color w:val="FFFFFF"/>
          <w:spacing w:val="45"/>
          <w:w w:val="100"/>
          <w:b/>
          <w:bCs/>
          <w:position w:val="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Expenses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by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Payer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2012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–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0" w:lineRule="auto"/>
        <w:ind w:left="110" w:right="5763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Status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Adjusted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otal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(HSA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4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</w:rPr>
        <w:t>TME)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4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metric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accounts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variations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status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payer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</w:rPr>
        <w:t>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full-claim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members.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metric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allows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efined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comparison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ends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between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payers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looking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unadjusted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alone.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Diffe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ences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HSA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levels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(dollar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amounts)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eflect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variation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ovider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prices,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utilization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patte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(e.g.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ovider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network),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cove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services.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1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975.023804" w:type="dxa"/>
      </w:tblPr>
      <w:tblGrid/>
      <w:tr>
        <w:trPr>
          <w:trHeight w:val="960" w:hRule="exact"/>
        </w:trPr>
        <w:tc>
          <w:tcPr>
            <w:tcW w:w="2410" w:type="dxa"/>
            <w:tcBorders>
              <w:top w:val="nil" w:sz="6" w:space="0" w:color="auto"/>
              <w:bottom w:val="single" w:sz="4.000177" w:space="0" w:color="005581"/>
              <w:left w:val="single" w:sz="4" w:space="0" w:color="005581"/>
              <w:right w:val="single" w:sz="4" w:space="0" w:color="FFFFFF"/>
            </w:tcBorders>
            <w:shd w:val="clear" w:color="auto" w:fill="005581"/>
          </w:tcPr>
          <w:p>
            <w:pPr>
              <w:spacing w:before="7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893" w:right="87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100"/>
                <w:b/>
                <w:bCs/>
              </w:rPr>
              <w:t>Payer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nil" w:sz="6" w:space="0" w:color="auto"/>
              <w:bottom w:val="single" w:sz="4.000177" w:space="0" w:color="005581"/>
              <w:left w:val="single" w:sz="4" w:space="0" w:color="FFFFFF"/>
              <w:right w:val="single" w:sz="4" w:space="0" w:color="FFFFFF"/>
            </w:tcBorders>
            <w:shd w:val="clear" w:color="auto" w:fill="005581"/>
          </w:tcPr>
          <w:p>
            <w:pPr>
              <w:spacing w:before="97" w:after="0" w:line="240" w:lineRule="auto"/>
              <w:ind w:left="943" w:right="92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100"/>
                <w:b/>
                <w:bCs/>
              </w:rPr>
              <w:t>2013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  <w:p>
            <w:pPr>
              <w:spacing w:before="10" w:after="0" w:line="240" w:lineRule="auto"/>
              <w:ind w:left="55" w:right="35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100"/>
                <w:b/>
                <w:bCs/>
              </w:rPr>
              <w:t>Health-Status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13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99"/>
                <w:b/>
                <w:bCs/>
              </w:rPr>
              <w:t>Adjusted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  <w:p>
            <w:pPr>
              <w:spacing w:before="10" w:after="0" w:line="240" w:lineRule="auto"/>
              <w:ind w:left="948" w:right="928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102"/>
                <w:b/>
                <w:bCs/>
              </w:rPr>
              <w:t>TME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nil" w:sz="6" w:space="0" w:color="auto"/>
              <w:bottom w:val="single" w:sz="4.000177" w:space="0" w:color="005581"/>
              <w:left w:val="single" w:sz="4" w:space="0" w:color="FFFFFF"/>
              <w:right w:val="single" w:sz="4" w:space="0" w:color="005581"/>
            </w:tcBorders>
            <w:shd w:val="clear" w:color="auto" w:fill="005581"/>
          </w:tcPr>
          <w:p>
            <w:pPr>
              <w:spacing w:before="97" w:after="0" w:line="250" w:lineRule="auto"/>
              <w:ind w:left="75" w:right="55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2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100"/>
                <w:b/>
                <w:bCs/>
              </w:rPr>
              <w:t>Change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95"/>
                <w:b/>
                <w:bCs/>
              </w:rPr>
              <w:t>in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95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100"/>
                <w:b/>
                <w:bCs/>
              </w:rPr>
              <w:t>Health-Status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13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99"/>
                <w:b/>
                <w:bCs/>
              </w:rPr>
              <w:t>Adjusted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99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FFFFFF"/>
                <w:spacing w:val="0"/>
                <w:w w:val="102"/>
                <w:b/>
                <w:bCs/>
              </w:rPr>
              <w:t>TME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</w:tc>
      </w:tr>
      <w:tr>
        <w:trPr>
          <w:trHeight w:val="345" w:hRule="exact"/>
        </w:trPr>
        <w:tc>
          <w:tcPr>
            <w:tcW w:w="2410" w:type="dxa"/>
            <w:tcBorders>
              <w:top w:val="single" w:sz="4.000177" w:space="0" w:color="005581"/>
              <w:bottom w:val="single" w:sz="4.000177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8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64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Aetna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005581"/>
              <w:bottom w:val="single" w:sz="4.000177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10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990" w:right="970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$413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005581"/>
              <w:bottom w:val="single" w:sz="4.000177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10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999" w:right="846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3"/>
                <w:b/>
                <w:bCs/>
              </w:rPr>
              <w:t>0.17%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70" w:hRule="exact"/>
        </w:trPr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56" w:after="0" w:line="240" w:lineRule="auto"/>
              <w:ind w:left="64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BCBS</w:t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58" w:after="0" w:line="240" w:lineRule="auto"/>
              <w:ind w:left="990" w:right="970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$298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58" w:after="0" w:line="240" w:lineRule="auto"/>
              <w:ind w:left="999" w:right="846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3"/>
                <w:b/>
                <w:bCs/>
              </w:rPr>
              <w:t>3.65%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70" w:hRule="exact"/>
        </w:trPr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56" w:after="0" w:line="240" w:lineRule="auto"/>
              <w:ind w:left="64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w w:val="101"/>
              </w:rPr>
              <w:t>Celtica</w:t>
            </w:r>
            <w:r>
              <w:rPr>
                <w:rFonts w:ascii="Arial" w:hAnsi="Arial" w:cs="Arial" w:eastAsia="Arial"/>
                <w:sz w:val="16"/>
                <w:szCs w:val="16"/>
                <w:spacing w:val="-3"/>
                <w:w w:val="101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96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57" w:after="0" w:line="240" w:lineRule="auto"/>
              <w:ind w:left="990" w:right="970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$143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57" w:after="0" w:line="240" w:lineRule="auto"/>
              <w:ind w:left="998" w:right="846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3"/>
                <w:b/>
                <w:bCs/>
              </w:rPr>
              <w:t>0.24%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70" w:hRule="exact"/>
        </w:trPr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56" w:after="0" w:line="240" w:lineRule="auto"/>
              <w:ind w:left="64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Cigna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57" w:after="0" w:line="240" w:lineRule="auto"/>
              <w:ind w:left="990" w:right="971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$231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57" w:after="0" w:line="240" w:lineRule="auto"/>
              <w:ind w:left="921" w:right="858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5"/>
                <w:b/>
                <w:bCs/>
              </w:rPr>
              <w:t>-1.42%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70" w:hRule="exact"/>
        </w:trPr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56" w:after="0" w:line="240" w:lineRule="auto"/>
              <w:ind w:left="64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Fallon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57" w:after="0" w:line="240" w:lineRule="auto"/>
              <w:ind w:left="990" w:right="971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$332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177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57" w:after="0" w:line="240" w:lineRule="auto"/>
              <w:ind w:left="998" w:right="846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3"/>
                <w:b/>
                <w:bCs/>
              </w:rPr>
              <w:t>2.44%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70" w:hRule="exact"/>
        </w:trPr>
        <w:tc>
          <w:tcPr>
            <w:tcW w:w="2410" w:type="dxa"/>
            <w:tcBorders>
              <w:top w:val="single" w:sz="4.000177" w:space="0" w:color="A1A1A4"/>
              <w:bottom w:val="single" w:sz="4.000068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55" w:after="0" w:line="240" w:lineRule="auto"/>
              <w:ind w:left="64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HPHC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068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57" w:after="0" w:line="240" w:lineRule="auto"/>
              <w:ind w:left="989" w:right="971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$309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177" w:space="0" w:color="A1A1A4"/>
              <w:bottom w:val="single" w:sz="4.000068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57" w:after="0" w:line="240" w:lineRule="auto"/>
              <w:ind w:left="998" w:right="846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3"/>
                <w:b/>
                <w:bCs/>
              </w:rPr>
              <w:t>0.92%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70" w:hRule="exact"/>
        </w:trPr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55" w:after="0" w:line="240" w:lineRule="auto"/>
              <w:ind w:left="6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HNE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57" w:after="0" w:line="240" w:lineRule="auto"/>
              <w:ind w:left="989" w:right="971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$246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57" w:after="0" w:line="240" w:lineRule="auto"/>
              <w:ind w:left="998" w:right="846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3"/>
                <w:b/>
                <w:bCs/>
              </w:rPr>
              <w:t>0.31%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70" w:hRule="exact"/>
        </w:trPr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55" w:after="0" w:line="240" w:lineRule="auto"/>
              <w:ind w:left="6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NHP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57" w:after="0" w:line="240" w:lineRule="auto"/>
              <w:ind w:left="989" w:right="971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$315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57" w:after="0" w:line="240" w:lineRule="auto"/>
              <w:ind w:left="921" w:right="858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5"/>
                <w:b/>
                <w:bCs/>
              </w:rPr>
              <w:t>-7.90%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70" w:hRule="exact"/>
        </w:trPr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55" w:after="0" w:line="240" w:lineRule="auto"/>
              <w:ind w:left="6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5"/>
                <w:w w:val="94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3"/>
              </w:rPr>
              <w:t>ufts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57" w:after="0" w:line="240" w:lineRule="auto"/>
              <w:ind w:left="989" w:right="971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$304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57" w:after="0" w:line="240" w:lineRule="auto"/>
              <w:ind w:left="998" w:right="847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3"/>
                <w:b/>
                <w:bCs/>
              </w:rPr>
              <w:t>2.38%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70" w:hRule="exact"/>
        </w:trPr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14" w:space="0" w:color="A1A1A4"/>
              <w:right w:val="single" w:sz="4.000209" w:space="0" w:color="A1A1A4"/>
            </w:tcBorders>
          </w:tcPr>
          <w:p>
            <w:pPr>
              <w:spacing w:before="55" w:after="0" w:line="240" w:lineRule="auto"/>
              <w:ind w:left="6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1"/>
              </w:rPr>
              <w:t>United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209" w:space="0" w:color="A1A1A4"/>
              <w:right w:val="single" w:sz="4.000209" w:space="0" w:color="A1A1A4"/>
            </w:tcBorders>
          </w:tcPr>
          <w:p>
            <w:pPr>
              <w:spacing w:before="57" w:after="0" w:line="240" w:lineRule="auto"/>
              <w:ind w:left="989" w:right="971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b/>
                <w:bCs/>
              </w:rPr>
              <w:t>$313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2410" w:type="dxa"/>
            <w:tcBorders>
              <w:top w:val="single" w:sz="4.000068" w:space="0" w:color="A1A1A4"/>
              <w:bottom w:val="single" w:sz="4.000068" w:space="0" w:color="A1A1A4"/>
              <w:left w:val="single" w:sz="4.000209" w:space="0" w:color="A1A1A4"/>
              <w:right w:val="single" w:sz="4.000628" w:space="0" w:color="A1A1A4"/>
            </w:tcBorders>
          </w:tcPr>
          <w:p>
            <w:pPr>
              <w:spacing w:before="57" w:after="0" w:line="240" w:lineRule="auto"/>
              <w:ind w:left="854" w:right="836"/>
              <w:jc w:val="center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4"/>
                <w:b/>
                <w:bCs/>
              </w:rPr>
              <w:t>-19.81%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</w:tbl>
    <w:p>
      <w:pPr>
        <w:spacing w:before="7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0" w:after="0" w:line="268" w:lineRule="auto"/>
        <w:ind w:left="110" w:right="6353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31.5pt;margin-top:19.190374pt;width:267.75pt;height:.1pt;mso-position-horizontal-relative:page;mso-position-vertical-relative:paragraph;z-index:-3213" coordorigin="630,384" coordsize="5355,2">
            <v:shape style="position:absolute;left:630;top:384;width:5355;height:2" coordorigin="630,384" coordsize="5355,0" path="m630,384l5985,384e" filled="f" stroked="t" strokeweight=".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Notes: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HSA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not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comparable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oss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payers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due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diffe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ences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risk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adjustment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tools.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BMC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Network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did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not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offer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comme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cial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plans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2012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70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2.629944pt;width:549pt;height:.1pt;mso-position-horizontal-relative:page;mso-position-vertical-relative:paragraph;z-index:-3215" coordorigin="630,453" coordsize="10980,2">
            <v:shape style="position:absolute;left:630;top:453;width:10980;height:2" coordorigin="630,453" coordsize="10980,0" path="m630,453l11610,453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(paye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-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data)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Mar w:header="0" w:footer="441" w:top="760" w:bottom="640" w:left="520" w:right="520"/>
          <w:pgSz w:w="12240" w:h="15840"/>
        </w:sectPr>
      </w:pPr>
      <w:rPr/>
    </w:p>
    <w:p>
      <w:pPr>
        <w:spacing w:before="35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network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associate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academi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centers.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excee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benchmark,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Stewar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Networ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ufts’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networ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(+5.8%)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remaine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networ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average.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144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contrast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Moun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Aubur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Cambridg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(MACI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affiliate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Mount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Aubur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Hospita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Cambridg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Alliance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HSA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-9.2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BCBS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MACI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2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remaine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BCB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network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payers’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mixed.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35" w:after="0" w:line="240" w:lineRule="auto"/>
        <w:ind w:left="239" w:right="2040"/>
        <w:jc w:val="center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10"/>
          <w:w w:val="100"/>
          <w:b/>
          <w:bCs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right="-20"/>
        <w:jc w:val="left"/>
        <w:rPr>
          <w:rFonts w:ascii="Helvetica Neue Medium" w:hAnsi="Helvetica Neue Medium" w:cs="Helvetica Neue Medium" w:eastAsia="Helvetica Neue Medium"/>
          <w:sz w:val="19"/>
          <w:szCs w:val="19"/>
        </w:rPr>
      </w:pPr>
      <w:rPr/>
      <w:r>
        <w:rPr/>
        <w:pict>
          <v:group style="position:absolute;margin-left:219pt;margin-top:-24.606865pt;width:11.25pt;height:11.25pt;mso-position-horizontal-relative:page;mso-position-vertical-relative:paragraph;z-index:-3214" coordorigin="4380,-492" coordsize="225,225">
            <v:shape style="position:absolute;left:4380;top:-492;width:225;height:225" coordorigin="4380,-492" coordsize="225,225" path="m4380,-267l4605,-267,4605,-492,4380,-492,4380,-267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Qualit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y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o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f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Managing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28" w:lineRule="exact"/>
        <w:ind w:right="-20"/>
        <w:jc w:val="left"/>
        <w:rPr>
          <w:rFonts w:ascii="Helvetica Neue Medium" w:hAnsi="Helvetica Neue Medium" w:cs="Helvetica Neue Medium" w:eastAsia="Helvetica Neue Medium"/>
          <w:sz w:val="19"/>
          <w:szCs w:val="19"/>
        </w:rPr>
      </w:pPr>
      <w:rPr/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Physicia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G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oups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0000"/>
          <w:spacing w:val="0"/>
          <w:w w:val="100"/>
        </w:rPr>
      </w:r>
    </w:p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307" w:lineRule="auto"/>
        <w:ind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218.25pt;margin-top:130.466034pt;width:174.5pt;height:84.4331pt;mso-position-horizontal-relative:page;mso-position-vertical-relative:paragraph;z-index:-3211" coordorigin="4365,2609" coordsize="3490,1689">
            <v:group style="position:absolute;left:4370;top:2614;width:3480;height:1679" coordorigin="4370,2614" coordsize="3480,1679">
              <v:shape style="position:absolute;left:4370;top:2614;width:3480;height:1679" coordorigin="4370,2614" coordsize="3480,1679" path="m4370,4293l7850,4293,7850,2614,4370,2614,4370,4293e" filled="t" fillcolor="#D7D4D7" stroked="f">
                <v:path arrowok="t"/>
                <v:fill/>
              </v:shape>
            </v:group>
            <v:group style="position:absolute;left:4370;top:2614;width:648;height:648" coordorigin="4370,2614" coordsize="648,648">
              <v:shape style="position:absolute;left:4370;top:2614;width:648;height:648" coordorigin="4370,2614" coordsize="648,648" path="m5018,2614l4370,2614,4370,3262,5018,2614e" filled="t" fillcolor="#005581" stroked="f">
                <v:path arrowok="t"/>
                <v:fill/>
              </v:shape>
            </v:group>
            <v:group style="position:absolute;left:4407;top:2651;width:276;height:234" coordorigin="4407,2651" coordsize="276,234">
              <v:shape style="position:absolute;left:4407;top:2651;width:276;height:234" coordorigin="4407,2651" coordsize="276,234" path="m4516,2651l4457,2664,4411,2724,4407,2762,4412,2784,4464,2845,4506,2855,4527,2854,4546,2849,4562,2842,4577,2832,4654,2832,4633,2817,4510,2817,4492,2815,4449,2772,4447,2749,4451,2730,4467,2710,4483,2697,4500,2690,4516,2689,4592,2689,4592,2688,4578,2674,4558,2661,4540,2653,4516,2651e" filled="t" fillcolor="#4F84C4" stroked="f">
                <v:path arrowok="t"/>
                <v:fill/>
              </v:shape>
              <v:shape style="position:absolute;left:4407;top:2651;width:276;height:234" coordorigin="4407,2651" coordsize="276,234" path="m4592,2689l4516,2689,4529,2691,4539,2695,4548,2701,4562,2715,4571,2734,4573,2757,4570,2775,4562,2790,4548,2805,4530,2814,4510,2817,4633,2817,4604,2796,4611,2778,4614,2759,4614,2740,4609,2721,4602,2704,4592,2689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CHI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als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evaluate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qualit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physician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usin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measure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selecte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Standar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Qualit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Measur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(SQMS)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managin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physician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hav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generall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positiv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score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patient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experienc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measure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mos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clinica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quality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measure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9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3"/>
        </w:rPr>
        <w:t>reported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3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93"/>
          <w:b/>
          <w:bCs/>
          <w:position w:val="5"/>
        </w:rPr>
        <w:t>32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8"/>
          <w:w w:val="93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3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3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4"/>
          <w:w w:val="93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3"/>
          <w:position w:val="0"/>
        </w:rPr>
        <w:t>qualit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3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7"/>
          <w:w w:val="93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ferences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managin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physicia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groups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base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scores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appea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small.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1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94" w:lineRule="auto"/>
        <w:ind w:left="440" w:right="330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abou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ho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w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CHIA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measu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th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qualit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y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of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physicia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g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oups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35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managin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physician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67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patient-experience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score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measur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patient-provider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communicatio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lowes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score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ganizationa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access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measur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whether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patient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primar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appointment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wante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needed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clinica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quality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score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measure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well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manage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patients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chronic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diseases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comprehensiv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diabetes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cholestero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managemen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patients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cardiovascula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conditions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Performance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lowes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chlamydi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screenin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antidepressan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management.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12" w:lineRule="auto"/>
        <w:ind w:right="11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Commercia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005581"/>
          <w:spacing w:val="-3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Administrativ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5581"/>
          <w:spacing w:val="6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79"/>
          <w:b/>
          <w:bCs/>
        </w:rPr>
        <w:t>Costs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79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Statewide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$1.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9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billio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spen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“net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privat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insurance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”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(NCPHI)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12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whic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represent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dollars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591" w:space="269"/>
            <w:col w:w="3459" w:space="291"/>
            <w:col w:w="3590"/>
          </w:cols>
        </w:sectPr>
      </w:pPr>
      <w:rPr/>
    </w:p>
    <w:p>
      <w:pPr>
        <w:spacing w:before="5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62" w:after="0" w:line="240" w:lineRule="auto"/>
        <w:ind w:left="80" w:right="-5"/>
        <w:jc w:val="center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28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“Full-claim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members”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those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members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whe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payer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di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ectly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covers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–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eports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CHIA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8"/>
          <w:position w:val="0"/>
        </w:rPr>
        <w:t>–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198" w:right="-49"/>
        <w:jc w:val="center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all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components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</w:rPr>
        <w:t>TME,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95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including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self-insu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plans.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97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</w:rPr>
        <w:t>echnical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7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Appendix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9"/>
        </w:rPr>
        <w:t>information.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87" w:after="0" w:line="308" w:lineRule="auto"/>
        <w:ind w:left="227" w:right="62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572.006897pt;margin-top:45.231434pt;width:8.382pt;height:.1pt;mso-position-horizontal-relative:page;mso-position-vertical-relative:paragraph;z-index:-3210" coordorigin="11440,905" coordsize="168,2">
            <v:shape style="position:absolute;left:11440;top:905;width:168;height:2" coordorigin="11440,905" coordsize="168,0" path="m11440,905l11608,905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29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tools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used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adjusting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TME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status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payer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’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cove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population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8"/>
          <w:position w:val="0"/>
        </w:rPr>
        <w:t>vary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among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payers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so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that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adjustments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not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uniform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di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ectly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comparable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ac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oss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payers.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Please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note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data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not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adjusted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diffe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ences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cove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benefits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within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payers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0" w:after="0" w:line="301" w:lineRule="auto"/>
        <w:ind w:left="117" w:right="68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br w:type="column"/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between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payers.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Thus,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unadjusted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eflects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actual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spending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each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payer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</w:rPr>
        <w:t>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member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population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without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adjusting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diffe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ences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benefits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member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status.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46" w:after="0" w:line="301" w:lineRule="auto"/>
        <w:ind w:left="117" w:right="349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30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BCBS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  <w:position w:val="0"/>
        </w:rPr>
        <w:t>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unadjusted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only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+2.1%,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but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same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time,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members’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status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imp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oved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+1.5%,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esulting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higher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owth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HSA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TME.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437" w:space="298"/>
            <w:col w:w="5465"/>
          </w:cols>
        </w:sectPr>
      </w:pPr>
      <w:rPr/>
    </w:p>
    <w:p>
      <w:pPr>
        <w:spacing w:before="79" w:after="0" w:line="241" w:lineRule="auto"/>
        <w:ind w:left="110" w:right="7433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Physicia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14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Grou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p</w:t>
      </w:r>
      <w:r>
        <w:rPr>
          <w:rFonts w:ascii="Arial" w:hAnsi="Arial" w:cs="Arial" w:eastAsia="Arial"/>
          <w:sz w:val="19"/>
          <w:szCs w:val="19"/>
          <w:color w:val="717073"/>
          <w:spacing w:val="-7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medica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26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expens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13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trend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17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varied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statewid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22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an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3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acros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-2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paye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100"/>
          <w:b/>
          <w:bCs/>
        </w:rPr>
        <w:t>networks.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160" w:lineRule="exact"/>
        <w:ind w:left="54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pt;margin-top:2.102733pt;width:16.819pt;height:16.819pt;mso-position-horizontal-relative:page;mso-position-vertical-relative:paragraph;z-index:-3183" coordorigin="630,42" coordsize="336,336">
            <v:shape style="position:absolute;left:630;top:42;width:336;height:336" coordorigin="630,42" coordsize="336,336" path="m630,378l966,378,966,42,630,42,630,378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Managing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Physician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3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oup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Health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Status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0" w:lineRule="exact"/>
        <w:ind w:left="18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11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 </w:t>
      </w:r>
      <w:r>
        <w:rPr>
          <w:rFonts w:ascii="Arial" w:hAnsi="Arial" w:cs="Arial" w:eastAsia="Arial"/>
          <w:sz w:val="20"/>
          <w:szCs w:val="20"/>
          <w:color w:val="FFFFFF"/>
          <w:spacing w:val="26"/>
          <w:w w:val="100"/>
          <w:b/>
          <w:bCs/>
          <w:position w:val="6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Adjusted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17"/>
          <w:w w:val="100"/>
          <w:position w:val="-2"/>
        </w:rPr>
        <w:t>T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otal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Medical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Expenses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1" w:lineRule="auto"/>
        <w:ind w:left="110" w:right="6229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status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physician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oups’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patient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panels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significant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driver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changes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expenditu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Howeve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each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payer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measu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member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status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slightly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diffe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entl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</w:rPr>
        <w:t>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comparisons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only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possible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within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each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paye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.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Dots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additional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ring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indicate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four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oups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with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HSA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owth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above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+3.6%.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382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position:absolute;margin-left:462.590332pt;margin-top:2.8565pt;width:99.074387pt;height:8.625pt;mso-position-horizontal-relative:page;mso-position-vertical-relative:paragraph;z-index:-3208" type="#_x0000_t75">
            <v:imagedata r:id="rId91" o:title=""/>
          </v:shape>
        </w:pict>
      </w:r>
      <w:r>
        <w:rPr/>
        <w:pict>
          <v:shape style="position:absolute;margin-left:353.117737pt;margin-top:2.8565pt;width:98.426351pt;height:8.625pt;mso-position-horizontal-relative:page;mso-position-vertical-relative:paragraph;z-index:-3207" type="#_x0000_t75">
            <v:imagedata r:id="rId92" o:title=""/>
          </v:shape>
        </w:pict>
      </w:r>
      <w:r>
        <w:rPr/>
        <w:pict>
          <v:group style="position:absolute;margin-left:97.966202pt;margin-top:21.4415pt;width:429.219pt;height:60.431763pt;mso-position-horizontal-relative:page;mso-position-vertical-relative:paragraph;z-index:-3206" coordorigin="1959,429" coordsize="8584,1209">
            <v:group style="position:absolute;left:1967;top:1174;width:8569;height:2" coordorigin="1967,1174" coordsize="8569,2">
              <v:shape style="position:absolute;left:1967;top:1174;width:8569;height:2" coordorigin="1967,1174" coordsize="8569,0" path="m10536,1174l1967,1174e" filled="f" stroked="t" strokeweight=".75pt" strokecolor="#717073">
                <v:path arrowok="t"/>
              </v:shape>
            </v:group>
            <v:group style="position:absolute;left:1967;top:1562;width:8504;height:2" coordorigin="1967,1562" coordsize="8504,2">
              <v:shape style="position:absolute;left:1967;top:1562;width:8504;height:2" coordorigin="1967,1562" coordsize="8504,0" path="m10471,1562l1967,1562e" filled="f" stroked="t" strokeweight=".25pt" strokecolor="#A1A1A4">
                <v:path arrowok="t"/>
              </v:shape>
            </v:group>
            <v:group style="position:absolute;left:6663;top:1273;width:189;height:190" coordorigin="6663,1273" coordsize="189,190">
              <v:shape style="position:absolute;left:6663;top:1273;width:189;height:190" coordorigin="6663,1273" coordsize="189,190" path="m6749,1273l6694,1298,6665,1357,6663,1384,6670,1405,6714,1452,6757,1462,6773,1461,6829,1429,6852,1367,6849,1346,6815,1293,6749,1273e" filled="t" fillcolor="#717073" stroked="f">
                <v:path arrowok="t"/>
                <v:fill/>
              </v:shape>
            </v:group>
            <v:group style="position:absolute;left:6612;top:1222;width:289;height:290" coordorigin="6612,1222" coordsize="289,290">
              <v:shape style="position:absolute;left:6612;top:1222;width:289;height:290" coordorigin="6612,1222" coordsize="289,290" path="m6757,1222l6692,1238,6642,1279,6615,1339,6612,1362,6614,1386,6638,1448,6684,1493,6746,1512,6771,1510,6835,1487,6881,1442,6894,1412,6764,1412,6740,1408,6722,1395,6713,1377,6717,1352,6728,1334,6745,1324,6757,1322,6892,1322,6888,1311,6850,1258,6795,1228,6774,1223,6757,1222e" filled="t" fillcolor="#D7D4D7" stroked="f">
                <v:path arrowok="t"/>
                <v:fill/>
              </v:shape>
              <v:shape style="position:absolute;left:6612;top:1222;width:289;height:290" coordorigin="6612,1222" coordsize="289,290" path="m6892,1322l6757,1322,6778,1328,6794,1342,6802,1363,6797,1387,6784,1403,6764,1412,6894,1412,6897,1403,6901,1382,6900,1356,6895,1333,6892,1322e" filled="t" fillcolor="#D7D4D7" stroked="f">
                <v:path arrowok="t"/>
                <v:fill/>
              </v:shape>
              <v:shape style="position:absolute;left:2201;top:1257;width:609;height:99" type="#_x0000_t75">
                <v:imagedata r:id="rId93" o:title=""/>
              </v:shape>
            </v:group>
            <v:group style="position:absolute;left:4503;top:1053;width:23;height:92" coordorigin="4503,1053" coordsize="23,92">
              <v:shape style="position:absolute;left:4503;top:1053;width:23;height:92" coordorigin="4503,1053" coordsize="23,92" path="m4527,1053l4518,1053,4513,1060,4510,1067,4505,1083,4504,1090,4503,1104,4504,1108,4518,1145,4527,1145,4523,1138,4520,1130,4516,1115,4515,1108,4515,1090,4516,1082,4520,1067,4523,1060,4527,1053e" filled="t" fillcolor="#F26522" stroked="f">
                <v:path arrowok="t"/>
                <v:fill/>
              </v:shape>
            </v:group>
            <v:group style="position:absolute;left:4531;top:1075;width:30;height:51" coordorigin="4531,1075" coordsize="30,51">
              <v:shape style="position:absolute;left:4531;top:1075;width:30;height:51" coordorigin="4531,1075" coordsize="30,51" path="m4561,1106l4551,1106,4551,1126,4561,1126,4561,1106e" filled="t" fillcolor="#F26522" stroked="f">
                <v:path arrowok="t"/>
                <v:fill/>
              </v:shape>
              <v:shape style="position:absolute;left:4531;top:1075;width:30;height:51" coordorigin="4531,1075" coordsize="30,51" path="m4581,1095l4531,1095,4531,1106,4581,1106,4581,1095e" filled="t" fillcolor="#F26522" stroked="f">
                <v:path arrowok="t"/>
                <v:fill/>
              </v:shape>
              <v:shape style="position:absolute;left:4531;top:1075;width:30;height:51" coordorigin="4531,1075" coordsize="30,51" path="m4561,1075l4551,1075,4551,1095,4561,1095,4561,1075e" filled="t" fillcolor="#F26522" stroked="f">
                <v:path arrowok="t"/>
                <v:fill/>
              </v:shape>
            </v:group>
            <v:group style="position:absolute;left:4591;top:1056;width:29;height:70" coordorigin="4591,1056" coordsize="29,70">
              <v:shape style="position:absolute;left:4591;top:1056;width:29;height:70" coordorigin="4591,1056" coordsize="29,70" path="m4620,1056l4611,1056,4611,1058,4610,1060,4593,1067,4591,1067,4591,1076,4608,1076,4608,1126,4620,1126,4620,1056e" filled="t" fillcolor="#F26522" stroked="f">
                <v:path arrowok="t"/>
                <v:fill/>
              </v:shape>
            </v:group>
            <v:group style="position:absolute;left:4649;top:1053;width:83;height:75" coordorigin="4649,1053" coordsize="83,75">
              <v:shape style="position:absolute;left:4649;top:1053;width:83;height:75" coordorigin="4649,1053" coordsize="83,75" path="m4712,1053l4705,1053,4666,1128,4674,1128,4712,1053e" filled="t" fillcolor="#F26522" stroked="f">
                <v:path arrowok="t"/>
                <v:fill/>
              </v:shape>
              <v:shape style="position:absolute;left:4649;top:1053;width:83;height:75" coordorigin="4649,1053" coordsize="83,75" path="m4718,1087l4712,1087,4709,1088,4698,1104,4698,1111,4712,1127,4718,1127,4720,1127,4725,1125,4726,1123,4728,1121,4713,1121,4712,1120,4707,1104,4708,1101,4713,1094,4728,1094,4726,1092,4724,1090,4720,1088,4718,1087e" filled="t" fillcolor="#F26522" stroked="f">
                <v:path arrowok="t"/>
                <v:fill/>
              </v:shape>
              <v:shape style="position:absolute;left:4649;top:1053;width:83;height:75" coordorigin="4649,1053" coordsize="83,75" path="m4728,1094l4716,1094,4718,1094,4720,1096,4722,1104,4722,1111,4716,1121,4728,1121,4731,1104,4731,1102,4730,1097,4729,1095,4728,1094e" filled="t" fillcolor="#F26522" stroked="f">
                <v:path arrowok="t"/>
                <v:fill/>
              </v:shape>
              <v:shape style="position:absolute;left:4649;top:1053;width:83;height:75" coordorigin="4649,1053" coordsize="83,75" path="m4668,1054l4662,1054,4660,1055,4649,1078,4649,1080,4662,1094,4668,1094,4671,1094,4675,1092,4677,1090,4678,1088,4664,1088,4663,1087,4658,1078,4658,1069,4664,1061,4678,1061,4676,1059,4675,1057,4671,1055,4668,1054e" filled="t" fillcolor="#F26522" stroked="f">
                <v:path arrowok="t"/>
                <v:fill/>
              </v:shape>
              <v:shape style="position:absolute;left:4649;top:1053;width:83;height:75" coordorigin="4649,1053" coordsize="83,75" path="m4678,1061l4667,1061,4668,1061,4669,1062,4673,1078,4672,1081,4672,1083,4671,1084,4670,1085,4670,1086,4668,1087,4666,1088,4678,1088,4682,1071,4681,1069,4680,1064,4679,1062,4678,1061e" filled="t" fillcolor="#F26522" stroked="f">
                <v:path arrowok="t"/>
                <v:fill/>
              </v:shape>
            </v:group>
            <v:group style="position:absolute;left:4739;top:1053;width:23;height:92" coordorigin="4739,1053" coordsize="23,92">
              <v:shape style="position:absolute;left:4739;top:1053;width:23;height:92" coordorigin="4739,1053" coordsize="23,92" path="m4748,1053l4739,1053,4743,1060,4746,1067,4750,1083,4751,1090,4751,1107,4750,1115,4746,1131,4743,1138,4739,1145,4748,1145,4762,1094,4762,1090,4750,1056,4748,1053e" filled="t" fillcolor="#F26522" stroked="f">
                <v:path arrowok="t"/>
                <v:fill/>
              </v:shape>
            </v:group>
            <v:group style="position:absolute;left:6852;top:1327;width:23;height:92" coordorigin="6852,1327" coordsize="23,92">
              <v:shape style="position:absolute;left:6852;top:1327;width:23;height:92" coordorigin="6852,1327" coordsize="23,92" path="m6875,1327l6866,1327,6861,1335,6858,1342,6853,1358,6852,1365,6852,1378,6852,1383,6866,1420,6875,1420,6871,1413,6868,1405,6864,1390,6863,1383,6863,1365,6864,1357,6868,1342,6871,1335,6875,1327e" filled="t" fillcolor="#F26522" stroked="f">
                <v:path arrowok="t"/>
                <v:fill/>
              </v:shape>
            </v:group>
            <v:group style="position:absolute;left:6879;top:1350;width:30;height:51" coordorigin="6879,1350" coordsize="30,51">
              <v:shape style="position:absolute;left:6879;top:1350;width:30;height:51" coordorigin="6879,1350" coordsize="30,51" path="m6909,1380l6899,1380,6899,1401,6909,1401,6909,1380e" filled="t" fillcolor="#F26522" stroked="f">
                <v:path arrowok="t"/>
                <v:fill/>
              </v:shape>
              <v:shape style="position:absolute;left:6879;top:1350;width:30;height:51" coordorigin="6879,1350" coordsize="30,51" path="m6929,1370l6879,1370,6879,1380,6929,1380,6929,1370e" filled="t" fillcolor="#F26522" stroked="f">
                <v:path arrowok="t"/>
                <v:fill/>
              </v:shape>
              <v:shape style="position:absolute;left:6879;top:1350;width:30;height:51" coordorigin="6879,1350" coordsize="30,51" path="m6909,1350l6899,1350,6899,1370,6909,1370,6909,1350e" filled="t" fillcolor="#F26522" stroked="f">
                <v:path arrowok="t"/>
                <v:fill/>
              </v:shape>
            </v:group>
            <v:group style="position:absolute;left:6937;top:1331;width:48;height:71" coordorigin="6937,1331" coordsize="48,71">
              <v:shape style="position:absolute;left:6937;top:1331;width:48;height:71" coordorigin="6937,1331" coordsize="48,71" path="m6949,1381l6937,1381,6937,1384,6958,1402,6966,1402,6969,1401,6975,1398,6978,1396,6981,1392,6958,1392,6955,1391,6950,1387,6949,1384,6949,1381e" filled="t" fillcolor="#F26522" stroked="f">
                <v:path arrowok="t"/>
                <v:fill/>
              </v:shape>
              <v:shape style="position:absolute;left:6937;top:1331;width:48;height:71" coordorigin="6937,1331" coordsize="48,71" path="m6982,1362l6963,1362,6965,1363,6969,1364,6974,1380,6974,1381,6964,1392,6981,1392,6985,1373,6985,1370,6983,1365,6982,1362e" filled="t" fillcolor="#F26522" stroked="f">
                <v:path arrowok="t"/>
                <v:fill/>
              </v:shape>
              <v:shape style="position:absolute;left:6937;top:1331;width:48;height:71" coordorigin="6937,1331" coordsize="48,71" path="m6982,1331l6946,1331,6939,1369,6950,1369,6951,1366,6952,1365,6956,1363,6959,1362,6982,1362,6982,1362,6979,1359,6951,1359,6951,1357,6954,1341,6982,1341,6982,1331e" filled="t" fillcolor="#F26522" stroked="f">
                <v:path arrowok="t"/>
                <v:fill/>
              </v:shape>
              <v:shape style="position:absolute;left:6937;top:1331;width:48;height:71" coordorigin="6937,1331" coordsize="48,71" path="m6967,1354l6962,1354,6959,1354,6955,1356,6953,1357,6951,1359,6979,1359,6978,1358,6976,1356,6970,1354,6967,1354e" filled="t" fillcolor="#F26522" stroked="f">
                <v:path arrowok="t"/>
                <v:fill/>
              </v:shape>
            </v:group>
            <v:group style="position:absolute;left:6997;top:1328;width:83;height:75" coordorigin="6997,1328" coordsize="83,75">
              <v:shape style="position:absolute;left:6997;top:1328;width:83;height:75" coordorigin="6997,1328" coordsize="83,75" path="m7061,1328l7053,1328,7015,1403,7022,1403,7061,1328e" filled="t" fillcolor="#F26522" stroked="f">
                <v:path arrowok="t"/>
                <v:fill/>
              </v:shape>
              <v:shape style="position:absolute;left:6997;top:1328;width:83;height:75" coordorigin="6997,1328" coordsize="83,75" path="m7066,1362l7060,1362,7058,1363,7047,1379,7047,1386,7060,1402,7066,1402,7069,1401,7073,1399,7075,1398,7076,1395,7062,1395,7061,1395,7056,1387,7056,1386,7062,1369,7076,1369,7074,1366,7073,1365,7069,1363,7066,1362e" filled="t" fillcolor="#F26522" stroked="f">
                <v:path arrowok="t"/>
                <v:fill/>
              </v:shape>
              <v:shape style="position:absolute;left:6997;top:1328;width:83;height:75" coordorigin="6997,1328" coordsize="83,75" path="m7076,1369l7065,1369,7066,1369,7068,1371,7071,1379,7071,1386,7065,1395,7076,1395,7080,1379,7079,1377,7078,1372,7077,1370,7076,1369e" filled="t" fillcolor="#F26522" stroked="f">
                <v:path arrowok="t"/>
                <v:fill/>
              </v:shape>
              <v:shape style="position:absolute;left:6997;top:1328;width:83;height:75" coordorigin="6997,1328" coordsize="83,75" path="m7016,1329l7011,1329,7008,1330,6997,1353,6997,1354,7011,1369,7016,1369,7019,1368,7023,1366,7025,1365,7027,1362,7012,1362,7011,1362,7006,1353,7006,1344,7012,1336,7027,1336,7025,1333,7023,1332,7019,1330,7016,1329e" filled="t" fillcolor="#F26522" stroked="f">
                <v:path arrowok="t"/>
                <v:fill/>
              </v:shape>
              <v:shape style="position:absolute;left:6997;top:1328;width:83;height:75" coordorigin="6997,1328" coordsize="83,75" path="m7027,1336l7015,1336,7016,1336,7018,1338,7019,1339,7020,1340,7020,1341,7021,1343,7021,1344,7021,1353,7020,1356,7020,1357,7019,1359,7019,1360,7018,1361,7016,1362,7015,1362,7027,1362,7030,1346,7030,1344,7028,1339,7028,1337,7027,1336e" filled="t" fillcolor="#F26522" stroked="f">
                <v:path arrowok="t"/>
                <v:fill/>
              </v:shape>
            </v:group>
            <v:group style="position:absolute;left:7087;top:1327;width:23;height:92" coordorigin="7087,1327" coordsize="23,92">
              <v:shape style="position:absolute;left:7087;top:1327;width:23;height:92" coordorigin="7087,1327" coordsize="23,92" path="m7096,1327l7087,1327,7091,1335,7094,1342,7098,1357,7099,1364,7099,1382,7098,1390,7094,1405,7091,1413,7087,1420,7096,1420,7111,1369,7110,1364,7098,1331,7096,1327e" filled="t" fillcolor="#F26522" stroked="f">
                <v:path arrowok="t"/>
                <v:fill/>
              </v:shape>
            </v:group>
            <v:group style="position:absolute;left:7691;top:1366;width:23;height:92" coordorigin="7691,1366" coordsize="23,92">
              <v:shape style="position:absolute;left:7691;top:1366;width:23;height:92" coordorigin="7691,1366" coordsize="23,92" path="m7714,1366l7705,1366,7700,1373,7697,1381,7692,1396,7691,1404,7691,1417,7691,1421,7705,1458,7714,1458,7710,1451,7707,1444,7703,1429,7702,1421,7702,1404,7703,1396,7707,1380,7710,1373,7714,1366e" filled="t" fillcolor="#F26522" stroked="f">
                <v:path arrowok="t"/>
                <v:fill/>
              </v:shape>
            </v:group>
            <v:group style="position:absolute;left:7718;top:1388;width:30;height:51" coordorigin="7718,1388" coordsize="30,51">
              <v:shape style="position:absolute;left:7718;top:1388;width:30;height:51" coordorigin="7718,1388" coordsize="30,51" path="m7748,1419l7738,1419,7738,1439,7748,1439,7748,1419e" filled="t" fillcolor="#F26522" stroked="f">
                <v:path arrowok="t"/>
                <v:fill/>
              </v:shape>
              <v:shape style="position:absolute;left:7718;top:1388;width:30;height:51" coordorigin="7718,1388" coordsize="30,51" path="m7768,1409l7718,1409,7718,1419,7768,1419,7768,1409e" filled="t" fillcolor="#F26522" stroked="f">
                <v:path arrowok="t"/>
                <v:fill/>
              </v:shape>
              <v:shape style="position:absolute;left:7718;top:1388;width:30;height:51" coordorigin="7718,1388" coordsize="30,51" path="m7748,1388l7738,1388,7738,1409,7748,1409,7748,1388e" filled="t" fillcolor="#F26522" stroked="f">
                <v:path arrowok="t"/>
                <v:fill/>
              </v:shape>
            </v:group>
            <v:group style="position:absolute;left:7776;top:1368;width:49;height:73" coordorigin="7776,1368" coordsize="49,73">
              <v:shape style="position:absolute;left:7776;top:1368;width:49;height:73" coordorigin="7776,1368" coordsize="49,73" path="m7787,1416l7776,1416,7776,1420,7790,1439,7793,1440,7796,1440,7804,1440,7821,1431,7796,1431,7793,1430,7788,1424,7787,1420,7787,1416e" filled="t" fillcolor="#F26522" stroked="f">
                <v:path arrowok="t"/>
                <v:fill/>
              </v:shape>
              <v:shape style="position:absolute;left:7776;top:1368;width:49;height:73" coordorigin="7776,1368" coordsize="49,73" path="m7820,1377l7803,1377,7806,1378,7810,1382,7810,1383,7811,1390,7810,1391,7795,1398,7795,1407,7800,1407,7804,1407,7814,1416,7814,1422,7812,1426,7807,1430,7804,1431,7821,1431,7822,1431,7824,1425,7825,1423,7825,1415,7824,1411,7819,1404,7816,1402,7812,1402,7812,1401,7816,1400,7818,1398,7821,1393,7822,1390,7822,1383,7821,1381,7820,1377e" filled="t" fillcolor="#F26522" stroked="f">
                <v:path arrowok="t"/>
                <v:fill/>
              </v:shape>
              <v:shape style="position:absolute;left:7776;top:1368;width:49;height:73" coordorigin="7776,1368" coordsize="49,73" path="m7803,1368l7797,1368,7794,1368,7777,1392,7789,1392,7789,1388,7790,1385,7798,1377,7820,1377,7819,1376,7817,1374,7813,1371,7811,1370,7806,1368,7803,1368e" filled="t" fillcolor="#F26522" stroked="f">
                <v:path arrowok="t"/>
                <v:fill/>
              </v:shape>
            </v:group>
            <v:group style="position:absolute;left:7836;top:1367;width:83;height:75" coordorigin="7836,1367" coordsize="83,75">
              <v:shape style="position:absolute;left:7836;top:1367;width:83;height:75" coordorigin="7836,1367" coordsize="83,75" path="m7900,1367l7892,1367,7854,1442,7861,1442,7900,1367e" filled="t" fillcolor="#F26522" stroked="f">
                <v:path arrowok="t"/>
                <v:fill/>
              </v:shape>
              <v:shape style="position:absolute;left:7836;top:1367;width:83;height:75" coordorigin="7836,1367" coordsize="83,75" path="m7905,1401l7899,1401,7897,1401,7886,1417,7886,1424,7899,1440,7905,1440,7908,1440,7912,1438,7914,1436,7915,1434,7901,1434,7900,1434,7895,1417,7895,1414,7901,1407,7915,1407,7914,1405,7912,1403,7908,1401,7905,1401e" filled="t" fillcolor="#F26522" stroked="f">
                <v:path arrowok="t"/>
                <v:fill/>
              </v:shape>
              <v:shape style="position:absolute;left:7836;top:1367;width:83;height:75" coordorigin="7836,1367" coordsize="83,75" path="m7915,1407l7904,1407,7905,1408,7907,1409,7910,1417,7910,1424,7904,1434,7915,1434,7919,1417,7918,1415,7917,1411,7916,1408,7915,1407e" filled="t" fillcolor="#F26522" stroked="f">
                <v:path arrowok="t"/>
                <v:fill/>
              </v:shape>
              <v:shape style="position:absolute;left:7836;top:1367;width:83;height:75" coordorigin="7836,1367" coordsize="83,75" path="m7855,1368l7850,1368,7847,1368,7836,1391,7836,1393,7850,1407,7856,1407,7858,1407,7862,1405,7864,1403,7866,1401,7851,1401,7850,1401,7845,1391,7845,1383,7851,1374,7866,1374,7864,1372,7862,1370,7858,1368,7855,1368e" filled="t" fillcolor="#F26522" stroked="f">
                <v:path arrowok="t"/>
                <v:fill/>
              </v:shape>
              <v:shape style="position:absolute;left:7836;top:1367;width:83;height:75" coordorigin="7836,1367" coordsize="83,75" path="m7866,1374l7854,1374,7855,1375,7856,1375,7860,1391,7859,1394,7859,1396,7858,1397,7858,1398,7857,1399,7855,1401,7854,1401,7866,1401,7869,1384,7869,1382,7868,1378,7866,1375,7866,1374e" filled="t" fillcolor="#F26522" stroked="f">
                <v:path arrowok="t"/>
                <v:fill/>
              </v:shape>
            </v:group>
            <v:group style="position:absolute;left:7926;top:1366;width:23;height:92" coordorigin="7926,1366" coordsize="23,92">
              <v:shape style="position:absolute;left:7926;top:1366;width:23;height:92" coordorigin="7926,1366" coordsize="23,92" path="m7935,1366l7926,1366,7930,1373,7933,1381,7937,1396,7938,1403,7938,1421,7937,1429,7933,1444,7930,1451,7926,1458,7935,1458,7950,1407,7949,1403,7937,1369,7935,1366e" filled="t" fillcolor="#F26522" stroked="f">
                <v:path arrowok="t"/>
                <v:fill/>
              </v:shape>
            </v:group>
            <v:group style="position:absolute;left:5565;top:937;width:23;height:92" coordorigin="5565,937" coordsize="23,92">
              <v:shape style="position:absolute;left:5565;top:937;width:23;height:92" coordorigin="5565,937" coordsize="23,92" path="m5588,937l5579,937,5574,944,5571,951,5566,967,5565,974,5565,988,5565,992,5579,1029,5588,1029,5584,1022,5581,1014,5577,999,5576,992,5576,974,5577,966,5581,951,5584,944,5588,937e" filled="t" fillcolor="#009B7A" stroked="f">
                <v:path arrowok="t"/>
                <v:fill/>
              </v:shape>
            </v:group>
            <v:group style="position:absolute;left:5592;top:959;width:30;height:51" coordorigin="5592,959" coordsize="30,51">
              <v:shape style="position:absolute;left:5592;top:959;width:30;height:51" coordorigin="5592,959" coordsize="30,51" path="m5622,990l5612,990,5612,1010,5622,1010,5622,990e" filled="t" fillcolor="#009B7A" stroked="f">
                <v:path arrowok="t"/>
                <v:fill/>
              </v:shape>
              <v:shape style="position:absolute;left:5592;top:959;width:30;height:51" coordorigin="5592,959" coordsize="30,51" path="m5642,979l5592,979,5592,990,5642,990,5642,979e" filled="t" fillcolor="#009B7A" stroked="f">
                <v:path arrowok="t"/>
                <v:fill/>
              </v:shape>
              <v:shape style="position:absolute;left:5592;top:959;width:30;height:51" coordorigin="5592,959" coordsize="30,51" path="m5622,959l5612,959,5612,979,5622,979,5622,959e" filled="t" fillcolor="#009B7A" stroked="f">
                <v:path arrowok="t"/>
                <v:fill/>
              </v:shape>
            </v:group>
            <v:group style="position:absolute;left:5652;top:940;width:29;height:70" coordorigin="5652,940" coordsize="29,70">
              <v:shape style="position:absolute;left:5652;top:940;width:29;height:70" coordorigin="5652,940" coordsize="29,70" path="m5681,940l5672,940,5672,942,5671,944,5654,951,5652,951,5652,960,5669,960,5669,1010,5681,1010,5681,940e" filled="t" fillcolor="#009B7A" stroked="f">
                <v:path arrowok="t"/>
                <v:fill/>
              </v:shape>
            </v:group>
            <v:group style="position:absolute;left:5710;top:937;width:83;height:75" coordorigin="5710,937" coordsize="83,75">
              <v:shape style="position:absolute;left:5710;top:937;width:83;height:75" coordorigin="5710,937" coordsize="83,75" path="m5774,937l5766,937,5728,1012,5735,1012,5774,937e" filled="t" fillcolor="#009B7A" stroked="f">
                <v:path arrowok="t"/>
                <v:fill/>
              </v:shape>
              <v:shape style="position:absolute;left:5710;top:937;width:83;height:75" coordorigin="5710,937" coordsize="83,75" path="m5779,971l5773,971,5771,972,5760,988,5760,995,5773,1011,5779,1011,5782,1011,5786,1008,5788,1007,5789,1005,5775,1005,5774,1004,5769,996,5769,995,5775,978,5789,978,5787,975,5786,974,5782,972,5779,971e" filled="t" fillcolor="#009B7A" stroked="f">
                <v:path arrowok="t"/>
                <v:fill/>
              </v:shape>
              <v:shape style="position:absolute;left:5710;top:937;width:83;height:75" coordorigin="5710,937" coordsize="83,75" path="m5789,978l5778,978,5779,978,5781,980,5784,988,5784,995,5777,1005,5789,1005,5793,988,5792,986,5791,981,5790,979,5789,978e" filled="t" fillcolor="#009B7A" stroked="f">
                <v:path arrowok="t"/>
                <v:fill/>
              </v:shape>
              <v:shape style="position:absolute;left:5710;top:937;width:83;height:75" coordorigin="5710,937" coordsize="83,75" path="m5729,938l5724,938,5721,939,5710,962,5710,964,5724,978,5729,978,5732,978,5736,975,5738,974,5740,972,5725,972,5724,971,5719,962,5719,953,5725,945,5740,945,5738,942,5736,941,5732,939,5729,938e" filled="t" fillcolor="#009B7A" stroked="f">
                <v:path arrowok="t"/>
                <v:fill/>
              </v:shape>
              <v:shape style="position:absolute;left:5710;top:937;width:83;height:75" coordorigin="5710,937" coordsize="83,75" path="m5740,945l5728,945,5729,945,5731,947,5732,948,5733,949,5733,950,5734,952,5734,953,5734,962,5733,965,5733,967,5732,968,5732,969,5731,970,5729,971,5728,972,5740,972,5743,955,5743,953,5741,948,5740,946,5740,945e" filled="t" fillcolor="#009B7A" stroked="f">
                <v:path arrowok="t"/>
                <v:fill/>
              </v:shape>
            </v:group>
            <v:group style="position:absolute;left:5800;top:937;width:23;height:92" coordorigin="5800,937" coordsize="23,92">
              <v:shape style="position:absolute;left:5800;top:937;width:23;height:92" coordorigin="5800,937" coordsize="23,92" path="m5809,937l5800,937,5804,944,5807,951,5811,966,5812,974,5812,991,5811,999,5807,1014,5804,1022,5800,1029,5809,1029,5824,978,5823,974,5811,940,5809,937e" filled="t" fillcolor="#009B7A" stroked="f">
                <v:path arrowok="t"/>
                <v:fill/>
              </v:shape>
            </v:group>
            <v:group style="position:absolute;left:4575;top:1195;width:115;height:115" coordorigin="4575,1195" coordsize="115,115">
              <v:shape style="position:absolute;left:4575;top:1195;width:115;height:115" coordorigin="4575,1195" coordsize="115,115" path="m4630,1195l4609,1200,4591,1213,4580,1231,4575,1254,4580,1275,4593,1293,4611,1305,4633,1310,4637,1309,4658,1304,4675,1291,4686,1272,4690,1248,4685,1227,4672,1210,4653,1199,4630,1195e" filled="t" fillcolor="#717073" stroked="f">
                <v:path arrowok="t"/>
                <v:fill/>
              </v:shape>
            </v:group>
            <v:group style="position:absolute;left:4566;top:1182;width:136;height:138" coordorigin="4566,1182" coordsize="136,138">
              <v:shape style="position:absolute;left:4566;top:1182;width:136;height:138" coordorigin="4566,1182" coordsize="136,138" path="m4633,1182l4611,1186,4591,1196,4576,1211,4566,1231,4567,1259,4574,1282,4585,1300,4599,1313,4617,1320,4644,1318,4666,1311,4683,1299,4685,1296,4640,1296,4616,1292,4598,1280,4589,1262,4593,1236,4604,1218,4621,1209,4633,1207,4684,1207,4678,1200,4662,1189,4642,1183,4633,1182e" filled="t" fillcolor="#F26522" stroked="f">
                <v:path arrowok="t"/>
                <v:fill/>
              </v:shape>
              <v:shape style="position:absolute;left:4566;top:1182;width:136;height:138" coordorigin="4566,1182" coordsize="136,138" path="m4684,1207l4633,1207,4654,1213,4670,1227,4678,1248,4673,1271,4660,1288,4640,1296,4685,1296,4695,1283,4702,1265,4699,1238,4691,1217,4684,1207e" filled="t" fillcolor="#F26522" stroked="f">
                <v:path arrowok="t"/>
                <v:fill/>
              </v:shape>
            </v:group>
            <v:group style="position:absolute;left:5637;top:1079;width:115;height:115" coordorigin="5637,1079" coordsize="115,115">
              <v:shape style="position:absolute;left:5637;top:1079;width:115;height:115" coordorigin="5637,1079" coordsize="115,115" path="m5691,1079l5670,1084,5653,1097,5641,1115,5637,1138,5642,1159,5654,1177,5672,1189,5694,1194,5699,1193,5719,1188,5736,1175,5747,1156,5751,1132,5746,1111,5733,1094,5714,1083,5691,1079e" filled="t" fillcolor="#717073" stroked="f">
                <v:path arrowok="t"/>
                <v:fill/>
              </v:shape>
            </v:group>
            <v:group style="position:absolute;left:5627;top:1066;width:136;height:138" coordorigin="5627,1066" coordsize="136,138">
              <v:shape style="position:absolute;left:5627;top:1066;width:136;height:138" coordorigin="5627,1066" coordsize="136,138" path="m5694,1066l5672,1070,5652,1080,5637,1095,5627,1115,5629,1143,5635,1166,5646,1184,5660,1197,5678,1204,5705,1202,5727,1195,5744,1183,5746,1180,5702,1180,5677,1176,5659,1164,5650,1146,5654,1120,5665,1102,5682,1093,5694,1091,5745,1091,5739,1084,5723,1072,5703,1067,5694,1066e" filled="t" fillcolor="#009B7A" stroked="f">
                <v:path arrowok="t"/>
                <v:fill/>
              </v:shape>
              <v:shape style="position:absolute;left:5627;top:1066;width:136;height:138" coordorigin="5627,1066" coordsize="136,138" path="m5745,1091l5694,1091,5716,1097,5732,1111,5739,1132,5734,1155,5721,1172,5702,1180,5746,1180,5756,1167,5763,1148,5760,1122,5752,1101,5745,1091e" filled="t" fillcolor="#009B7A" stroked="f">
                <v:path arrowok="t"/>
                <v:fill/>
              </v:shape>
            </v:group>
            <v:group style="position:absolute;left:6699;top:1309;width:115;height:115" coordorigin="6699,1309" coordsize="115,115">
              <v:shape style="position:absolute;left:6699;top:1309;width:115;height:115" coordorigin="6699,1309" coordsize="115,115" path="m6754,1309l6733,1315,6715,1327,6704,1346,6699,1368,6704,1390,6717,1408,6735,1420,6757,1424,6762,1424,6782,1418,6799,1405,6810,1387,6814,1363,6809,1342,6796,1325,6777,1314,6754,1309e" filled="t" fillcolor="#717073" stroked="f">
                <v:path arrowok="t"/>
                <v:fill/>
              </v:shape>
            </v:group>
            <v:group style="position:absolute;left:6690;top:1297;width:136;height:138" coordorigin="6690,1297" coordsize="136,138">
              <v:shape style="position:absolute;left:6690;top:1297;width:136;height:138" coordorigin="6690,1297" coordsize="136,138" path="m6757,1297l6735,1301,6715,1311,6700,1326,6690,1346,6691,1374,6698,1397,6709,1415,6723,1428,6741,1435,6768,1433,6790,1426,6807,1414,6809,1411,6764,1411,6740,1407,6722,1395,6713,1377,6717,1351,6728,1333,6745,1323,6757,1322,6808,1322,6802,1315,6786,1303,6766,1298,6757,1297e" filled="t" fillcolor="#F26522" stroked="f">
                <v:path arrowok="t"/>
                <v:fill/>
              </v:shape>
              <v:shape style="position:absolute;left:6690;top:1297;width:136;height:138" coordorigin="6690,1297" coordsize="136,138" path="m6808,1322l6757,1322,6778,1327,6794,1342,6802,1363,6797,1386,6784,1403,6764,1411,6809,1411,6819,1398,6826,1379,6823,1353,6815,1332,6808,1322e" filled="t" fillcolor="#F26522" stroked="f">
                <v:path arrowok="t"/>
                <v:fill/>
              </v:shape>
            </v:group>
            <v:group style="position:absolute;left:7763;top:1508;width:115;height:115" coordorigin="7763,1508" coordsize="115,115">
              <v:shape style="position:absolute;left:7763;top:1508;width:115;height:115" coordorigin="7763,1508" coordsize="115,115" path="m7817,1508l7796,1513,7779,1526,7767,1544,7763,1567,7768,1589,7780,1607,7798,1619,7820,1623,7825,1623,7846,1617,7862,1604,7874,1585,7878,1562,7872,1541,7859,1524,7841,1512,7817,1508e" filled="t" fillcolor="#717073" stroked="f">
                <v:path arrowok="t"/>
                <v:fill/>
              </v:shape>
            </v:group>
            <v:group style="position:absolute;left:7753;top:1495;width:136;height:138" coordorigin="7753,1495" coordsize="136,138">
              <v:shape style="position:absolute;left:7753;top:1495;width:136;height:138" coordorigin="7753,1495" coordsize="136,138" path="m7820,1495l7798,1499,7779,1509,7763,1525,7753,1544,7755,1572,7761,1595,7772,1613,7787,1626,7804,1633,7831,1631,7853,1624,7871,1612,7872,1610,7828,1610,7803,1606,7785,1593,7776,1575,7780,1550,7791,1532,7808,1522,7820,1520,7871,1520,7866,1513,7849,1502,7830,1496,7820,1495e" filled="t" fillcolor="#F26522" stroked="f">
                <v:path arrowok="t"/>
                <v:fill/>
              </v:shape>
              <v:shape style="position:absolute;left:7753;top:1495;width:136;height:138" coordorigin="7753,1495" coordsize="136,138" path="m7871,1520l7820,1520,7842,1526,7858,1540,7865,1561,7860,1585,7847,1601,7828,1610,7872,1610,7883,1596,7889,1578,7887,1552,7878,1530,7871,1520e" filled="t" fillcolor="#F26522" stroked="f">
                <v:path arrowok="t"/>
                <v:fill/>
              </v:shape>
            </v:group>
            <v:group style="position:absolute;left:8826;top:1510;width:115;height:115" coordorigin="8826,1510" coordsize="115,115">
              <v:shape style="position:absolute;left:8826;top:1510;width:115;height:115" coordorigin="8826,1510" coordsize="115,115" path="m8880,1510l8859,1515,8842,1527,8830,1546,8826,1568,8831,1590,8843,1608,8861,1620,8883,1624,8888,1624,8909,1618,8925,1605,8937,1587,8941,1563,8935,1542,8922,1525,8904,1514,8880,1510e" filled="t" fillcolor="#717073" stroked="f">
                <v:path arrowok="t"/>
                <v:fill/>
              </v:shape>
            </v:group>
            <v:group style="position:absolute;left:8817;top:1497;width:136;height:138" coordorigin="8817,1497" coordsize="136,138">
              <v:shape style="position:absolute;left:8817;top:1497;width:136;height:138" coordorigin="8817,1497" coordsize="136,138" path="m8883,1497l8861,1501,8842,1511,8826,1526,8817,1546,8818,1574,8824,1597,8835,1615,8850,1628,8867,1635,8894,1633,8916,1626,8934,1614,8935,1611,8891,1611,8866,1607,8849,1595,8839,1577,8843,1551,8854,1533,8871,1524,8883,1522,8934,1522,8929,1515,8912,1503,8893,1498,8883,1497e" filled="t" fillcolor="#F26522" stroked="f">
                <v:path arrowok="t"/>
                <v:fill/>
              </v:shape>
              <v:shape style="position:absolute;left:8817;top:1497;width:136;height:138" coordorigin="8817,1497" coordsize="136,138" path="m8934,1522l8883,1522,8905,1527,8921,1542,8928,1563,8923,1586,8910,1603,8891,1611,8935,1611,8946,1598,8952,1579,8950,1553,8941,1532,8934,1522e" filled="t" fillcolor="#F26522" stroked="f">
                <v:path arrowok="t"/>
                <v:fill/>
              </v:shape>
            </v:group>
            <v:group style="position:absolute;left:9886;top:922;width:115;height:115" coordorigin="9886,922" coordsize="115,115">
              <v:shape style="position:absolute;left:9886;top:922;width:115;height:115" coordorigin="9886,922" coordsize="115,115" path="m9941,922l9919,927,9902,940,9890,958,9886,981,9891,1003,9903,1021,9921,1033,9943,1037,9948,1037,9969,1031,9985,1018,9997,999,10001,976,9995,955,9982,938,9964,926,9941,922e" filled="t" fillcolor="#717073" stroked="f">
                <v:path arrowok="t"/>
                <v:fill/>
              </v:shape>
            </v:group>
            <v:group style="position:absolute;left:9877;top:909;width:136;height:138" coordorigin="9877,909" coordsize="136,138">
              <v:shape style="position:absolute;left:9877;top:909;width:136;height:138" coordorigin="9877,909" coordsize="136,138" path="m9943,909l9921,913,9902,923,9886,939,9877,958,9878,986,9884,1009,9895,1027,9910,1040,9927,1047,9954,1046,9976,1038,9994,1026,9995,1024,9951,1024,9926,1020,9909,1007,9899,989,9903,964,9915,946,9932,936,9943,934,9994,934,9989,927,9972,916,9953,910,9943,909e" filled="t" fillcolor="#009B7A" stroked="f">
                <v:path arrowok="t"/>
                <v:fill/>
              </v:shape>
              <v:shape style="position:absolute;left:9877;top:909;width:136;height:138" coordorigin="9877,909" coordsize="136,138" path="m9994,934l9943,934,9965,940,9981,955,9988,975,9983,999,9970,1015,9951,1024,9995,1024,10006,1010,10012,992,10010,966,10002,944,9994,934e" filled="t" fillcolor="#009B7A" stroked="f">
                <v:path arrowok="t"/>
                <v:fill/>
              </v:shape>
            </v:group>
            <v:group style="position:absolute;left:8754;top:1368;width:23;height:92" coordorigin="8754,1368" coordsize="23,92">
              <v:shape style="position:absolute;left:8754;top:1368;width:23;height:92" coordorigin="8754,1368" coordsize="23,92" path="m8777,1368l8768,1368,8764,1375,8760,1382,8755,1398,8754,1405,8754,1418,8754,1423,8768,1460,8777,1460,8773,1453,8770,1445,8766,1430,8765,1423,8765,1405,8766,1397,8770,1382,8773,1375,8777,1368e" filled="t" fillcolor="#F26522" stroked="f">
                <v:path arrowok="t"/>
                <v:fill/>
              </v:shape>
            </v:group>
            <v:group style="position:absolute;left:8781;top:1390;width:30;height:51" coordorigin="8781,1390" coordsize="30,51">
              <v:shape style="position:absolute;left:8781;top:1390;width:30;height:51" coordorigin="8781,1390" coordsize="30,51" path="m8811,1420l8801,1420,8801,1441,8811,1441,8811,1420e" filled="t" fillcolor="#F26522" stroked="f">
                <v:path arrowok="t"/>
                <v:fill/>
              </v:shape>
              <v:shape style="position:absolute;left:8781;top:1390;width:30;height:51" coordorigin="8781,1390" coordsize="30,51" path="m8831,1410l8781,1410,8781,1420,8831,1420,8831,1410e" filled="t" fillcolor="#F26522" stroked="f">
                <v:path arrowok="t"/>
                <v:fill/>
              </v:shape>
              <v:shape style="position:absolute;left:8781;top:1390;width:30;height:51" coordorigin="8781,1390" coordsize="30,51" path="m8811,1390l8801,1390,8801,1410,8811,1410,8811,1390e" filled="t" fillcolor="#F26522" stroked="f">
                <v:path arrowok="t"/>
                <v:fill/>
              </v:shape>
            </v:group>
            <v:group style="position:absolute;left:8840;top:1369;width:47;height:71" coordorigin="8840,1369" coordsize="47,71">
              <v:shape style="position:absolute;left:8840;top:1369;width:47;height:71" coordorigin="8840,1369" coordsize="47,71" path="m8884,1379l8867,1379,8869,1379,8872,1381,8876,1394,8875,1396,8860,1411,8857,1413,8855,1414,8850,1417,8847,1421,8841,1430,8840,1435,8840,1441,8887,1441,8887,1430,8853,1430,8854,1429,8866,1418,8870,1416,8887,1394,8887,1387,8887,1386,8885,1381,8884,1379e" filled="t" fillcolor="#F26522" stroked="f">
                <v:path arrowok="t"/>
                <v:fill/>
              </v:shape>
              <v:shape style="position:absolute;left:8840;top:1369;width:47;height:71" coordorigin="8840,1369" coordsize="47,71" path="m8869,1369l8861,1369,8858,1370,8841,1396,8852,1396,8852,1394,8853,1392,8862,1379,8884,1379,8881,1375,8878,1373,8873,1370,8869,1369e" filled="t" fillcolor="#F26522" stroked="f">
                <v:path arrowok="t"/>
                <v:fill/>
              </v:shape>
            </v:group>
            <v:group style="position:absolute;left:8899;top:1368;width:83;height:75" coordorigin="8899,1368" coordsize="83,75">
              <v:shape style="position:absolute;left:8899;top:1368;width:83;height:75" coordorigin="8899,1368" coordsize="83,75" path="m8963,1368l8955,1368,8917,1443,8924,1443,8963,1368e" filled="t" fillcolor="#F26522" stroked="f">
                <v:path arrowok="t"/>
                <v:fill/>
              </v:shape>
              <v:shape style="position:absolute;left:8899;top:1368;width:83;height:75" coordorigin="8899,1368" coordsize="83,75" path="m8968,1402l8962,1402,8960,1403,8949,1419,8949,1426,8962,1442,8968,1442,8978,1436,8964,1436,8963,1435,8958,1427,8958,1426,8964,1409,8978,1409,8977,1406,8975,1405,8971,1403,8968,1402e" filled="t" fillcolor="#F26522" stroked="f">
                <v:path arrowok="t"/>
                <v:fill/>
              </v:shape>
              <v:shape style="position:absolute;left:8899;top:1368;width:83;height:75" coordorigin="8899,1368" coordsize="83,75" path="m8978,1409l8967,1409,8968,1409,8970,1411,8971,1412,8972,1414,8972,1416,8973,1419,8973,1426,8967,1436,8978,1436,8982,1419,8981,1417,8980,1412,8979,1410,8978,1409e" filled="t" fillcolor="#F26522" stroked="f">
                <v:path arrowok="t"/>
                <v:fill/>
              </v:shape>
              <v:shape style="position:absolute;left:8899;top:1368;width:83;height:75" coordorigin="8899,1368" coordsize="83,75" path="m8918,1369l8913,1369,8910,1370,8899,1393,8899,1394,8913,1409,8919,1409,8921,1409,8925,1406,8927,1405,8929,1403,8914,1403,8913,1402,8908,1393,8908,1384,8914,1376,8929,1376,8927,1373,8925,1372,8921,1370,8918,1369e" filled="t" fillcolor="#F26522" stroked="f">
                <v:path arrowok="t"/>
                <v:fill/>
              </v:shape>
              <v:shape style="position:absolute;left:8899;top:1368;width:83;height:75" coordorigin="8899,1368" coordsize="83,75" path="m8929,1376l8917,1376,8918,1376,8920,1378,8921,1379,8922,1380,8922,1381,8923,1383,8923,1384,8923,1393,8922,1396,8922,1397,8921,1399,8921,1400,8920,1401,8918,1402,8917,1403,8929,1403,8932,1386,8932,1384,8931,1379,8930,1377,8929,1376e" filled="t" fillcolor="#F26522" stroked="f">
                <v:path arrowok="t"/>
                <v:fill/>
              </v:shape>
            </v:group>
            <v:group style="position:absolute;left:8989;top:1368;width:23;height:92" coordorigin="8989,1368" coordsize="23,92">
              <v:shape style="position:absolute;left:8989;top:1368;width:23;height:92" coordorigin="8989,1368" coordsize="23,92" path="m8998,1368l8989,1368,8993,1375,8996,1382,9000,1397,9001,1404,9001,1422,9000,1430,8996,1445,8993,1453,8989,1460,8998,1460,9013,1409,9012,1404,9000,1371,8998,1368e" filled="t" fillcolor="#F26522" stroked="f">
                <v:path arrowok="t"/>
                <v:fill/>
              </v:shape>
            </v:group>
            <v:group style="position:absolute;left:9816;top:1082;width:23;height:92" coordorigin="9816,1082" coordsize="23,92">
              <v:shape style="position:absolute;left:9816;top:1082;width:23;height:92" coordorigin="9816,1082" coordsize="23,92" path="m9840,1082l9830,1082,9826,1089,9822,1097,9817,1112,9816,1120,9816,1133,9817,1137,9830,1174,9840,1174,9835,1167,9832,1160,9828,1145,9828,1137,9827,1120,9828,1112,9833,1097,9836,1089,9840,1082e" filled="t" fillcolor="#009B7A" stroked="f">
                <v:path arrowok="t"/>
                <v:fill/>
              </v:shape>
            </v:group>
            <v:group style="position:absolute;left:9844;top:1123;width:29;height:11" coordorigin="9844,1123" coordsize="29,11">
              <v:shape style="position:absolute;left:9844;top:1123;width:29;height:11" coordorigin="9844,1123" coordsize="29,11" path="m9844,1128l9872,1128e" filled="f" stroked="t" strokeweight=".64pt" strokecolor="#009B7A">
                <v:path arrowok="t"/>
              </v:shape>
            </v:group>
            <v:group style="position:absolute;left:9881;top:1084;width:48;height:73" coordorigin="9881,1084" coordsize="48,73">
              <v:shape style="position:absolute;left:9881;top:1084;width:48;height:73" coordorigin="9881,1084" coordsize="48,73" path="m9893,1137l9882,1137,9882,1140,9900,1157,9908,1157,9912,1155,9919,1151,9921,1148,9922,1147,9900,1147,9898,1146,9895,1143,9894,1140,9893,1137e" filled="t" fillcolor="#009B7A" stroked="f">
                <v:path arrowok="t"/>
                <v:fill/>
              </v:shape>
              <v:shape style="position:absolute;left:9881;top:1084;width:48;height:73" coordorigin="9881,1084" coordsize="48,73" path="m9929,1123l9918,1123,9918,1125,9917,1129,9906,1147,9922,1147,9925,1141,9927,1137,9929,1129,9929,1125,9929,1123e" filled="t" fillcolor="#009B7A" stroked="f">
                <v:path arrowok="t"/>
                <v:fill/>
              </v:shape>
              <v:shape style="position:absolute;left:9881;top:1084;width:48;height:73" coordorigin="9881,1084" coordsize="48,73" path="m9909,1084l9901,1084,9897,1084,9881,1111,9881,1114,9899,1131,9906,1131,9909,1131,9914,1128,9916,1126,9918,1123,9929,1123,9929,1122,9902,1122,9900,1122,9892,1111,9892,1104,9902,1093,9923,1093,9922,1091,9920,1089,9913,1085,9909,1084e" filled="t" fillcolor="#009B7A" stroked="f">
                <v:path arrowok="t"/>
                <v:fill/>
              </v:shape>
              <v:shape style="position:absolute;left:9881;top:1084;width:48;height:73" coordorigin="9881,1084" coordsize="48,73" path="m9923,1093l9906,1093,9908,1094,9911,1095,9916,1111,9916,1111,9906,1122,9929,1122,9929,1114,9929,1111,9927,1102,9926,1098,9923,1093e" filled="t" fillcolor="#009B7A" stroked="f">
                <v:path arrowok="t"/>
                <v:fill/>
              </v:shape>
            </v:group>
            <v:group style="position:absolute;left:9941;top:1083;width:83;height:75" coordorigin="9941,1083" coordsize="83,75">
              <v:shape style="position:absolute;left:9941;top:1083;width:83;height:75" coordorigin="9941,1083" coordsize="83,75" path="m10004,1083l9997,1083,9958,1158,9966,1158,10004,1083e" filled="t" fillcolor="#009B7A" stroked="f">
                <v:path arrowok="t"/>
                <v:fill/>
              </v:shape>
              <v:shape style="position:absolute;left:9941;top:1083;width:83;height:75" coordorigin="9941,1083" coordsize="83,75" path="m10010,1117l10004,1117,10001,1117,9990,1133,9990,1140,10004,1157,10010,1157,10012,1156,10016,1154,10018,1152,10020,1150,10005,1150,10004,1150,9999,1133,10000,1130,10005,1123,10020,1123,10018,1121,10016,1119,10012,1117,10010,1117e" filled="t" fillcolor="#009B7A" stroked="f">
                <v:path arrowok="t"/>
                <v:fill/>
              </v:shape>
              <v:shape style="position:absolute;left:9941;top:1083;width:83;height:75" coordorigin="9941,1083" coordsize="83,75" path="m10020,1123l10008,1123,10009,1124,10011,1125,10012,1126,10013,1129,10014,1130,10014,1133,10014,1140,10008,1150,10020,1150,10023,1133,10023,1131,10022,1127,10021,1124,10020,1123e" filled="t" fillcolor="#009B7A" stroked="f">
                <v:path arrowok="t"/>
                <v:fill/>
              </v:shape>
              <v:shape style="position:absolute;left:9941;top:1083;width:83;height:75" coordorigin="9941,1083" coordsize="83,75" path="m9960,1084l9954,1084,9952,1084,9941,1107,9941,1109,9954,1124,9960,1124,9963,1123,9967,1121,9969,1119,9970,1117,9956,1117,9954,1117,9950,1107,9950,1099,9955,1090,9970,1090,9968,1088,9967,1086,9962,1084,9960,1084e" filled="t" fillcolor="#009B7A" stroked="f">
                <v:path arrowok="t"/>
                <v:fill/>
              </v:shape>
              <v:shape style="position:absolute;left:9941;top:1083;width:83;height:75" coordorigin="9941,1083" coordsize="83,75" path="m9970,1090l9958,1090,9960,1091,9962,1092,9965,1107,9964,1111,9958,1117,9970,1117,9973,1100,9973,1098,9972,1094,9971,1091,9970,1090e" filled="t" fillcolor="#009B7A" stroked="f">
                <v:path arrowok="t"/>
                <v:fill/>
              </v:shape>
            </v:group>
            <v:group style="position:absolute;left:10031;top:1082;width:23;height:92" coordorigin="10031,1082" coordsize="23,92">
              <v:shape style="position:absolute;left:10031;top:1082;width:23;height:92" coordorigin="10031,1082" coordsize="23,92" path="m10040,1082l10031,1082,10035,1089,10038,1097,10042,1112,10043,1119,10043,1137,10042,1145,10038,1160,10035,1167,10031,1174,10040,1174,10054,1123,10054,1119,10042,1085,10040,1082e" filled="t" fillcolor="#009B7A" stroked="f">
                <v:path arrowok="t"/>
                <v:fill/>
              </v:shape>
            </v:group>
            <v:group style="position:absolute;left:1967;top:786;width:8511;height:2" coordorigin="1967,786" coordsize="8511,2">
              <v:shape style="position:absolute;left:1967;top:786;width:8511;height:2" coordorigin="1967,786" coordsize="8511,0" path="m10478,786l1967,786e" filled="f" stroked="t" strokeweight=".25pt" strokecolor="#A1A1A4">
                <v:path arrowok="t"/>
              </v:shape>
            </v:group>
            <v:group style="position:absolute;left:2411;top:808;width:189;height:190" coordorigin="2411,808" coordsize="189,190">
              <v:shape style="position:absolute;left:2411;top:808;width:189;height:190" coordorigin="2411,808" coordsize="189,190" path="m2497,808l2443,832,2413,892,2411,919,2418,940,2462,987,2505,997,2522,996,2578,964,2600,902,2597,880,2563,828,2497,808e" filled="t" fillcolor="#717073" stroked="f">
                <v:path arrowok="t"/>
                <v:fill/>
              </v:shape>
            </v:group>
            <v:group style="position:absolute;left:2360;top:757;width:289;height:290" coordorigin="2360,757" coordsize="289,290">
              <v:shape style="position:absolute;left:2360;top:757;width:289;height:290" coordorigin="2360,757" coordsize="289,290" path="m2505,757l2440,773,2390,814,2363,874,2360,896,2362,920,2386,983,2432,1027,2494,1047,2519,1045,2584,1022,2629,977,2643,947,2513,947,2488,942,2470,930,2461,912,2465,887,2476,869,2493,859,2505,857,2640,857,2636,846,2598,793,2544,762,2523,758,2505,757e" filled="t" fillcolor="#D7D4D7" stroked="f">
                <v:path arrowok="t"/>
                <v:fill/>
              </v:shape>
              <v:shape style="position:absolute;left:2360;top:757;width:289;height:290" coordorigin="2360,757" coordsize="289,290" path="m2640,857l2505,857,2527,863,2543,877,2550,898,2545,921,2532,938,2513,947,2643,947,2646,938,2649,917,2648,891,2643,867,2640,857e" filled="t" fillcolor="#D7D4D7" stroked="f">
                <v:path arrowok="t"/>
                <v:fill/>
              </v:shape>
            </v:group>
            <v:group style="position:absolute;left:2448;top:845;width:115;height:115" coordorigin="2448,845" coordsize="115,115">
              <v:shape style="position:absolute;left:2448;top:845;width:115;height:115" coordorigin="2448,845" coordsize="115,115" path="m2502,845l2481,850,2464,863,2452,881,2448,904,2453,926,2465,943,2483,955,2505,960,2510,960,2530,954,2547,941,2558,922,2562,898,2557,877,2544,860,2525,849,2502,845e" filled="t" fillcolor="#717073" stroked="f">
                <v:path arrowok="t"/>
                <v:fill/>
              </v:shape>
            </v:group>
            <v:group style="position:absolute;left:2438;top:832;width:136;height:138" coordorigin="2438,832" coordsize="136,138">
              <v:shape style="position:absolute;left:2438;top:832;width:136;height:138" coordorigin="2438,832" coordsize="136,138" path="m2505,832l2483,836,2463,846,2448,861,2438,881,2440,909,2446,932,2457,950,2471,963,2489,970,2516,968,2538,961,2555,949,2557,947,2513,947,2488,942,2470,930,2461,912,2465,887,2476,869,2493,859,2505,857,2556,857,2550,850,2534,839,2514,833,2505,832e" filled="t" fillcolor="#009B7A" stroked="f">
                <v:path arrowok="t"/>
                <v:fill/>
              </v:shape>
              <v:shape style="position:absolute;left:2438;top:832;width:136;height:138" coordorigin="2438,832" coordsize="136,138" path="m2556,857l2505,857,2527,863,2543,877,2550,898,2545,921,2532,938,2513,947,2557,947,2567,933,2574,915,2571,889,2563,867,2556,857e" filled="t" fillcolor="#009B7A" stroked="f">
                <v:path arrowok="t"/>
                <v:fill/>
              </v:shape>
            </v:group>
            <v:group style="position:absolute;left:3511;top:767;width:115;height:115" coordorigin="3511,767" coordsize="115,115">
              <v:shape style="position:absolute;left:3511;top:767;width:115;height:115" coordorigin="3511,767" coordsize="115,115" path="m3566,767l3545,772,3527,785,3516,803,3511,826,3516,848,3529,866,3547,877,3569,882,3574,882,3594,876,3611,863,3622,844,3626,821,3621,800,3608,783,3589,771,3566,767e" filled="t" fillcolor="#717073" stroked="f">
                <v:path arrowok="t"/>
                <v:fill/>
              </v:shape>
            </v:group>
            <v:group style="position:absolute;left:3502;top:754;width:136;height:138" coordorigin="3502,754" coordsize="136,138">
              <v:shape style="position:absolute;left:3502;top:754;width:136;height:138" coordorigin="3502,754" coordsize="136,138" path="m3569,754l3547,758,3527,768,3512,784,3502,803,3503,831,3510,854,3521,872,3535,885,3553,892,3580,890,3602,883,3619,871,3621,869,3576,869,3552,865,3534,852,3525,834,3529,809,3540,791,3557,781,3569,779,3620,779,3614,772,3598,761,3578,755,3569,754e" filled="t" fillcolor="#A1A1A4" stroked="f">
                <v:path arrowok="t"/>
                <v:fill/>
              </v:shape>
              <v:shape style="position:absolute;left:3502;top:754;width:136;height:138" coordorigin="3502,754" coordsize="136,138" path="m3620,779l3569,779,3590,785,3606,799,3614,820,3609,844,3596,860,3576,869,3621,869,3631,855,3638,837,3635,811,3627,789,3620,779e" filled="t" fillcolor="#A1A1A4" stroked="f">
                <v:path arrowok="t"/>
                <v:fill/>
              </v:shape>
            </v:group>
            <v:group style="position:absolute;left:3469;top:927;width:23;height:92" coordorigin="3469,927" coordsize="23,92">
              <v:shape style="position:absolute;left:3469;top:927;width:23;height:92" coordorigin="3469,927" coordsize="23,92" path="m3493,927l3483,927,3479,934,3475,942,3470,957,3469,965,3469,978,3470,982,3483,1019,3493,1019,3489,1012,3485,1005,3481,989,3481,982,3480,965,3482,957,3486,941,3489,934,3493,927e" filled="t" fillcolor="#009B7A" stroked="f">
                <v:path arrowok="t"/>
                <v:fill/>
              </v:shape>
            </v:group>
            <v:group style="position:absolute;left:3495;top:929;width:48;height:73" coordorigin="3495,929" coordsize="48,73">
              <v:shape style="position:absolute;left:3495;top:929;width:48;height:73" coordorigin="3495,929" coordsize="48,73" path="m3524,929l3514,929,3510,930,3495,961,3495,969,3514,1001,3524,1001,3528,1000,3535,996,3537,993,3538,992,3517,992,3515,991,3507,969,3507,958,3517,938,3538,938,3537,937,3535,934,3528,930,3524,929e" filled="t" fillcolor="#009B7A" stroked="f">
                <v:path arrowok="t"/>
                <v:fill/>
              </v:shape>
              <v:shape style="position:absolute;left:3495;top:929;width:48;height:73" coordorigin="3495,929" coordsize="48,73" path="m3538,938l3522,938,3524,939,3527,942,3532,969,3532,972,3522,992,3538,992,3541,986,3542,982,3543,973,3543,969,3543,961,3543,957,3542,948,3541,944,3538,938e" filled="t" fillcolor="#009B7A" stroked="f">
                <v:path arrowok="t"/>
                <v:fill/>
              </v:shape>
            </v:group>
            <v:group style="position:absolute;left:3555;top:928;width:83;height:75" coordorigin="3555,928" coordsize="83,75">
              <v:shape style="position:absolute;left:3555;top:928;width:83;height:75" coordorigin="3555,928" coordsize="83,75" path="m3619,928l3611,928,3573,1002,3580,1002,3619,928e" filled="t" fillcolor="#009B7A" stroked="f">
                <v:path arrowok="t"/>
                <v:fill/>
              </v:shape>
              <v:shape style="position:absolute;left:3555;top:928;width:83;height:75" coordorigin="3555,928" coordsize="83,75" path="m3624,962l3618,962,3616,962,3605,978,3605,985,3618,1001,3624,1001,3627,1001,3631,999,3633,997,3634,995,3620,995,3619,995,3614,987,3614,985,3620,968,3634,968,3633,966,3631,964,3627,962,3624,962e" filled="t" fillcolor="#009B7A" stroked="f">
                <v:path arrowok="t"/>
                <v:fill/>
              </v:shape>
              <v:shape style="position:absolute;left:3555;top:928;width:83;height:75" coordorigin="3555,928" coordsize="83,75" path="m3634,968l3623,968,3624,969,3626,970,3629,978,3629,985,3623,995,3634,995,3638,978,3637,976,3636,972,3635,969,3634,968e" filled="t" fillcolor="#009B7A" stroked="f">
                <v:path arrowok="t"/>
                <v:fill/>
              </v:shape>
              <v:shape style="position:absolute;left:3555;top:928;width:83;height:75" coordorigin="3555,928" coordsize="83,75" path="m3574,929l3569,929,3566,929,3555,952,3555,954,3569,968,3575,968,3577,968,3581,966,3583,964,3585,962,3570,962,3569,962,3564,952,3564,944,3570,935,3585,935,3583,933,3581,931,3577,929,3574,929e" filled="t" fillcolor="#009B7A" stroked="f">
                <v:path arrowok="t"/>
                <v:fill/>
              </v:shape>
              <v:shape style="position:absolute;left:3555;top:928;width:83;height:75" coordorigin="3555,928" coordsize="83,75" path="m3585,935l3573,935,3574,936,3576,937,3577,938,3578,939,3578,941,3579,942,3579,944,3579,952,3578,955,3578,957,3577,958,3577,959,3576,960,3574,962,3573,962,3585,962,3588,945,3588,943,3587,939,3586,936,3585,935e" filled="t" fillcolor="#009B7A" stroked="f">
                <v:path arrowok="t"/>
                <v:fill/>
              </v:shape>
            </v:group>
            <v:group style="position:absolute;left:3645;top:927;width:23;height:92" coordorigin="3645,927" coordsize="23,92">
              <v:shape style="position:absolute;left:3645;top:927;width:23;height:92" coordorigin="3645,927" coordsize="23,92" path="m3654,927l3645,927,3649,934,3652,942,3656,957,3657,964,3657,982,3656,990,3652,1005,3649,1012,3645,1019,3654,1019,3669,968,3668,964,3656,930,3654,927e" filled="t" fillcolor="#009B7A" stroked="f">
                <v:path arrowok="t"/>
                <v:fill/>
              </v:shape>
              <v:shape style="position:absolute;left:2045;top:458;width:995;height:1157" type="#_x0000_t75">
                <v:imagedata r:id="rId94" o:title=""/>
              </v:shape>
              <v:shape style="position:absolute;left:3307;top:429;width:516;height:248" type="#_x0000_t75">
                <v:imagedata r:id="rId95" o:title=""/>
              </v:shape>
              <v:shape style="position:absolute;left:4097;top:458;width:1068;height:1157" type="#_x0000_t75">
                <v:imagedata r:id="rId96" o:title=""/>
              </v:shape>
              <v:shape style="position:absolute;left:5262;top:429;width:863;height:261" type="#_x0000_t75">
                <v:imagedata r:id="rId97" o:title=""/>
              </v:shape>
              <v:shape style="position:absolute;left:6223;top:429;width:1068;height:1197" type="#_x0000_t75">
                <v:imagedata r:id="rId98" o:title=""/>
              </v:shape>
              <v:shape style="position:absolute;left:7411;top:429;width:822;height:261" type="#_x0000_t75">
                <v:imagedata r:id="rId99" o:title=""/>
              </v:shape>
              <v:shape style="position:absolute;left:8349;top:429;width:2066;height:1186" type="#_x0000_t75">
                <v:imagedata r:id="rId100" o:title=""/>
              </v:shape>
            </v:group>
            <w10:wrap type="none"/>
          </v:group>
        </w:pict>
      </w:r>
      <w:r>
        <w:rPr/>
        <w:pict>
          <v:shape style="width:124.442021pt;height:14.625pt;mso-position-horizontal-relative:char;mso-position-vertical-relative:line" type="#_x0000_t75">
            <v:imagedata r:id="rId10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165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45.530003pt;margin-top:41.201283pt;width:514.687899pt;height:.1pt;mso-position-horizontal-relative:page;mso-position-vertical-relative:paragraph;z-index:-3200" coordorigin="911,824" coordsize="10294,2">
            <v:shape style="position:absolute;left:911;top:824;width:10294;height:2" coordorigin="911,824" coordsize="10294,0" path="m911,824l11204,824e" filled="f" stroked="t" strokeweight=".250011pt" strokecolor="#D7D4D7">
              <v:path arrowok="t"/>
            </v:shape>
          </v:group>
          <w10:wrap type="none"/>
        </w:pict>
      </w:r>
      <w:r>
        <w:rPr/>
        <w:pict>
          <v:group style="position:absolute;margin-left:48.276001pt;margin-top:4.0847pt;width:26.9402pt;height:7.73pt;mso-position-horizontal-relative:page;mso-position-vertical-relative:paragraph;z-index:-3198" coordorigin="966,82" coordsize="539,155">
            <v:group style="position:absolute;left:968;top:88;width:118;height:143" coordorigin="968,88" coordsize="118,143">
              <v:shape style="position:absolute;left:968;top:88;width:118;height:143" coordorigin="968,88" coordsize="118,143" path="m1050,88l968,88,968,230,1043,230,1051,229,1064,225,1070,222,1074,219,1078,215,1081,211,1082,210,993,210,993,165,1079,165,1075,160,1068,156,1059,154,1059,153,1066,151,1070,147,993,147,993,108,1078,108,1076,102,1060,91,1050,88e" filled="t" fillcolor="#005581" stroked="f">
                <v:path arrowok="t"/>
                <v:fill/>
              </v:shape>
              <v:shape style="position:absolute;left:968;top:88;width:118;height:143" coordorigin="968,88" coordsize="118,143" path="m1079,165l1045,165,1051,167,1059,175,1061,180,1061,195,1059,200,1051,208,1045,210,1082,210,1085,201,1086,196,1086,180,1084,173,1079,165e" filled="t" fillcolor="#005581" stroked="f">
                <v:path arrowok="t"/>
                <v:fill/>
              </v:shape>
              <v:shape style="position:absolute;left:968;top:88;width:118;height:143" coordorigin="968,88" coordsize="118,143" path="m1078,108l1041,108,1046,109,1053,115,1055,120,1055,134,1053,139,1045,146,1040,147,1070,147,1071,147,1078,136,1080,130,1080,111,1078,108e" filled="t" fillcolor="#005581" stroked="f">
                <v:path arrowok="t"/>
                <v:fill/>
              </v:shape>
            </v:group>
            <v:group style="position:absolute;left:1101;top:84;width:129;height:150" coordorigin="1101,84" coordsize="129,150">
              <v:shape style="position:absolute;left:1101;top:84;width:129;height:150" coordorigin="1101,84" coordsize="129,150" path="m1178,84l1159,84,1149,86,1103,139,1101,149,1101,169,1132,224,1159,234,1178,234,1186,232,1201,227,1207,223,1217,213,1162,213,1155,212,1126,166,1126,152,1150,109,1155,106,1162,105,1219,105,1216,101,1206,93,1199,90,1185,85,1178,84e" filled="t" fillcolor="#005581" stroked="f">
                <v:path arrowok="t"/>
                <v:fill/>
              </v:shape>
              <v:shape style="position:absolute;left:1101;top:84;width:129;height:150" coordorigin="1101,84" coordsize="129,150" path="m1230,176l1206,176,1206,181,1204,186,1175,213,1217,213,1218,213,1222,206,1228,192,1230,185,1230,176e" filled="t" fillcolor="#005581" stroked="f">
                <v:path arrowok="t"/>
                <v:fill/>
              </v:shape>
              <v:shape style="position:absolute;left:1101;top:84;width:129;height:150" coordorigin="1101,84" coordsize="129,150" path="m1219,105l1175,105,1179,105,1187,108,1205,133,1230,133,1230,127,1229,125,1227,118,1221,106,1219,105e" filled="t" fillcolor="#005581" stroked="f">
                <v:path arrowok="t"/>
                <v:fill/>
              </v:shape>
            </v:group>
            <v:group style="position:absolute;left:1253;top:88;width:118;height:143" coordorigin="1253,88" coordsize="118,143">
              <v:shape style="position:absolute;left:1253;top:88;width:118;height:143" coordorigin="1253,88" coordsize="118,143" path="m1335,88l1253,88,1253,230,1328,230,1336,229,1349,225,1355,222,1359,219,1363,215,1366,211,1367,210,1278,210,1278,165,1364,165,1360,160,1353,156,1345,154,1345,153,1351,151,1355,147,1278,147,1278,108,1364,108,1361,102,1346,91,1335,88e" filled="t" fillcolor="#005581" stroked="f">
                <v:path arrowok="t"/>
                <v:fill/>
              </v:shape>
              <v:shape style="position:absolute;left:1253;top:88;width:118;height:143" coordorigin="1253,88" coordsize="118,143" path="m1364,165l1330,165,1336,167,1344,175,1346,180,1346,195,1344,200,1336,208,1330,210,1367,210,1370,201,1371,196,1371,180,1369,173,1364,165e" filled="t" fillcolor="#005581" stroked="f">
                <v:path arrowok="t"/>
                <v:fill/>
              </v:shape>
              <v:shape style="position:absolute;left:1253;top:88;width:118;height:143" coordorigin="1253,88" coordsize="118,143" path="m1364,108l1326,108,1331,109,1338,115,1340,120,1340,134,1338,139,1330,146,1325,147,1355,147,1356,147,1363,136,1365,130,1365,111,1364,108e" filled="t" fillcolor="#005581" stroked="f">
                <v:path arrowok="t"/>
                <v:fill/>
              </v:shape>
            </v:group>
            <v:group style="position:absolute;left:1385;top:84;width:116;height:150" coordorigin="1385,84" coordsize="116,150">
              <v:shape style="position:absolute;left:1385;top:84;width:116;height:150" coordorigin="1385,84" coordsize="116,150" path="m1410,183l1385,183,1386,192,1429,233,1437,234,1452,234,1495,213,1442,213,1437,213,1410,188,1410,183e" filled="t" fillcolor="#005581" stroked="f">
                <v:path arrowok="t"/>
                <v:fill/>
              </v:shape>
              <v:shape style="position:absolute;left:1385;top:84;width:116;height:150" coordorigin="1385,84" coordsize="116,150" path="m1450,84l1437,84,1430,85,1391,119,1391,130,1441,167,1454,171,1460,172,1468,175,1471,177,1476,182,1477,186,1477,194,1476,197,1474,202,1472,205,1470,207,1468,209,1464,210,1461,212,1457,213,1452,213,1495,213,1500,204,1502,197,1502,185,1501,182,1433,142,1428,140,1424,138,1417,132,1416,128,1416,119,1439,105,1491,105,1487,100,1477,92,1471,89,1458,85,1450,84e" filled="t" fillcolor="#005581" stroked="f">
                <v:path arrowok="t"/>
                <v:fill/>
              </v:shape>
              <v:shape style="position:absolute;left:1385;top:84;width:116;height:150" coordorigin="1385,84" coordsize="116,150" path="m1491,105l1451,105,1458,107,1469,114,1472,121,1473,130,1498,130,1498,122,1496,116,1491,105e" filled="t" fillcolor="#005581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77.572601pt;margin-top:-13.9917pt;width:15.711725pt;height:6.194pt;mso-position-horizontal-relative:page;mso-position-vertical-relative:paragraph;z-index:-3197" coordorigin="1551,-280" coordsize="314,124">
            <v:group style="position:absolute;left:1554;top:-275;width:43;height:113" coordorigin="1554,-275" coordsize="43,113">
              <v:shape style="position:absolute;left:1554;top:-275;width:43;height:113" coordorigin="1554,-275" coordsize="43,113" path="m1597,-275l1587,-275,1586,-271,1584,-267,1558,-254,1554,-254,1554,-243,1583,-243,1583,-162,1597,-162,1597,-275e" filled="t" fillcolor="#A1A1A4" stroked="f">
                <v:path arrowok="t"/>
                <v:fill/>
              </v:shape>
            </v:group>
            <v:group style="position:absolute;left:1636;top:-275;width:75;height:115" coordorigin="1636,-275" coordsize="75,115">
              <v:shape style="position:absolute;left:1636;top:-275;width:75;height:115" coordorigin="1636,-275" coordsize="75,115" path="m1679,-275l1668,-275,1663,-274,1636,-209,1636,-200,1668,-160,1679,-160,1685,-161,1693,-164,1696,-166,1702,-172,1668,-172,1663,-173,1650,-209,1650,-230,1670,-263,1702,-263,1696,-269,1693,-271,1684,-274,1679,-275e" filled="t" fillcolor="#A1A1A4" stroked="f">
                <v:path arrowok="t"/>
                <v:fill/>
              </v:shape>
              <v:shape style="position:absolute;left:1636;top:-275;width:75;height:115" coordorigin="1636,-275" coordsize="75,115" path="m1702,-263l1677,-263,1681,-263,1686,-260,1697,-209,1696,-198,1679,-172,1702,-172,1711,-209,1711,-230,1702,-263,1702,-263e" filled="t" fillcolor="#A1A1A4" stroked="f">
                <v:path arrowok="t"/>
                <v:fill/>
              </v:shape>
            </v:group>
            <v:group style="position:absolute;left:1733;top:-277;width:130;height:119" coordorigin="1733,-277" coordsize="130,119">
              <v:shape style="position:absolute;left:1733;top:-277;width:130;height:119" coordorigin="1733,-277" coordsize="130,119" path="m1848,-277l1834,-277,1748,-158,1762,-158,1848,-277e" filled="t" fillcolor="#A1A1A4" stroked="f">
                <v:path arrowok="t"/>
                <v:fill/>
              </v:shape>
              <v:shape style="position:absolute;left:1733;top:-277;width:130;height:119" coordorigin="1733,-277" coordsize="130,119" path="m1843,-224l1833,-224,1829,-223,1812,-187,1812,-183,1833,-160,1842,-160,1846,-161,1853,-164,1855,-167,1857,-169,1834,-169,1832,-169,1824,-187,1824,-197,1835,-215,1857,-215,1856,-218,1853,-220,1847,-223,1843,-224e" filled="t" fillcolor="#A1A1A4" stroked="f">
                <v:path arrowok="t"/>
                <v:fill/>
              </v:shape>
              <v:shape style="position:absolute;left:1733;top:-277;width:130;height:119" coordorigin="1733,-277" coordsize="130,119" path="m1857,-215l1841,-215,1843,-214,1847,-211,1848,-209,1850,-205,1851,-202,1851,-197,1851,-187,1840,-169,1857,-169,1863,-197,1863,-201,1861,-208,1860,-212,1857,-215e" filled="t" fillcolor="#A1A1A4" stroked="f">
                <v:path arrowok="t"/>
                <v:fill/>
              </v:shape>
              <v:shape style="position:absolute;left:1733;top:-277;width:130;height:119" coordorigin="1733,-277" coordsize="130,119" path="m1764,-275l1754,-275,1750,-274,1733,-238,1733,-234,1754,-211,1763,-211,1767,-212,1774,-216,1776,-218,1778,-220,1755,-220,1753,-221,1745,-238,1745,-248,1756,-266,1778,-266,1777,-269,1774,-271,1768,-274,1764,-275e" filled="t" fillcolor="#A1A1A4" stroked="f">
                <v:path arrowok="t"/>
                <v:fill/>
              </v:shape>
              <v:shape style="position:absolute;left:1733;top:-277;width:130;height:119" coordorigin="1733,-277" coordsize="130,119" path="m1778,-266l1762,-266,1764,-266,1766,-264,1772,-248,1772,-238,1761,-220,1778,-220,1784,-248,1784,-252,1782,-260,1781,-263,1778,-266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73.920502pt;margin-top:25.0854pt;width:19.364814pt;height:6.194pt;mso-position-horizontal-relative:page;mso-position-vertical-relative:paragraph;z-index:-3196" coordorigin="1478,502" coordsize="387,124">
            <v:group style="position:absolute;left:1486;top:569;width:46;height:13" coordorigin="1486,569" coordsize="46,13">
              <v:shape style="position:absolute;left:1486;top:569;width:46;height:13" coordorigin="1486,569" coordsize="46,13" path="m1486,575l1532,575e" filled="f" stroked="t" strokeweight=".741pt" strokecolor="#A1A1A4">
                <v:path arrowok="t"/>
              </v:shape>
            </v:group>
            <v:group style="position:absolute;left:1554;top:506;width:43;height:113" coordorigin="1554,506" coordsize="43,113">
              <v:shape style="position:absolute;left:1554;top:506;width:43;height:113" coordorigin="1554,506" coordsize="43,113" path="m1597,506l1587,506,1586,511,1584,514,1558,528,1554,528,1554,538,1583,538,1583,620,1597,620,1597,506e" filled="t" fillcolor="#A1A1A4" stroked="f">
                <v:path arrowok="t"/>
                <v:fill/>
              </v:shape>
            </v:group>
            <v:group style="position:absolute;left:1636;top:506;width:75;height:115" coordorigin="1636,506" coordsize="75,115">
              <v:shape style="position:absolute;left:1636;top:506;width:75;height:115" coordorigin="1636,506" coordsize="75,115" path="m1679,506l1668,506,1663,507,1636,573,1636,581,1668,621,1679,621,1685,621,1693,617,1696,615,1702,610,1668,610,1663,608,1650,573,1650,551,1670,518,1702,518,1696,513,1693,511,1684,507,1679,506e" filled="t" fillcolor="#A1A1A4" stroked="f">
                <v:path arrowok="t"/>
                <v:fill/>
              </v:shape>
              <v:shape style="position:absolute;left:1636;top:506;width:75;height:115" coordorigin="1636,506" coordsize="75,115" path="m1702,518l1677,518,1681,519,1686,522,1697,573,1696,584,1679,610,1702,610,1711,573,1711,551,1702,519,1702,518e" filled="t" fillcolor="#A1A1A4" stroked="f">
                <v:path arrowok="t"/>
                <v:fill/>
              </v:shape>
            </v:group>
            <v:group style="position:absolute;left:1733;top:504;width:130;height:119" coordorigin="1733,504" coordsize="130,119">
              <v:shape style="position:absolute;left:1733;top:504;width:130;height:119" coordorigin="1733,504" coordsize="130,119" path="m1848,504l1834,504,1748,623,1762,623,1848,504e" filled="t" fillcolor="#A1A1A4" stroked="f">
                <v:path arrowok="t"/>
                <v:fill/>
              </v:shape>
              <v:shape style="position:absolute;left:1733;top:504;width:130;height:119" coordorigin="1733,504" coordsize="130,119" path="m1843,557l1833,557,1829,558,1812,595,1812,598,1833,621,1842,621,1846,621,1853,617,1855,615,1857,613,1834,613,1832,612,1824,595,1824,585,1835,566,1857,566,1856,564,1853,562,1847,558,1843,557e" filled="t" fillcolor="#A1A1A4" stroked="f">
                <v:path arrowok="t"/>
                <v:fill/>
              </v:shape>
              <v:shape style="position:absolute;left:1733;top:504;width:130;height:119" coordorigin="1733,504" coordsize="130,119" path="m1857,566l1841,566,1843,567,1847,570,1848,572,1850,577,1851,579,1851,585,1851,595,1840,613,1857,613,1863,585,1863,581,1861,573,1860,570,1857,566e" filled="t" fillcolor="#A1A1A4" stroked="f">
                <v:path arrowok="t"/>
                <v:fill/>
              </v:shape>
              <v:shape style="position:absolute;left:1733;top:504;width:130;height:119" coordorigin="1733,504" coordsize="130,119" path="m1764,506l1754,506,1750,507,1733,543,1733,547,1735,555,1736,558,1739,562,1740,564,1743,566,1750,570,1754,570,1763,570,1767,570,1770,568,1774,566,1776,564,1778,562,1755,562,1753,561,1745,543,1745,533,1756,515,1778,515,1777,513,1774,511,1768,507,1764,506e" filled="t" fillcolor="#A1A1A4" stroked="f">
                <v:path arrowok="t"/>
                <v:fill/>
              </v:shape>
              <v:shape style="position:absolute;left:1733;top:504;width:130;height:119" coordorigin="1733,504" coordsize="130,119" path="m1778,515l1762,515,1764,516,1768,519,1772,533,1772,543,1765,559,1764,561,1761,562,1778,562,1784,533,1784,530,1782,522,1781,519,1778,515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81.666939pt;margin-top:5.044400pt;width:11.617376pt;height:6.194pt;mso-position-horizontal-relative:page;mso-position-vertical-relative:paragraph;z-index:-3195" coordorigin="1633,101" coordsize="232,124">
            <v:group style="position:absolute;left:1636;top:105;width:75;height:115" coordorigin="1636,105" coordsize="75,115">
              <v:shape style="position:absolute;left:1636;top:105;width:75;height:115" coordorigin="1636,105" coordsize="75,115" path="m1679,105l1668,105,1663,106,1636,172,1636,181,1668,221,1679,221,1685,220,1693,217,1696,214,1702,209,1668,209,1663,207,1650,172,1650,150,1670,117,1702,117,1696,112,1693,110,1684,106,1679,105e" filled="t" fillcolor="#A1A1A4" stroked="f">
                <v:path arrowok="t"/>
                <v:fill/>
              </v:shape>
              <v:shape style="position:absolute;left:1636;top:105;width:75;height:115" coordorigin="1636,105" coordsize="75,115" path="m1702,117l1677,117,1681,118,1686,121,1697,172,1696,183,1679,209,1702,209,1711,172,1711,150,1702,118,1702,117e" filled="t" fillcolor="#A1A1A4" stroked="f">
                <v:path arrowok="t"/>
                <v:fill/>
              </v:shape>
            </v:group>
            <v:group style="position:absolute;left:1733;top:103;width:130;height:119" coordorigin="1733,103" coordsize="130,119">
              <v:shape style="position:absolute;left:1733;top:103;width:130;height:119" coordorigin="1733,103" coordsize="130,119" path="m1848,103l1834,103,1748,222,1762,222,1848,103e" filled="t" fillcolor="#A1A1A4" stroked="f">
                <v:path arrowok="t"/>
                <v:fill/>
              </v:shape>
              <v:shape style="position:absolute;left:1733;top:103;width:130;height:119" coordorigin="1733,103" coordsize="130,119" path="m1843,157l1833,157,1829,158,1812,194,1812,198,1833,221,1842,221,1846,220,1853,216,1855,214,1857,212,1834,212,1832,211,1824,194,1824,184,1835,165,1857,165,1856,163,1853,161,1847,158,1843,157e" filled="t" fillcolor="#A1A1A4" stroked="f">
                <v:path arrowok="t"/>
                <v:fill/>
              </v:shape>
              <v:shape style="position:absolute;left:1733;top:103;width:130;height:119" coordorigin="1733,103" coordsize="130,119" path="m1857,165l1841,165,1843,166,1847,169,1848,171,1850,176,1851,178,1851,184,1851,194,1840,212,1857,212,1863,184,1863,180,1861,172,1860,169,1857,165e" filled="t" fillcolor="#A1A1A4" stroked="f">
                <v:path arrowok="t"/>
                <v:fill/>
              </v:shape>
              <v:shape style="position:absolute;left:1733;top:103;width:130;height:119" coordorigin="1733,103" coordsize="130,119" path="m1764,105l1754,105,1750,106,1733,143,1733,146,1735,154,1736,157,1739,161,1740,163,1743,165,1750,169,1754,170,1763,170,1767,169,1770,167,1774,165,1776,163,1778,161,1755,161,1753,160,1745,143,1745,133,1756,114,1778,114,1777,112,1774,110,1768,106,1764,105e" filled="t" fillcolor="#A1A1A4" stroked="f">
                <v:path arrowok="t"/>
                <v:fill/>
              </v:shape>
              <v:shape style="position:absolute;left:1733;top:103;width:130;height:119" coordorigin="1733,103" coordsize="130,119" path="m1778,114l1762,114,1764,115,1768,118,1772,133,1772,143,1765,159,1764,160,1761,161,1778,161,1784,133,1784,129,1782,121,1781,118,1778,114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shape style="width:22.824192pt;height:18.75pt;mso-position-horizontal-relative:char;mso-position-vertical-relative:line" type="#_x0000_t75">
            <v:imagedata r:id="rId102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165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98.21640pt;margin-top:-14.7254pt;width:429.3038pt;height:45.5567pt;mso-position-horizontal-relative:page;mso-position-vertical-relative:paragraph;z-index:-3205" coordorigin="1964,-295" coordsize="8586,911">
            <v:group style="position:absolute;left:1974;top:165;width:8569;height:2" coordorigin="1974,165" coordsize="8569,2">
              <v:shape style="position:absolute;left:1974;top:165;width:8569;height:2" coordorigin="1974,165" coordsize="8569,0" path="m10543,165l1974,165e" filled="f" stroked="t" strokeweight=".75pt" strokecolor="#717073">
                <v:path arrowok="t"/>
              </v:shape>
              <v:shape style="position:absolute;left:5539;top:-36;width:309;height:357" type="#_x0000_t75">
                <v:imagedata r:id="rId103" o:title=""/>
              </v:shape>
              <v:shape style="position:absolute;left:3274;top:196;width:588;height:272" type="#_x0000_t75">
                <v:imagedata r:id="rId104" o:title=""/>
              </v:shape>
            </v:group>
            <v:group style="position:absolute;left:4514;top:223;width:23;height:92" coordorigin="4514,223" coordsize="23,92">
              <v:shape style="position:absolute;left:4514;top:223;width:23;height:92" coordorigin="4514,223" coordsize="23,92" path="m4537,223l4528,223,4524,230,4520,238,4515,253,4514,261,4514,274,4514,279,4528,315,4537,315,4533,308,4530,301,4526,286,4525,279,4525,261,4526,253,4530,238,4534,230,4537,223e" filled="t" fillcolor="#009B7A" stroked="f">
                <v:path arrowok="t"/>
                <v:fill/>
              </v:shape>
            </v:group>
            <v:group style="position:absolute;left:4541;top:264;width:29;height:11" coordorigin="4541,264" coordsize="29,11">
              <v:shape style="position:absolute;left:4541;top:264;width:29;height:11" coordorigin="4541,264" coordsize="29,11" path="m4541,269l4570,269e" filled="f" stroked="t" strokeweight=".641pt" strokecolor="#009B7A">
                <v:path arrowok="t"/>
              </v:shape>
            </v:group>
            <v:group style="position:absolute;left:4580;top:226;width:29;height:70" coordorigin="4580,226" coordsize="29,70">
              <v:shape style="position:absolute;left:4580;top:226;width:29;height:70" coordorigin="4580,226" coordsize="29,70" path="m4610,226l4601,226,4600,228,4599,230,4583,238,4580,238,4580,247,4597,247,4597,296,4610,296,4610,226e" filled="t" fillcolor="#009B7A" stroked="f">
                <v:path arrowok="t"/>
                <v:fill/>
              </v:shape>
            </v:group>
            <v:group style="position:absolute;left:4638;top:224;width:83;height:75" coordorigin="4638,224" coordsize="83,75">
              <v:shape style="position:absolute;left:4638;top:224;width:83;height:75" coordorigin="4638,224" coordsize="83,75" path="m4702,224l4694,224,4656,299,4664,299,4702,224e" filled="t" fillcolor="#009B7A" stroked="f">
                <v:path arrowok="t"/>
                <v:fill/>
              </v:shape>
              <v:shape style="position:absolute;left:4638;top:224;width:83;height:75" coordorigin="4638,224" coordsize="83,75" path="m4707,258l4702,258,4699,258,4688,274,4688,281,4702,298,4707,298,4718,291,4703,291,4702,291,4697,283,4697,281,4703,264,4718,264,4716,262,4714,261,4710,258,4707,258e" filled="t" fillcolor="#009B7A" stroked="f">
                <v:path arrowok="t"/>
                <v:fill/>
              </v:shape>
              <v:shape style="position:absolute;left:4638;top:224;width:83;height:75" coordorigin="4638,224" coordsize="83,75" path="m4718,264l4706,264,4707,265,4709,266,4710,267,4711,270,4712,271,4712,274,4712,281,4706,291,4718,291,4721,274,4721,273,4719,268,4718,266,4718,264e" filled="t" fillcolor="#009B7A" stroked="f">
                <v:path arrowok="t"/>
                <v:fill/>
              </v:shape>
              <v:shape style="position:absolute;left:4638;top:224;width:83;height:75" coordorigin="4638,224" coordsize="83,75" path="m4658,225l4652,225,4649,225,4638,248,4639,250,4652,265,4658,265,4660,264,4665,262,4666,261,4668,258,4653,258,4652,258,4647,248,4647,240,4653,231,4668,231,4666,229,4664,227,4660,225,4658,225e" filled="t" fillcolor="#009B7A" stroked="f">
                <v:path arrowok="t"/>
                <v:fill/>
              </v:shape>
              <v:shape style="position:absolute;left:4638;top:224;width:83;height:75" coordorigin="4638,224" coordsize="83,75" path="m4668,231l4656,231,4657,232,4659,233,4660,234,4661,236,4661,237,4662,238,4662,240,4662,248,4662,252,4661,253,4661,254,4660,255,4659,256,4657,258,4656,258,4668,258,4671,241,4671,240,4670,235,4669,233,4668,231e" filled="t" fillcolor="#009B7A" stroked="f">
                <v:path arrowok="t"/>
                <v:fill/>
              </v:shape>
            </v:group>
            <v:group style="position:absolute;left:4728;top:223;width:23;height:92" coordorigin="4728,223" coordsize="23,92">
              <v:shape style="position:absolute;left:4728;top:223;width:23;height:92" coordorigin="4728,223" coordsize="23,92" path="m4738,223l4728,223,4732,230,4736,238,4740,253,4740,260,4741,278,4739,286,4735,301,4732,308,4728,315,4738,315,4752,265,4751,260,4740,226,4738,223e" filled="t" fillcolor="#009B7A" stroked="f">
                <v:path arrowok="t"/>
                <v:fill/>
              </v:shape>
            </v:group>
            <v:group style="position:absolute;left:7701;top:43;width:23;height:92" coordorigin="7701,43" coordsize="23,92">
              <v:shape style="position:absolute;left:7701;top:43;width:23;height:92" coordorigin="7701,43" coordsize="23,92" path="m7725,43l7716,43,7711,51,7707,58,7703,74,7701,81,7701,94,7702,99,7716,136,7725,136,7721,129,7718,121,7714,106,7713,99,7713,81,7714,73,7718,58,7721,51,7725,43e" filled="t" fillcolor="#F26522" stroked="f">
                <v:path arrowok="t"/>
                <v:fill/>
              </v:shape>
            </v:group>
            <v:group style="position:absolute;left:7729;top:84;width:29;height:11" coordorigin="7729,84" coordsize="29,11">
              <v:shape style="position:absolute;left:7729;top:84;width:29;height:11" coordorigin="7729,84" coordsize="29,11" path="m7729,89l7758,89e" filled="f" stroked="t" strokeweight=".639pt" strokecolor="#F26522">
                <v:path arrowok="t"/>
              </v:shape>
            </v:group>
            <v:group style="position:absolute;left:7768;top:47;width:29;height:70" coordorigin="7768,47" coordsize="29,70">
              <v:shape style="position:absolute;left:7768;top:47;width:29;height:70" coordorigin="7768,47" coordsize="29,70" path="m7797,47l7788,47,7787,49,7787,50,7770,58,7768,58,7768,67,7785,67,7785,117,7797,117,7797,47e" filled="t" fillcolor="#F26522" stroked="f">
                <v:path arrowok="t"/>
                <v:fill/>
              </v:shape>
            </v:group>
            <v:group style="position:absolute;left:7826;top:44;width:83;height:75" coordorigin="7826,44" coordsize="83,75">
              <v:shape style="position:absolute;left:7826;top:44;width:83;height:75" coordorigin="7826,44" coordsize="83,75" path="m7889,44l7882,44,7843,119,7851,119,7889,44e" filled="t" fillcolor="#F26522" stroked="f">
                <v:path arrowok="t"/>
                <v:fill/>
              </v:shape>
              <v:shape style="position:absolute;left:7826;top:44;width:83;height:75" coordorigin="7826,44" coordsize="83,75" path="m7895,78l7889,78,7886,79,7875,95,7875,102,7889,118,7895,118,7897,117,7902,115,7903,114,7905,111,7890,111,7889,111,7884,95,7885,92,7890,85,7905,85,7903,82,7901,81,7897,79,7895,78e" filled="t" fillcolor="#F26522" stroked="f">
                <v:path arrowok="t"/>
                <v:fill/>
              </v:shape>
              <v:shape style="position:absolute;left:7826;top:44;width:83;height:75" coordorigin="7826,44" coordsize="83,75" path="m7905,85l7893,85,7895,85,7896,87,7899,95,7899,102,7893,111,7905,111,7908,95,7908,93,7907,88,7906,86,7905,85e" filled="t" fillcolor="#F26522" stroked="f">
                <v:path arrowok="t"/>
                <v:fill/>
              </v:shape>
              <v:shape style="position:absolute;left:7826;top:44;width:83;height:75" coordorigin="7826,44" coordsize="83,75" path="m7845,45l7839,45,7837,46,7826,69,7826,70,7839,85,7845,85,7848,84,7852,82,7854,81,7855,78,7841,78,7839,78,7835,69,7835,60,7840,52,7855,52,7853,49,7852,48,7848,46,7845,45e" filled="t" fillcolor="#F26522" stroked="f">
                <v:path arrowok="t"/>
                <v:fill/>
              </v:shape>
              <v:shape style="position:absolute;left:7826;top:44;width:83;height:75" coordorigin="7826,44" coordsize="83,75" path="m7855,52l7844,52,7845,52,7846,53,7850,69,7849,72,7849,73,7848,75,7847,76,7847,77,7845,78,7843,78,7855,78,7859,62,7858,60,7857,55,7856,53,7855,52e" filled="t" fillcolor="#F26522" stroked="f">
                <v:path arrowok="t"/>
                <v:fill/>
              </v:shape>
            </v:group>
            <v:group style="position:absolute;left:7916;top:43;width:23;height:92" coordorigin="7916,43" coordsize="23,92">
              <v:shape style="position:absolute;left:7916;top:43;width:23;height:92" coordorigin="7916,43" coordsize="23,92" path="m7925,43l7916,43,7920,51,7923,58,7927,73,7928,80,7928,98,7927,106,7923,121,7920,129,7916,136,7925,136,7939,85,7939,80,7927,47,7925,43e" filled="t" fillcolor="#F26522" stroked="f">
                <v:path arrowok="t"/>
                <v:fill/>
              </v:shape>
            </v:group>
            <v:group style="position:absolute;left:4575;top:67;width:115;height:115" coordorigin="4575,67" coordsize="115,115">
              <v:shape style="position:absolute;left:4575;top:67;width:115;height:115" coordorigin="4575,67" coordsize="115,115" path="m4630,67l4609,72,4591,85,4580,103,4575,126,4580,148,4593,166,4611,178,4633,182,4637,182,4658,176,4675,163,4686,144,4690,121,4685,100,4672,83,4653,71,4630,67e" filled="t" fillcolor="#717073" stroked="f">
                <v:path arrowok="t"/>
                <v:fill/>
              </v:shape>
            </v:group>
            <v:group style="position:absolute;left:4566;top:55;width:136;height:138" coordorigin="4566,55" coordsize="136,138">
              <v:shape style="position:absolute;left:4566;top:55;width:136;height:138" coordorigin="4566,55" coordsize="136,138" path="m4633,55l4611,58,4591,68,4576,84,4566,103,4567,131,4574,155,4585,173,4599,185,4617,193,4644,191,4666,183,4683,171,4685,169,4640,169,4616,165,4598,152,4589,134,4593,109,4604,91,4621,81,4633,80,4684,80,4678,72,4662,61,4642,55,4633,55e" filled="t" fillcolor="#009B7A" stroked="f">
                <v:path arrowok="t"/>
                <v:fill/>
              </v:shape>
              <v:shape style="position:absolute;left:4566;top:55;width:136;height:138" coordorigin="4566,55" coordsize="136,138" path="m4684,80l4633,80,4654,85,4670,100,4678,120,4673,144,4660,161,4640,169,4685,169,4695,156,4702,137,4699,111,4691,89,4684,80e" filled="t" fillcolor="#009B7A" stroked="f">
                <v:path arrowok="t"/>
                <v:fill/>
              </v:shape>
            </v:group>
            <v:group style="position:absolute;left:6699;top:108;width:115;height:115" coordorigin="6699,108" coordsize="115,115">
              <v:shape style="position:absolute;left:6699;top:108;width:115;height:115" coordorigin="6699,108" coordsize="115,115" path="m6754,108l6733,113,6715,126,6704,144,6699,167,6704,189,6717,207,6735,219,6757,223,6762,223,6782,217,6799,204,6810,185,6814,162,6809,141,6796,124,6777,112,6754,108e" filled="t" fillcolor="#717073" stroked="f">
                <v:path arrowok="t"/>
                <v:fill/>
              </v:shape>
            </v:group>
            <v:group style="position:absolute;left:6657;top:287;width:23;height:92" coordorigin="6657,287" coordsize="23,92">
              <v:shape style="position:absolute;left:6657;top:287;width:23;height:92" coordorigin="6657,287" coordsize="23,92" path="m6681,287l6671,287,6667,294,6663,302,6658,318,6657,325,6657,338,6658,343,6671,380,6681,380,6677,372,6673,365,6669,350,6669,343,6668,325,6670,317,6674,302,6677,294,6681,287e" filled="t" fillcolor="#A1A1A4" stroked="f">
                <v:path arrowok="t"/>
                <v:fill/>
              </v:shape>
            </v:group>
            <v:group style="position:absolute;left:6683;top:289;width:48;height:73" coordorigin="6683,289" coordsize="48,73">
              <v:shape style="position:absolute;left:6683;top:289;width:48;height:73" coordorigin="6683,289" coordsize="48,73" path="m6712,289l6702,289,6698,290,6683,321,6683,329,6702,362,6712,362,6716,361,6723,356,6725,353,6726,352,6705,352,6703,352,6695,329,6695,318,6705,299,6726,299,6725,298,6723,295,6716,290,6712,289e" filled="t" fillcolor="#A1A1A4" stroked="f">
                <v:path arrowok="t"/>
                <v:fill/>
              </v:shape>
              <v:shape style="position:absolute;left:6683;top:289;width:48;height:73" coordorigin="6683,289" coordsize="48,73" path="m6726,299l6710,299,6712,299,6715,302,6720,329,6720,333,6710,352,6726,352,6729,346,6730,342,6731,334,6731,329,6731,321,6731,317,6730,309,6729,305,6726,299e" filled="t" fillcolor="#A1A1A4" stroked="f">
                <v:path arrowok="t"/>
                <v:fill/>
              </v:shape>
            </v:group>
            <v:group style="position:absolute;left:6743;top:288;width:83;height:75" coordorigin="6743,288" coordsize="83,75">
              <v:shape style="position:absolute;left:6743;top:288;width:83;height:75" coordorigin="6743,288" coordsize="83,75" path="m6807,288l6799,288,6761,363,6768,363,6807,288e" filled="t" fillcolor="#A1A1A4" stroked="f">
                <v:path arrowok="t"/>
                <v:fill/>
              </v:shape>
              <v:shape style="position:absolute;left:6743;top:288;width:83;height:75" coordorigin="6743,288" coordsize="83,75" path="m6812,322l6806,322,6804,323,6793,339,6793,346,6806,362,6812,362,6822,355,6808,355,6807,355,6802,347,6802,346,6808,329,6822,329,6821,326,6819,325,6815,323,6812,322e" filled="t" fillcolor="#A1A1A4" stroked="f">
                <v:path arrowok="t"/>
                <v:fill/>
              </v:shape>
              <v:shape style="position:absolute;left:6743;top:288;width:83;height:75" coordorigin="6743,288" coordsize="83,75" path="m6822,329l6811,329,6812,329,6814,331,6815,332,6816,334,6816,336,6817,339,6817,346,6811,355,6822,355,6826,339,6825,337,6824,332,6823,330,6822,329e" filled="t" fillcolor="#A1A1A4" stroked="f">
                <v:path arrowok="t"/>
                <v:fill/>
              </v:shape>
              <v:shape style="position:absolute;left:6743;top:288;width:83;height:75" coordorigin="6743,288" coordsize="83,75" path="m6762,289l6757,289,6754,290,6743,313,6743,314,6757,329,6763,329,6765,328,6769,326,6771,325,6773,322,6758,322,6757,322,6752,313,6752,304,6758,296,6773,296,6771,293,6769,292,6765,290,6762,289e" filled="t" fillcolor="#A1A1A4" stroked="f">
                <v:path arrowok="t"/>
                <v:fill/>
              </v:shape>
              <v:shape style="position:absolute;left:6743;top:288;width:83;height:75" coordorigin="6743,288" coordsize="83,75" path="m6773,296l6761,296,6762,296,6764,298,6765,299,6766,300,6766,301,6767,302,6767,304,6767,313,6766,316,6766,317,6765,318,6765,320,6764,321,6762,322,6761,322,6773,322,6776,306,6776,304,6775,299,6774,297,6773,296e" filled="t" fillcolor="#A1A1A4" stroked="f">
                <v:path arrowok="t"/>
                <v:fill/>
              </v:shape>
            </v:group>
            <v:group style="position:absolute;left:6833;top:287;width:23;height:92" coordorigin="6833,287" coordsize="23,92">
              <v:shape style="position:absolute;left:6833;top:287;width:23;height:92" coordorigin="6833,287" coordsize="23,92" path="m6842,287l6833,287,6837,295,6840,302,6844,317,6845,324,6845,342,6844,350,6840,365,6837,373,6833,380,6842,380,6857,329,6856,324,6844,291,6842,287e" filled="t" fillcolor="#A1A1A4" stroked="f">
                <v:path arrowok="t"/>
                <v:fill/>
              </v:shape>
            </v:group>
            <v:group style="position:absolute;left:6690;top:95;width:136;height:138" coordorigin="6690,95" coordsize="136,138">
              <v:shape style="position:absolute;left:6690;top:95;width:136;height:138" coordorigin="6690,95" coordsize="136,138" path="m6757,95l6735,99,6715,109,6700,125,6690,144,6691,172,6698,195,6709,213,6723,226,6741,233,6768,231,6790,224,6807,212,6809,210,6764,210,6740,206,6722,193,6713,175,6717,150,6728,132,6745,122,6757,120,6808,120,6802,113,6786,102,6766,96,6757,95e" filled="t" fillcolor="#A1A1A4" stroked="f">
                <v:path arrowok="t"/>
                <v:fill/>
              </v:shape>
              <v:shape style="position:absolute;left:6690;top:95;width:136;height:138" coordorigin="6690,95" coordsize="136,138" path="m6808,120l6757,120,6778,126,6794,141,6802,161,6797,185,6784,201,6764,210,6809,210,6819,196,6826,178,6823,152,6815,130,6808,120e" filled="t" fillcolor="#A1A1A4" stroked="f">
                <v:path arrowok="t"/>
                <v:fill/>
              </v:shape>
            </v:group>
            <v:group style="position:absolute;left:7763;top:185;width:115;height:115" coordorigin="7763,185" coordsize="115,115">
              <v:shape style="position:absolute;left:7763;top:185;width:115;height:115" coordorigin="7763,185" coordsize="115,115" path="m7817,185l7796,191,7779,203,7767,222,7763,244,7768,266,7780,284,7798,296,7820,300,7825,300,7846,294,7862,281,7874,262,7878,239,7872,218,7859,201,7841,190,7817,185e" filled="t" fillcolor="#717073" stroked="f">
                <v:path arrowok="t"/>
                <v:fill/>
              </v:shape>
            </v:group>
            <v:group style="position:absolute;left:7753;top:173;width:136;height:138" coordorigin="7753,173" coordsize="136,138">
              <v:shape style="position:absolute;left:7753;top:173;width:136;height:138" coordorigin="7753,173" coordsize="136,138" path="m7820,173l7798,176,7779,187,7763,202,7753,222,7755,250,7761,273,7772,291,7787,303,7804,311,7831,309,7853,301,7871,289,7872,287,7828,287,7803,283,7785,271,7776,253,7780,227,7791,209,7808,199,7820,198,7871,198,7866,191,7849,179,7830,173,7820,173e" filled="t" fillcolor="#F26522" stroked="f">
                <v:path arrowok="t"/>
                <v:fill/>
              </v:shape>
              <v:shape style="position:absolute;left:7753;top:173;width:136;height:138" coordorigin="7753,173" coordsize="136,138" path="m7871,198l7820,198,7842,203,7858,218,7865,239,7860,262,7847,279,7828,287,7872,287,7883,274,7889,255,7887,229,7878,208,7871,198e" filled="t" fillcolor="#F26522" stroked="f">
                <v:path arrowok="t"/>
                <v:fill/>
              </v:shape>
            </v:group>
            <v:group style="position:absolute;left:9890;top:150;width:115;height:115" coordorigin="9890,150" coordsize="115,115">
              <v:shape style="position:absolute;left:9890;top:150;width:115;height:115" coordorigin="9890,150" coordsize="115,115" path="m9944,150l9923,156,9906,168,9894,187,9890,209,9895,231,9907,249,9925,261,9947,265,9952,265,9972,259,9989,246,10000,228,10004,204,9999,183,9986,166,9967,155,9944,150e" filled="t" fillcolor="#717073" stroked="f">
                <v:path arrowok="t"/>
                <v:fill/>
              </v:shape>
            </v:group>
            <v:group style="position:absolute;left:9880;top:138;width:136;height:138" coordorigin="9880,138" coordsize="136,138">
              <v:shape style="position:absolute;left:9880;top:138;width:136;height:138" coordorigin="9880,138" coordsize="136,138" path="m9947,138l9925,142,9905,152,9890,167,9880,187,9882,215,9888,238,9899,256,9913,269,9931,276,9958,274,9980,267,9997,255,9999,252,9955,252,9930,248,9912,236,9903,218,9907,192,9918,174,9935,165,9947,163,9998,163,9992,156,9976,144,9956,139,9947,138e" filled="t" fillcolor="#F26522" stroked="f">
                <v:path arrowok="t"/>
                <v:fill/>
              </v:shape>
              <v:shape style="position:absolute;left:9880;top:138;width:136;height:138" coordorigin="9880,138" coordsize="136,138" path="m9998,163l9947,163,9969,168,9985,183,9992,204,9987,227,9974,244,9955,252,9999,252,10009,239,10016,220,10013,194,10005,173,9998,163e" filled="t" fillcolor="#F26522" stroked="f">
                <v:path arrowok="t"/>
                <v:fill/>
              </v:shape>
            </v:group>
            <v:group style="position:absolute;left:9818;top:9;width:23;height:92" coordorigin="9818,9" coordsize="23,92">
              <v:shape style="position:absolute;left:9818;top:9;width:23;height:92" coordorigin="9818,9" coordsize="23,92" path="m9841,9l9832,9,9827,16,9824,23,9819,39,9818,46,9818,59,9818,64,9832,101,9841,101,9837,94,9834,86,9830,71,9829,64,9829,46,9830,38,9834,23,9837,16,9841,9e" filled="t" fillcolor="#F26522" stroked="f">
                <v:path arrowok="t"/>
                <v:fill/>
              </v:shape>
            </v:group>
            <v:group style="position:absolute;left:9845;top:31;width:30;height:51" coordorigin="9845,31" coordsize="30,51">
              <v:shape style="position:absolute;left:9845;top:31;width:30;height:51" coordorigin="9845,31" coordsize="30,51" path="m9875,61l9865,61,9865,82,9875,82,9875,61e" filled="t" fillcolor="#F26522" stroked="f">
                <v:path arrowok="t"/>
                <v:fill/>
              </v:shape>
              <v:shape style="position:absolute;left:9845;top:31;width:30;height:51" coordorigin="9845,31" coordsize="30,51" path="m9895,51l9845,51,9845,61,9895,61,9895,51e" filled="t" fillcolor="#F26522" stroked="f">
                <v:path arrowok="t"/>
                <v:fill/>
              </v:shape>
              <v:shape style="position:absolute;left:9845;top:31;width:30;height:51" coordorigin="9845,31" coordsize="30,51" path="m9875,31l9865,31,9865,51,9875,51,9875,31e" filled="t" fillcolor="#F26522" stroked="f">
                <v:path arrowok="t"/>
                <v:fill/>
              </v:shape>
            </v:group>
            <v:group style="position:absolute;left:9903;top:10;width:49;height:73" coordorigin="9903,10" coordsize="49,73">
              <v:shape style="position:absolute;left:9903;top:10;width:49;height:73" coordorigin="9903,10" coordsize="49,73" path="m9914,59l9903,59,9903,63,9917,81,9920,82,9923,83,9930,83,9948,74,9923,74,9919,72,9915,66,9914,63,9914,59e" filled="t" fillcolor="#F26522" stroked="f">
                <v:path arrowok="t"/>
                <v:fill/>
              </v:shape>
              <v:shape style="position:absolute;left:9903;top:10;width:49;height:73" coordorigin="9903,10" coordsize="49,73" path="m9947,20l9930,20,9933,21,9937,24,9937,26,9937,32,9937,34,9922,41,9922,49,9927,49,9931,50,9940,58,9940,65,9939,68,9934,72,9931,74,9948,74,9948,73,9951,68,9952,66,9952,57,9951,53,9946,47,9943,45,9939,44,9939,44,9943,43,9945,41,9948,36,9949,32,9949,26,9948,23,9947,20e" filled="t" fillcolor="#F26522" stroked="f">
                <v:path arrowok="t"/>
                <v:fill/>
              </v:shape>
              <v:shape style="position:absolute;left:9903;top:10;width:49;height:73" coordorigin="9903,10" coordsize="49,73" path="m9930,10l9924,10,9920,11,9904,34,9915,34,9916,30,9916,27,9925,20,9947,20,9946,18,9944,16,9940,13,9938,12,9932,11,9930,10e" filled="t" fillcolor="#F26522" stroked="f">
                <v:path arrowok="t"/>
                <v:fill/>
              </v:shape>
            </v:group>
            <v:group style="position:absolute;left:9963;top:9;width:83;height:75" coordorigin="9963,9" coordsize="83,75">
              <v:shape style="position:absolute;left:9963;top:9;width:83;height:75" coordorigin="9963,9" coordsize="83,75" path="m10027,9l10019,9,9981,84,9988,84,10027,9e" filled="t" fillcolor="#F26522" stroked="f">
                <v:path arrowok="t"/>
                <v:fill/>
              </v:shape>
              <v:shape style="position:absolute;left:9963;top:9;width:83;height:75" coordorigin="9963,9" coordsize="83,75" path="m10032,43l10026,43,10024,44,10013,60,10013,67,10026,83,10032,83,10035,82,10039,80,10041,79,10042,77,10028,77,10026,76,10022,60,10022,57,10028,50,10042,50,10040,47,10039,46,10035,44,10032,43e" filled="t" fillcolor="#F26522" stroked="f">
                <v:path arrowok="t"/>
                <v:fill/>
              </v:shape>
              <v:shape style="position:absolute;left:9963;top:9;width:83;height:75" coordorigin="9963,9" coordsize="83,75" path="m10042,50l10031,50,10032,50,10034,52,10037,60,10037,67,10030,77,10042,77,10046,60,10045,58,10044,53,10043,51,10042,50e" filled="t" fillcolor="#F26522" stroked="f">
                <v:path arrowok="t"/>
                <v:fill/>
              </v:shape>
              <v:shape style="position:absolute;left:9963;top:9;width:83;height:75" coordorigin="9963,9" coordsize="83,75" path="m9982,10l9977,10,9974,11,9963,34,9963,35,9976,50,9982,50,9985,49,9989,47,9991,46,9993,44,9978,44,9977,43,9972,34,9972,25,9978,17,9993,17,9991,14,9989,13,9985,11,9982,10e" filled="t" fillcolor="#F26522" stroked="f">
                <v:path arrowok="t"/>
                <v:fill/>
              </v:shape>
              <v:shape style="position:absolute;left:9963;top:9;width:83;height:75" coordorigin="9963,9" coordsize="83,75" path="m9993,17l9981,17,9982,17,9983,18,9987,34,9986,37,9986,38,9985,40,9985,41,9984,42,9982,43,9981,44,9993,44,9996,27,9996,25,9994,20,9993,18,9993,17e" filled="t" fillcolor="#F26522" stroked="f">
                <v:path arrowok="t"/>
                <v:fill/>
              </v:shape>
            </v:group>
            <v:group style="position:absolute;left:10053;top:9;width:23;height:92" coordorigin="10053,9" coordsize="23,92">
              <v:shape style="position:absolute;left:10053;top:9;width:23;height:92" coordorigin="10053,9" coordsize="23,92" path="m10062,9l10053,9,10057,16,10060,23,10064,38,10065,45,10065,63,10064,71,10060,86,10057,94,10053,101,10062,101,10076,50,10076,45,10064,12,10062,9e" filled="t" fillcolor="#F26522" stroked="f">
                <v:path arrowok="t"/>
                <v:fill/>
              </v:shape>
            </v:group>
            <v:group style="position:absolute;left:1967;top:-223;width:8511;height:2" coordorigin="1967,-223" coordsize="8511,2">
              <v:shape style="position:absolute;left:1967;top:-223;width:8511;height:2" coordorigin="1967,-223" coordsize="8511,0" path="m10478,-223l1967,-223e" filled="f" stroked="t" strokeweight=".25pt" strokecolor="#A1A1A4">
                <v:path arrowok="t"/>
              </v:shape>
            </v:group>
            <v:group style="position:absolute;left:2448;top:-204;width:115;height:115" coordorigin="2448,-204" coordsize="115,115">
              <v:shape style="position:absolute;left:2448;top:-204;width:115;height:115" coordorigin="2448,-204" coordsize="115,115" path="m2502,-204l2481,-199,2464,-186,2452,-167,2448,-145,2453,-123,2465,-105,2483,-93,2505,-89,2510,-89,2530,-95,2547,-108,2558,-127,2562,-150,2557,-171,2544,-188,2525,-200,2502,-204e" filled="t" fillcolor="#717073" stroked="f">
                <v:path arrowok="t"/>
                <v:fill/>
              </v:shape>
            </v:group>
            <v:group style="position:absolute;left:2438;top:-216;width:136;height:138" coordorigin="2438,-216" coordsize="136,138">
              <v:shape style="position:absolute;left:2438;top:-216;width:136;height:138" coordorigin="2438,-216" coordsize="136,138" path="m2505,-216l2483,-213,2463,-203,2448,-187,2438,-168,2440,-139,2446,-116,2457,-98,2471,-86,2489,-78,2516,-80,2538,-88,2555,-100,2557,-102,2513,-102,2488,-106,2470,-118,2461,-136,2465,-162,2476,-180,2493,-190,2505,-191,2556,-191,2550,-198,2534,-210,2514,-216,2505,-216e" filled="t" fillcolor="#009B7A" stroked="f">
                <v:path arrowok="t"/>
                <v:fill/>
              </v:shape>
              <v:shape style="position:absolute;left:2438;top:-216;width:136;height:138" coordorigin="2438,-216" coordsize="136,138" path="m2556,-191l2505,-191,2527,-186,2543,-171,2550,-151,2545,-127,2532,-110,2513,-102,2557,-102,2567,-115,2574,-134,2571,-160,2563,-182,2556,-191e" filled="t" fillcolor="#009B7A" stroked="f">
                <v:path arrowok="t"/>
                <v:fill/>
              </v:shape>
            </v:group>
            <v:group style="position:absolute;left:2376;top:-44;width:23;height:92" coordorigin="2376,-44" coordsize="23,92">
              <v:shape style="position:absolute;left:2376;top:-44;width:23;height:92" coordorigin="2376,-44" coordsize="23,92" path="m2399,-44l2390,-44,2385,-37,2382,-29,2377,-14,2376,-6,2376,7,2376,12,2390,48,2399,48,2395,41,2392,34,2388,19,2387,12,2387,-6,2388,-14,2392,-29,2395,-37,2399,-44e" filled="t" fillcolor="#009B7A" stroked="f">
                <v:path arrowok="t"/>
                <v:fill/>
              </v:shape>
            </v:group>
            <v:group style="position:absolute;left:2403;top:-21;width:30;height:51" coordorigin="2403,-21" coordsize="30,51">
              <v:shape style="position:absolute;left:2403;top:-21;width:30;height:51" coordorigin="2403,-21" coordsize="30,51" path="m2433,9l2423,9,2423,29,2433,29,2433,9e" filled="t" fillcolor="#009B7A" stroked="f">
                <v:path arrowok="t"/>
                <v:fill/>
              </v:shape>
              <v:shape style="position:absolute;left:2403;top:-21;width:30;height:51" coordorigin="2403,-21" coordsize="30,51" path="m2453,-1l2403,-1,2403,9,2453,9,2453,-1e" filled="t" fillcolor="#009B7A" stroked="f">
                <v:path arrowok="t"/>
                <v:fill/>
              </v:shape>
              <v:shape style="position:absolute;left:2403;top:-21;width:30;height:51" coordorigin="2403,-21" coordsize="30,51" path="m2433,-21l2423,-21,2423,-1,2433,-1,2433,-21e" filled="t" fillcolor="#009B7A" stroked="f">
                <v:path arrowok="t"/>
                <v:fill/>
              </v:shape>
            </v:group>
            <v:group style="position:absolute;left:2461;top:-42;width:49;height:73" coordorigin="2461,-42" coordsize="49,73">
              <v:shape style="position:absolute;left:2461;top:-42;width:49;height:73" coordorigin="2461,-42" coordsize="49,73" path="m2472,6l2461,6,2461,11,2461,13,2464,19,2465,22,2467,24,2469,26,2472,28,2478,30,2481,31,2488,31,2506,21,2481,21,2477,20,2473,14,2472,11,2472,6e" filled="t" fillcolor="#009B7A" stroked="f">
                <v:path arrowok="t"/>
                <v:fill/>
              </v:shape>
              <v:shape style="position:absolute;left:2461;top:-42;width:49;height:73" coordorigin="2461,-42" coordsize="49,73" path="m2504,-33l2488,-33,2491,-32,2495,-28,2495,-26,2495,-20,2495,-19,2480,-12,2480,-3,2485,-3,2489,-3,2498,6,2498,13,2497,16,2495,18,2492,20,2489,21,2506,21,2506,21,2509,16,2510,13,2510,5,2509,1,2504,-5,2501,-7,2497,-8,2497,-8,2501,-10,2503,-11,2506,-17,2507,-20,2507,-27,2506,-29,2504,-33e" filled="t" fillcolor="#009B7A" stroked="f">
                <v:path arrowok="t"/>
                <v:fill/>
              </v:shape>
              <v:shape style="position:absolute;left:2461;top:-42;width:49;height:73" coordorigin="2461,-42" coordsize="49,73" path="m2488,-42l2482,-42,2478,-41,2462,-18,2473,-18,2474,-22,2474,-25,2483,-33,2504,-33,2504,-34,2502,-36,2498,-39,2496,-40,2490,-42,2488,-42e" filled="t" fillcolor="#009B7A" stroked="f">
                <v:path arrowok="t"/>
                <v:fill/>
              </v:shape>
            </v:group>
            <v:group style="position:absolute;left:2521;top:-43;width:83;height:75" coordorigin="2521,-43" coordsize="83,75">
              <v:shape style="position:absolute;left:2521;top:-43;width:83;height:75" coordorigin="2521,-43" coordsize="83,75" path="m2585,-43l2577,-43,2539,32,2546,32,2585,-43e" filled="t" fillcolor="#009B7A" stroked="f">
                <v:path arrowok="t"/>
                <v:fill/>
              </v:shape>
              <v:shape style="position:absolute;left:2521;top:-43;width:83;height:75" coordorigin="2521,-43" coordsize="83,75" path="m2590,-9l2584,-9,2582,-9,2571,8,2571,14,2584,31,2590,31,2600,24,2586,24,2584,24,2580,16,2580,14,2586,-3,2600,-3,2598,-5,2597,-6,2593,-9,2590,-9e" filled="t" fillcolor="#009B7A" stroked="f">
                <v:path arrowok="t"/>
                <v:fill/>
              </v:shape>
              <v:shape style="position:absolute;left:2521;top:-43;width:83;height:75" coordorigin="2521,-43" coordsize="83,75" path="m2600,-3l2589,-3,2590,-2,2592,-1,2593,0,2594,3,2594,4,2595,8,2595,14,2588,24,2600,24,2604,8,2603,6,2602,1,2601,-1,2600,-3e" filled="t" fillcolor="#009B7A" stroked="f">
                <v:path arrowok="t"/>
                <v:fill/>
              </v:shape>
              <v:shape style="position:absolute;left:2521;top:-43;width:83;height:75" coordorigin="2521,-43" coordsize="83,75" path="m2540,-42l2535,-42,2532,-42,2521,-19,2521,-17,2534,-2,2540,-2,2543,-3,2547,-5,2549,-6,2551,-9,2536,-9,2535,-9,2530,-19,2530,-27,2536,-36,2550,-36,2549,-38,2547,-39,2543,-42,2540,-42e" filled="t" fillcolor="#009B7A" stroked="f">
                <v:path arrowok="t"/>
                <v:fill/>
              </v:shape>
              <v:shape style="position:absolute;left:2521;top:-43;width:83;height:75" coordorigin="2521,-43" coordsize="83,75" path="m2550,-36l2539,-36,2540,-35,2542,-34,2543,-33,2543,-31,2544,-30,2544,-29,2545,-27,2545,-19,2544,-15,2544,-14,2543,-13,2543,-11,2542,-11,2540,-9,2539,-9,2551,-9,2554,-25,2554,-27,2552,-32,2551,-34,2550,-36e" filled="t" fillcolor="#009B7A" stroked="f">
                <v:path arrowok="t"/>
                <v:fill/>
              </v:shape>
            </v:group>
            <v:group style="position:absolute;left:2611;top:-44;width:23;height:92" coordorigin="2611,-44" coordsize="23,92">
              <v:shape style="position:absolute;left:2611;top:-44;width:23;height:92" coordorigin="2611,-44" coordsize="23,92" path="m2620,-44l2611,-44,2615,-37,2618,-29,2622,-14,2623,-7,2623,11,2622,19,2618,34,2615,41,2611,48,2620,48,2634,-2,2634,-7,2622,-41,2620,-44e" filled="t" fillcolor="#009B7A" stroked="f">
                <v:path arrowok="t"/>
                <v:fill/>
              </v:shape>
            </v:group>
            <v:group style="position:absolute;left:1974;top:553;width:8504;height:2" coordorigin="1974,553" coordsize="8504,2">
              <v:shape style="position:absolute;left:1974;top:553;width:8504;height:2" coordorigin="1974,553" coordsize="8504,0" path="m10478,553l1974,553e" filled="f" stroked="t" strokeweight=".25pt" strokecolor="#A1A1A4">
                <v:path arrowok="t"/>
              </v:shape>
            </v:group>
            <v:group style="position:absolute;left:3037;top:-292;width:2;height:897" coordorigin="3037,-292" coordsize="2,897">
              <v:shape style="position:absolute;left:3037;top:-292;width:2;height:897" coordorigin="3037,-292" coordsize="0,897" path="m3037,-292l3037,605e" filled="f" stroked="t" strokeweight=".25pt" strokecolor="#D7D4D7">
                <v:path arrowok="t"/>
              </v:shape>
            </v:group>
            <v:group style="position:absolute;left:4100;top:-292;width:2;height:897" coordorigin="4100,-292" coordsize="2,897">
              <v:shape style="position:absolute;left:4100;top:-292;width:2;height:897" coordorigin="4100,-292" coordsize="0,897" path="m4100,-292l4100,605e" filled="f" stroked="t" strokeweight=".25pt" strokecolor="#D7D4D7">
                <v:path arrowok="t"/>
              </v:shape>
            </v:group>
            <v:group style="position:absolute;left:5163;top:-292;width:2;height:897" coordorigin="5163,-292" coordsize="2,897">
              <v:shape style="position:absolute;left:5163;top:-292;width:2;height:897" coordorigin="5163,-292" coordsize="0,897" path="m5163,-292l5163,605e" filled="f" stroked="t" strokeweight=".25pt" strokecolor="#D7D4D7">
                <v:path arrowok="t"/>
              </v:shape>
            </v:group>
            <v:group style="position:absolute;left:6226;top:-283;width:2;height:897" coordorigin="6226,-283" coordsize="2,897">
              <v:shape style="position:absolute;left:6226;top:-283;width:2;height:897" coordorigin="6226,-283" coordsize="0,897" path="m6226,-283l6226,614e" filled="f" stroked="t" strokeweight=".25pt" strokecolor="#D7D4D7">
                <v:path arrowok="t"/>
              </v:shape>
            </v:group>
            <v:group style="position:absolute;left:7289;top:-292;width:2;height:897" coordorigin="7289,-292" coordsize="2,897">
              <v:shape style="position:absolute;left:7289;top:-292;width:2;height:897" coordorigin="7289,-292" coordsize="0,897" path="m7289,-292l7289,605e" filled="f" stroked="t" strokeweight=".25pt" strokecolor="#D7D4D7">
                <v:path arrowok="t"/>
              </v:shape>
            </v:group>
            <v:group style="position:absolute;left:8352;top:-292;width:2;height:897" coordorigin="8352,-292" coordsize="2,897">
              <v:shape style="position:absolute;left:8352;top:-292;width:2;height:897" coordorigin="8352,-292" coordsize="0,897" path="m8352,-292l8352,605e" filled="f" stroked="t" strokeweight=".25pt" strokecolor="#D7D4D7">
                <v:path arrowok="t"/>
              </v:shape>
            </v:group>
            <v:group style="position:absolute;left:9415;top:-292;width:2;height:897" coordorigin="9415,-292" coordsize="2,897">
              <v:shape style="position:absolute;left:9415;top:-292;width:2;height:897" coordorigin="9415,-292" coordsize="0,897" path="m9415,-292l9415,605e" filled="f" stroked="t" strokeweight=".25pt" strokecolor="#D7D4D7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40.700653pt;margin-top:12.56750pt;width:20.222939pt;height:7.150563pt;mso-position-horizontal-relative:page;mso-position-vertical-relative:paragraph;z-index:-3203" coordorigin="8814,251" coordsize="404,143">
            <v:group style="position:absolute;left:8826;top:266;width:115;height:115" coordorigin="8826,266" coordsize="115,115">
              <v:shape style="position:absolute;left:8826;top:266;width:115;height:115" coordorigin="8826,266" coordsize="115,115" path="m8880,266l8859,272,8842,284,8830,303,8826,325,8831,347,8843,365,8861,377,8883,381,8888,381,8909,375,8925,362,8937,344,8941,320,8935,299,8922,282,8904,271,8880,266e" filled="t" fillcolor="#717073" stroked="f">
                <v:path arrowok="t"/>
                <v:fill/>
              </v:shape>
            </v:group>
            <v:group style="position:absolute;left:8817;top:254;width:136;height:138" coordorigin="8817,254" coordsize="136,138">
              <v:shape style="position:absolute;left:8817;top:254;width:136;height:138" coordorigin="8817,254" coordsize="136,138" path="m8883,254l8861,257,8842,268,8826,283,8817,303,8818,331,8824,354,8835,372,8850,385,8867,392,8894,390,8916,382,8934,370,8935,368,8891,368,8866,364,8849,352,8839,334,8843,308,8854,290,8871,280,8883,279,8934,279,8929,272,8912,260,8893,254,8883,254e" filled="t" fillcolor="#F26522" stroked="f">
                <v:path arrowok="t"/>
                <v:fill/>
              </v:shape>
              <v:shape style="position:absolute;left:8817;top:254;width:136;height:138" coordorigin="8817,254" coordsize="136,138" path="m8934,279l8883,279,8905,284,8921,299,8928,320,8923,343,8910,360,8891,368,8935,368,8946,355,8952,336,8950,310,8941,289,8934,279e" filled="t" fillcolor="#F26522" stroked="f">
                <v:path arrowok="t"/>
                <v:fill/>
              </v:shape>
            </v:group>
            <v:group style="position:absolute;left:8978;top:282;width:23;height:92" coordorigin="8978,282" coordsize="23,92">
              <v:shape style="position:absolute;left:8978;top:282;width:23;height:92" coordorigin="8978,282" coordsize="23,92" path="m9002,282l8992,282,8988,289,8984,296,8979,312,8978,319,8978,332,8978,337,8992,374,9002,374,8997,367,8994,359,8990,344,8989,337,8989,319,8990,311,8995,296,8998,289,9002,282e" filled="t" fillcolor="#F26522" stroked="f">
                <v:path arrowok="t"/>
                <v:fill/>
              </v:shape>
            </v:group>
            <v:group style="position:absolute;left:9006;top:322;width:29;height:11" coordorigin="9006,322" coordsize="29,11">
              <v:shape style="position:absolute;left:9006;top:322;width:29;height:11" coordorigin="9006,322" coordsize="29,11" path="m9006,327l9034,327e" filled="f" stroked="t" strokeweight=".639pt" strokecolor="#F26522">
                <v:path arrowok="t"/>
              </v:shape>
            </v:group>
            <v:group style="position:absolute;left:9045;top:285;width:29;height:70" coordorigin="9045,285" coordsize="29,70">
              <v:shape style="position:absolute;left:9045;top:285;width:29;height:70" coordorigin="9045,285" coordsize="29,70" path="m9074,285l9065,285,9064,287,9063,289,9047,296,9045,296,9045,305,9062,305,9062,355,9074,355,9074,285e" filled="t" fillcolor="#F26522" stroked="f">
                <v:path arrowok="t"/>
                <v:fill/>
              </v:shape>
            </v:group>
            <v:group style="position:absolute;left:9103;top:282;width:83;height:75" coordorigin="9103,282" coordsize="83,75">
              <v:shape style="position:absolute;left:9103;top:282;width:83;height:75" coordorigin="9103,282" coordsize="83,75" path="m9166,282l9159,282,9120,357,9128,357,9166,282e" filled="t" fillcolor="#F26522" stroked="f">
                <v:path arrowok="t"/>
                <v:fill/>
              </v:shape>
              <v:shape style="position:absolute;left:9103;top:282;width:83;height:75" coordorigin="9103,282" coordsize="83,75" path="m9172,316l9166,316,9163,317,9152,333,9152,340,9166,356,9172,356,9174,355,9178,353,9180,352,9182,350,9167,350,9166,349,9161,333,9162,330,9167,323,9182,323,9180,320,9178,319,9174,317,9172,316e" filled="t" fillcolor="#F26522" stroked="f">
                <v:path arrowok="t"/>
                <v:fill/>
              </v:shape>
              <v:shape style="position:absolute;left:9103;top:282;width:83;height:75" coordorigin="9103,282" coordsize="83,75" path="m9182,323l9170,323,9171,323,9173,325,9176,333,9176,340,9170,350,9182,350,9185,333,9185,331,9184,326,9183,324,9182,323e" filled="t" fillcolor="#F26522" stroked="f">
                <v:path arrowok="t"/>
                <v:fill/>
              </v:shape>
              <v:shape style="position:absolute;left:9103;top:282;width:83;height:75" coordorigin="9103,282" coordsize="83,75" path="m9122,283l9116,283,9114,284,9103,307,9103,308,9116,323,9122,323,9124,322,9129,320,9130,319,9132,317,9117,317,9116,316,9111,307,9112,298,9117,290,9132,290,9130,287,9128,286,9124,284,9122,283e" filled="t" fillcolor="#F26522" stroked="f">
                <v:path arrowok="t"/>
                <v:fill/>
              </v:shape>
              <v:shape style="position:absolute;left:9103;top:282;width:83;height:75" coordorigin="9103,282" coordsize="83,75" path="m9132,290l9120,290,9122,290,9123,291,9126,307,9126,310,9125,311,9125,313,9124,314,9123,315,9121,316,9120,317,9132,317,9135,300,9135,298,9134,293,9133,291,9132,290e" filled="t" fillcolor="#F26522" stroked="f">
                <v:path arrowok="t"/>
                <v:fill/>
              </v:shape>
            </v:group>
            <v:group style="position:absolute;left:9192;top:282;width:23;height:92" coordorigin="9192,282" coordsize="23,92">
              <v:shape style="position:absolute;left:9192;top:282;width:23;height:92" coordorigin="9192,282" coordsize="23,92" path="m9202,282l9192,282,9197,289,9200,296,9204,311,9205,318,9205,336,9204,344,9199,359,9196,367,9192,374,9202,374,9216,323,9216,318,9204,285,9202,282e" filled="t" fillcolor="#F26522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45.530003pt;margin-top:40.724716pt;width:514.687899pt;height:.1pt;mso-position-horizontal-relative:page;mso-position-vertical-relative:paragraph;z-index:-3199" coordorigin="911,814" coordsize="10294,2">
            <v:shape style="position:absolute;left:911;top:814;width:10294;height:2" coordorigin="911,814" coordsize="10294,0" path="m911,814l11204,814e" filled="f" stroked="t" strokeweight=".250011pt" strokecolor="#D7D4D7">
              <v:path arrowok="t"/>
            </v:shape>
          </v:group>
          <w10:wrap type="none"/>
        </w:pict>
      </w:r>
      <w:r>
        <w:rPr/>
        <w:pict>
          <v:group style="position:absolute;margin-left:46.60220pt;margin-top:2.7681pt;width:27.469pt;height:7.73pt;mso-position-horizontal-relative:page;mso-position-vertical-relative:paragraph;z-index:-3191" coordorigin="932,55" coordsize="549,155">
            <v:group style="position:absolute;left:935;top:61;width:115;height:143" coordorigin="935,61" coordsize="115,143">
              <v:shape style="position:absolute;left:935;top:61;width:115;height:143" coordorigin="935,61" coordsize="115,143" path="m960,61l935,61,935,204,960,204,960,140,1050,140,1050,118,960,118,960,61e" filled="t" fillcolor="#005DAA" stroked="f">
                <v:path arrowok="t"/>
                <v:fill/>
              </v:shape>
              <v:shape style="position:absolute;left:935;top:61;width:115;height:143" coordorigin="935,61" coordsize="115,143" path="m1050,140l1025,140,1025,204,1050,204,1050,140e" filled="t" fillcolor="#005DAA" stroked="f">
                <v:path arrowok="t"/>
                <v:fill/>
              </v:shape>
              <v:shape style="position:absolute;left:935;top:61;width:115;height:143" coordorigin="935,61" coordsize="115,143" path="m1050,61l1025,61,1025,118,1050,118,1050,61e" filled="t" fillcolor="#005DAA" stroked="f">
                <v:path arrowok="t"/>
                <v:fill/>
              </v:shape>
            </v:group>
            <v:group style="position:absolute;left:1080;top:61;width:112;height:143" coordorigin="1080,61" coordsize="112,143">
              <v:shape style="position:absolute;left:1080;top:61;width:112;height:143" coordorigin="1080,61" coordsize="112,143" path="m1153,61l1080,61,1080,204,1105,204,1105,149,1153,149,1186,129,1105,129,1105,82,1186,82,1186,81,1179,72,1174,69,1161,63,1153,61e" filled="t" fillcolor="#005DAA" stroked="f">
                <v:path arrowok="t"/>
                <v:fill/>
              </v:shape>
              <v:shape style="position:absolute;left:1080;top:61;width:112;height:143" coordorigin="1080,61" coordsize="112,143" path="m1186,82l1145,82,1148,82,1154,83,1166,101,1166,110,1144,129,1186,129,1188,125,1191,115,1191,110,1191,101,1191,96,1188,86,1186,82e" filled="t" fillcolor="#005DAA" stroked="f">
                <v:path arrowok="t"/>
                <v:fill/>
              </v:shape>
            </v:group>
            <v:group style="position:absolute;left:1212;top:61;width:115;height:143" coordorigin="1212,61" coordsize="115,143">
              <v:shape style="position:absolute;left:1212;top:61;width:115;height:143" coordorigin="1212,61" coordsize="115,143" path="m1237,61l1212,61,1212,204,1237,204,1237,140,1327,140,1327,118,1237,118,1237,61e" filled="t" fillcolor="#005DAA" stroked="f">
                <v:path arrowok="t"/>
                <v:fill/>
              </v:shape>
              <v:shape style="position:absolute;left:1212;top:61;width:115;height:143" coordorigin="1212,61" coordsize="115,143" path="m1327,140l1302,140,1302,204,1327,204,1327,140e" filled="t" fillcolor="#005DAA" stroked="f">
                <v:path arrowok="t"/>
                <v:fill/>
              </v:shape>
              <v:shape style="position:absolute;left:1212;top:61;width:115;height:143" coordorigin="1212,61" coordsize="115,143" path="m1327,61l1302,61,1302,118,1327,118,1327,61e" filled="t" fillcolor="#005DAA" stroked="f">
                <v:path arrowok="t"/>
                <v:fill/>
              </v:shape>
            </v:group>
            <v:group style="position:absolute;left:1350;top:58;width:129;height:150" coordorigin="1350,58" coordsize="129,150">
              <v:shape style="position:absolute;left:1350;top:58;width:129;height:150" coordorigin="1350,58" coordsize="129,150" path="m1426,58l1407,58,1398,60,1351,113,1350,123,1350,143,1381,198,1407,207,1427,207,1435,206,1449,200,1455,196,1465,187,1411,187,1404,186,1375,139,1375,126,1411,78,1468,78,1465,75,1454,67,1448,63,1434,59,1426,58e" filled="t" fillcolor="#005DAA" stroked="f">
                <v:path arrowok="t"/>
                <v:fill/>
              </v:shape>
              <v:shape style="position:absolute;left:1350;top:58;width:129;height:150" coordorigin="1350,58" coordsize="129,150" path="m1479,150l1455,150,1454,155,1453,160,1424,187,1465,187,1466,186,1470,180,1477,166,1478,158,1479,150e" filled="t" fillcolor="#005DAA" stroked="f">
                <v:path arrowok="t"/>
                <v:fill/>
              </v:shape>
              <v:shape style="position:absolute;left:1350;top:58;width:129;height:150" coordorigin="1350,58" coordsize="129,150" path="m1468,78l1423,78,1428,79,1436,82,1454,107,1479,107,1478,99,1476,92,1469,80,1468,78e" filled="t" fillcolor="#005DAA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77.564598pt;margin-top:-14.7429pt;width:15.727725pt;height:6.21pt;mso-position-horizontal-relative:page;mso-position-vertical-relative:paragraph;z-index:-3189" coordorigin="1551,-295" coordsize="315,124">
            <v:group style="position:absolute;left:1554;top:-290;width:43;height:113" coordorigin="1554,-290" coordsize="43,113">
              <v:shape style="position:absolute;left:1554;top:-290;width:43;height:113" coordorigin="1554,-290" coordsize="43,113" path="m1597,-290l1587,-290,1586,-286,1584,-282,1558,-269,1554,-269,1554,-258,1583,-258,1583,-177,1597,-177,1597,-290e" filled="t" fillcolor="#A1A1A4" stroked="f">
                <v:path arrowok="t"/>
                <v:fill/>
              </v:shape>
            </v:group>
            <v:group style="position:absolute;left:1636;top:-290;width:75;height:115" coordorigin="1636,-290" coordsize="75,115">
              <v:shape style="position:absolute;left:1636;top:-290;width:75;height:115" coordorigin="1636,-290" coordsize="75,115" path="m1679,-290l1668,-290,1663,-289,1636,-223,1636,-215,1668,-175,1679,-175,1685,-176,1693,-179,1696,-181,1702,-187,1668,-187,1663,-188,1650,-223,1650,-245,1670,-278,1702,-278,1696,-284,1693,-286,1684,-289,1679,-290e" filled="t" fillcolor="#A1A1A4" stroked="f">
                <v:path arrowok="t"/>
                <v:fill/>
              </v:shape>
              <v:shape style="position:absolute;left:1636;top:-290;width:75;height:115" coordorigin="1636,-290" coordsize="75,115" path="m1702,-278l1677,-278,1681,-277,1686,-274,1697,-223,1696,-213,1679,-187,1702,-187,1711,-224,1711,-245,1702,-278,1702,-278e" filled="t" fillcolor="#A1A1A4" stroked="f">
                <v:path arrowok="t"/>
                <v:fill/>
              </v:shape>
            </v:group>
            <v:group style="position:absolute;left:1733;top:-292;width:130;height:119" coordorigin="1733,-292" coordsize="130,119">
              <v:shape style="position:absolute;left:1733;top:-292;width:130;height:119" coordorigin="1733,-292" coordsize="130,119" path="m1848,-292l1834,-292,1748,-173,1762,-173,1848,-292e" filled="t" fillcolor="#A1A1A4" stroked="f">
                <v:path arrowok="t"/>
                <v:fill/>
              </v:shape>
              <v:shape style="position:absolute;left:1733;top:-292;width:130;height:119" coordorigin="1733,-292" coordsize="130,119" path="m1843,-239l1833,-239,1829,-238,1812,-202,1812,-198,1833,-175,1842,-175,1846,-176,1853,-179,1855,-182,1857,-184,1834,-184,1832,-184,1824,-202,1824,-212,1835,-230,1857,-230,1856,-232,1853,-235,1847,-238,1843,-239e" filled="t" fillcolor="#A1A1A4" stroked="f">
                <v:path arrowok="t"/>
                <v:fill/>
              </v:shape>
              <v:shape style="position:absolute;left:1733;top:-292;width:130;height:119" coordorigin="1733,-292" coordsize="130,119" path="m1857,-230l1841,-230,1843,-229,1847,-226,1848,-224,1850,-220,1851,-217,1851,-212,1851,-202,1840,-184,1857,-184,1863,-212,1863,-215,1861,-223,1860,-227,1857,-230e" filled="t" fillcolor="#A1A1A4" stroked="f">
                <v:path arrowok="t"/>
                <v:fill/>
              </v:shape>
              <v:shape style="position:absolute;left:1733;top:-292;width:130;height:119" coordorigin="1733,-292" coordsize="130,119" path="m1764,-290l1754,-290,1750,-289,1733,-253,1733,-249,1754,-226,1763,-226,1767,-227,1774,-230,1776,-233,1778,-235,1755,-235,1753,-236,1745,-253,1745,-263,1756,-281,1778,-281,1777,-284,1774,-286,1768,-289,1764,-290e" filled="t" fillcolor="#A1A1A4" stroked="f">
                <v:path arrowok="t"/>
                <v:fill/>
              </v:shape>
              <v:shape style="position:absolute;left:1733;top:-292;width:130;height:119" coordorigin="1733,-292" coordsize="130,119" path="m1778,-281l1762,-281,1764,-281,1766,-279,1772,-263,1772,-253,1761,-235,1778,-235,1784,-263,1784,-267,1782,-274,1781,-278,1778,-281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73.920502pt;margin-top:24.335199pt;width:19.372825pt;height:6.21pt;mso-position-horizontal-relative:page;mso-position-vertical-relative:paragraph;z-index:-3188" coordorigin="1478,487" coordsize="387,124">
            <v:group style="position:absolute;left:1486;top:554;width:46;height:13" coordorigin="1486,554" coordsize="46,13">
              <v:shape style="position:absolute;left:1486;top:554;width:46;height:13" coordorigin="1486,554" coordsize="46,13" path="m1486,560l1532,560e" filled="f" stroked="t" strokeweight=".741pt" strokecolor="#A1A1A4">
                <v:path arrowok="t"/>
              </v:shape>
            </v:group>
            <v:group style="position:absolute;left:1554;top:491;width:43;height:113" coordorigin="1554,491" coordsize="43,113">
              <v:shape style="position:absolute;left:1554;top:491;width:43;height:113" coordorigin="1554,491" coordsize="43,113" path="m1597,491l1587,491,1586,496,1584,499,1558,513,1554,513,1554,524,1583,524,1583,605,1597,605,1597,491e" filled="t" fillcolor="#A1A1A4" stroked="f">
                <v:path arrowok="t"/>
                <v:fill/>
              </v:shape>
            </v:group>
            <v:group style="position:absolute;left:1636;top:491;width:75;height:115" coordorigin="1636,491" coordsize="75,115">
              <v:shape style="position:absolute;left:1636;top:491;width:75;height:115" coordorigin="1636,491" coordsize="75,115" path="m1679,491l1668,491,1663,492,1636,558,1636,567,1668,607,1679,607,1685,606,1693,602,1696,600,1702,595,1668,595,1663,593,1650,558,1650,536,1670,503,1702,503,1696,498,1693,496,1684,492,1679,491e" filled="t" fillcolor="#A1A1A4" stroked="f">
                <v:path arrowok="t"/>
                <v:fill/>
              </v:shape>
              <v:shape style="position:absolute;left:1636;top:491;width:75;height:115" coordorigin="1636,491" coordsize="75,115" path="m1702,503l1677,503,1681,504,1686,507,1697,558,1696,569,1679,595,1702,595,1711,558,1711,536,1702,504,1702,503e" filled="t" fillcolor="#A1A1A4" stroked="f">
                <v:path arrowok="t"/>
                <v:fill/>
              </v:shape>
            </v:group>
            <v:group style="position:absolute;left:1733;top:489;width:130;height:119" coordorigin="1733,489" coordsize="130,119">
              <v:shape style="position:absolute;left:1733;top:489;width:130;height:119" coordorigin="1733,489" coordsize="130,119" path="m1848,489l1834,489,1748,608,1762,608,1848,489e" filled="t" fillcolor="#A1A1A4" stroked="f">
                <v:path arrowok="t"/>
                <v:fill/>
              </v:shape>
              <v:shape style="position:absolute;left:1733;top:489;width:130;height:119" coordorigin="1733,489" coordsize="130,119" path="m1843,543l1833,543,1829,544,1812,580,1812,584,1833,607,1842,607,1846,606,1853,602,1855,600,1857,598,1834,598,1832,597,1824,580,1824,570,1835,551,1857,551,1856,549,1853,547,1847,543,1843,543e" filled="t" fillcolor="#A1A1A4" stroked="f">
                <v:path arrowok="t"/>
                <v:fill/>
              </v:shape>
              <v:shape style="position:absolute;left:1733;top:489;width:130;height:119" coordorigin="1733,489" coordsize="130,119" path="m1857,551l1841,551,1843,552,1847,555,1848,557,1850,562,1851,564,1851,570,1851,580,1840,598,1857,598,1863,570,1863,566,1861,558,1860,555,1857,551e" filled="t" fillcolor="#A1A1A4" stroked="f">
                <v:path arrowok="t"/>
                <v:fill/>
              </v:shape>
              <v:shape style="position:absolute;left:1733;top:489;width:130;height:119" coordorigin="1733,489" coordsize="130,119" path="m1764,491l1754,491,1750,492,1733,529,1733,532,1754,556,1763,556,1767,555,1774,551,1776,549,1778,547,1755,547,1753,546,1745,529,1745,519,1756,500,1778,500,1777,498,1774,496,1768,492,1764,491e" filled="t" fillcolor="#A1A1A4" stroked="f">
                <v:path arrowok="t"/>
                <v:fill/>
              </v:shape>
              <v:shape style="position:absolute;left:1733;top:489;width:130;height:119" coordorigin="1733,489" coordsize="130,119" path="m1778,500l1762,500,1764,501,1766,503,1772,519,1772,529,1761,547,1778,547,1784,519,1784,515,1782,507,1781,504,1778,500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81.658936pt;margin-top:4.2942pt;width:11.633387pt;height:6.21pt;mso-position-horizontal-relative:page;mso-position-vertical-relative:paragraph;z-index:-3187" coordorigin="1633,86" coordsize="233,124">
            <v:group style="position:absolute;left:1636;top:91;width:75;height:115" coordorigin="1636,91" coordsize="75,115">
              <v:shape style="position:absolute;left:1636;top:91;width:75;height:115" coordorigin="1636,91" coordsize="75,115" path="m1679,91l1668,91,1663,91,1636,157,1636,166,1668,206,1679,206,1685,205,1693,202,1696,199,1702,194,1668,194,1663,192,1650,157,1650,135,1670,103,1702,103,1696,97,1693,95,1684,91,1679,91e" filled="t" fillcolor="#A1A1A4" stroked="f">
                <v:path arrowok="t"/>
                <v:fill/>
              </v:shape>
              <v:shape style="position:absolute;left:1636;top:91;width:75;height:115" coordorigin="1636,91" coordsize="75,115" path="m1702,103l1677,103,1681,103,1686,106,1697,157,1696,168,1679,194,1702,194,1711,157,1711,135,1702,103,1702,103e" filled="t" fillcolor="#A1A1A4" stroked="f">
                <v:path arrowok="t"/>
                <v:fill/>
              </v:shape>
            </v:group>
            <v:group style="position:absolute;left:1733;top:89;width:130;height:119" coordorigin="1733,89" coordsize="130,119">
              <v:shape style="position:absolute;left:1733;top:89;width:130;height:119" coordorigin="1733,89" coordsize="130,119" path="m1848,89l1834,89,1748,207,1762,207,1848,89e" filled="t" fillcolor="#A1A1A4" stroked="f">
                <v:path arrowok="t"/>
                <v:fill/>
              </v:shape>
              <v:shape style="position:absolute;left:1733;top:89;width:130;height:119" coordorigin="1733,89" coordsize="130,119" path="m1843,142l1833,142,1829,143,1812,179,1812,183,1833,206,1842,206,1846,205,1853,201,1855,199,1857,197,1834,197,1832,196,1824,179,1824,169,1835,151,1857,151,1856,148,1853,146,1847,143,1843,142e" filled="t" fillcolor="#A1A1A4" stroked="f">
                <v:path arrowok="t"/>
                <v:fill/>
              </v:shape>
              <v:shape style="position:absolute;left:1733;top:89;width:130;height:119" coordorigin="1733,89" coordsize="130,119" path="m1857,151l1841,151,1843,151,1847,154,1848,156,1850,161,1851,164,1851,169,1851,179,1840,197,1857,197,1863,169,1863,165,1861,158,1860,154,1857,151e" filled="t" fillcolor="#A1A1A4" stroked="f">
                <v:path arrowok="t"/>
                <v:fill/>
              </v:shape>
              <v:shape style="position:absolute;left:1733;top:89;width:130;height:119" coordorigin="1733,89" coordsize="130,119" path="m1764,91l1754,91,1750,91,1733,128,1733,132,1754,155,1763,155,1767,154,1774,150,1776,148,1778,146,1755,146,1753,145,1745,128,1745,118,1756,99,1778,99,1777,97,1774,95,1768,91,1764,91e" filled="t" fillcolor="#A1A1A4" stroked="f">
                <v:path arrowok="t"/>
                <v:fill/>
              </v:shape>
              <v:shape style="position:absolute;left:1733;top:89;width:130;height:119" coordorigin="1733,89" coordsize="130,119" path="m1778,99l1762,99,1764,100,1766,102,1772,118,1772,128,1761,146,1778,146,1784,118,1784,114,1782,106,1781,103,1778,99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shape style="width:22.82407pt;height:18.75pt;mso-position-horizontal-relative:char;mso-position-vertical-relative:line" type="#_x0000_t75">
            <v:imagedata r:id="rId10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165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98.21640pt;margin-top:-14.4696pt;width:429.3038pt;height:52.158322pt;mso-position-horizontal-relative:page;mso-position-vertical-relative:paragraph;z-index:-3204" coordorigin="1964,-289" coordsize="8586,1043">
            <v:group style="position:absolute;left:1974;top:170;width:8569;height:2" coordorigin="1974,170" coordsize="8569,2">
              <v:shape style="position:absolute;left:1974;top:170;width:8569;height:2" coordorigin="1974,170" coordsize="8569,0" path="m10543,170l1974,170e" filled="f" stroked="t" strokeweight=".75pt" strokecolor="#717073">
                <v:path arrowok="t"/>
              </v:shape>
              <v:shape style="position:absolute;left:4478;top:-72;width:309;height:357" type="#_x0000_t75">
                <v:imagedata r:id="rId106" o:title=""/>
              </v:shape>
            </v:group>
            <v:group style="position:absolute;left:2376;top:217;width:23;height:92" coordorigin="2376,217" coordsize="23,92">
              <v:shape style="position:absolute;left:2376;top:217;width:23;height:92" coordorigin="2376,217" coordsize="23,92" path="m2399,217l2390,217,2385,224,2382,231,2377,247,2376,255,2376,268,2376,272,2390,309,2399,309,2395,302,2392,295,2388,279,2387,272,2387,255,2388,247,2392,231,2395,224,2399,217e" filled="t" fillcolor="#009B7A" stroked="f">
                <v:path arrowok="t"/>
                <v:fill/>
              </v:shape>
            </v:group>
            <v:group style="position:absolute;left:2403;top:239;width:30;height:51" coordorigin="2403,239" coordsize="30,51">
              <v:shape style="position:absolute;left:2403;top:239;width:30;height:51" coordorigin="2403,239" coordsize="30,51" path="m2433,270l2423,270,2423,290,2433,290,2433,270e" filled="t" fillcolor="#009B7A" stroked="f">
                <v:path arrowok="t"/>
                <v:fill/>
              </v:shape>
              <v:shape style="position:absolute;left:2403;top:239;width:30;height:51" coordorigin="2403,239" coordsize="30,51" path="m2453,260l2403,260,2403,270,2453,270,2453,260e" filled="t" fillcolor="#009B7A" stroked="f">
                <v:path arrowok="t"/>
                <v:fill/>
              </v:shape>
              <v:shape style="position:absolute;left:2403;top:239;width:30;height:51" coordorigin="2403,239" coordsize="30,51" path="m2433,239l2423,239,2423,260,2433,260,2433,239e" filled="t" fillcolor="#009B7A" stroked="f">
                <v:path arrowok="t"/>
                <v:fill/>
              </v:shape>
            </v:group>
            <v:group style="position:absolute;left:2461;top:219;width:49;height:73" coordorigin="2461,219" coordsize="49,73">
              <v:shape style="position:absolute;left:2461;top:219;width:49;height:73" coordorigin="2461,219" coordsize="49,73" path="m2472,267l2461,267,2461,271,2475,290,2478,291,2481,291,2488,291,2506,282,2481,282,2477,280,2473,275,2472,271,2472,267e" filled="t" fillcolor="#009B7A" stroked="f">
                <v:path arrowok="t"/>
                <v:fill/>
              </v:shape>
              <v:shape style="position:absolute;left:2461;top:219;width:49;height:73" coordorigin="2461,219" coordsize="49,73" path="m2504,228l2488,228,2491,229,2495,233,2495,234,2495,241,2495,242,2480,249,2480,257,2485,257,2489,258,2498,267,2498,273,2497,276,2492,281,2489,282,2506,282,2506,282,2509,276,2510,274,2510,265,2509,262,2504,255,2501,253,2497,252,2497,252,2500,251,2503,249,2506,244,2507,241,2507,234,2506,231,2504,228e" filled="t" fillcolor="#009B7A" stroked="f">
                <v:path arrowok="t"/>
                <v:fill/>
              </v:shape>
              <v:shape style="position:absolute;left:2461;top:219;width:49;height:73" coordorigin="2461,219" coordsize="49,73" path="m2488,219l2482,219,2478,219,2462,242,2473,242,2473,239,2474,235,2483,228,2504,228,2504,227,2502,225,2498,222,2496,221,2490,219,2488,219e" filled="t" fillcolor="#009B7A" stroked="f">
                <v:path arrowok="t"/>
                <v:fill/>
              </v:shape>
            </v:group>
            <v:group style="position:absolute;left:2521;top:218;width:83;height:75" coordorigin="2521,218" coordsize="83,75">
              <v:shape style="position:absolute;left:2521;top:218;width:83;height:75" coordorigin="2521,218" coordsize="83,75" path="m2585,218l2577,218,2538,292,2546,292,2585,218e" filled="t" fillcolor="#009B7A" stroked="f">
                <v:path arrowok="t"/>
                <v:fill/>
              </v:shape>
              <v:shape style="position:absolute;left:2521;top:218;width:83;height:75" coordorigin="2521,218" coordsize="83,75" path="m2590,252l2584,252,2582,252,2571,268,2571,275,2584,291,2590,291,2593,291,2597,289,2599,287,2600,285,2586,285,2584,285,2580,277,2580,275,2585,258,2600,258,2598,256,2597,254,2592,252,2590,252e" filled="t" fillcolor="#009B7A" stroked="f">
                <v:path arrowok="t"/>
                <v:fill/>
              </v:shape>
              <v:shape style="position:absolute;left:2521;top:218;width:83;height:75" coordorigin="2521,218" coordsize="83,75" path="m2600,258l2589,258,2590,258,2592,260,2595,268,2595,275,2588,285,2600,285,2604,268,2603,266,2602,261,2601,259,2600,258e" filled="t" fillcolor="#009B7A" stroked="f">
                <v:path arrowok="t"/>
                <v:fill/>
              </v:shape>
              <v:shape style="position:absolute;left:2521;top:218;width:83;height:75" coordorigin="2521,218" coordsize="83,75" path="m2540,219l2534,219,2532,219,2521,242,2521,244,2534,258,2540,258,2543,258,2547,256,2549,254,2551,252,2536,252,2535,252,2530,242,2530,234,2536,225,2550,225,2549,223,2547,221,2543,219,2540,219e" filled="t" fillcolor="#009B7A" stroked="f">
                <v:path arrowok="t"/>
                <v:fill/>
              </v:shape>
              <v:shape style="position:absolute;left:2521;top:218;width:83;height:75" coordorigin="2521,218" coordsize="83,75" path="m2550,225l2539,225,2540,225,2542,227,2543,228,2543,229,2544,231,2544,232,2545,234,2545,242,2544,245,2544,247,2543,248,2543,249,2542,250,2540,252,2539,252,2551,252,2554,235,2554,233,2552,228,2551,226,2550,225e" filled="t" fillcolor="#009B7A" stroked="f">
                <v:path arrowok="t"/>
                <v:fill/>
              </v:shape>
            </v:group>
            <v:group style="position:absolute;left:2611;top:217;width:23;height:92" coordorigin="2611,217" coordsize="23,92">
              <v:shape style="position:absolute;left:2611;top:217;width:23;height:92" coordorigin="2611,217" coordsize="23,92" path="m2620,217l2611,217,2615,224,2618,231,2622,247,2623,254,2623,271,2622,279,2618,295,2615,302,2611,309,2620,309,2634,258,2634,254,2622,220,2620,217e" filled="t" fillcolor="#009B7A" stroked="f">
                <v:path arrowok="t"/>
                <v:fill/>
              </v:shape>
              <v:shape style="position:absolute;left:5390;top:52;width:609;height:307" type="#_x0000_t75">
                <v:imagedata r:id="rId107" o:title=""/>
              </v:shape>
            </v:group>
            <v:group style="position:absolute;left:7701;top:203;width:23;height:92" coordorigin="7701,203" coordsize="23,92">
              <v:shape style="position:absolute;left:7701;top:203;width:23;height:92" coordorigin="7701,203" coordsize="23,92" path="m7725,203l7716,203,7711,211,7707,218,7703,233,7701,241,7701,254,7702,259,7716,296,7725,296,7721,288,7718,281,7714,266,7713,259,7713,241,7714,233,7718,218,7721,210,7725,203e" filled="t" fillcolor="#F26522" stroked="f">
                <v:path arrowok="t"/>
                <v:fill/>
              </v:shape>
            </v:group>
            <v:group style="position:absolute;left:7729;top:244;width:29;height:11" coordorigin="7729,244" coordsize="29,11">
              <v:shape style="position:absolute;left:7729;top:244;width:29;height:11" coordorigin="7729,244" coordsize="29,11" path="m7729,249l7758,249e" filled="f" stroked="t" strokeweight=".639pt" strokecolor="#F26522">
                <v:path arrowok="t"/>
              </v:shape>
            </v:group>
            <v:group style="position:absolute;left:7768;top:206;width:29;height:70" coordorigin="7768,206" coordsize="29,70">
              <v:shape style="position:absolute;left:7768;top:206;width:29;height:70" coordorigin="7768,206" coordsize="29,70" path="m7797,206l7788,206,7787,209,7787,210,7770,218,7768,218,7768,227,7785,227,7785,276,7797,276,7797,206e" filled="t" fillcolor="#F26522" stroked="f">
                <v:path arrowok="t"/>
                <v:fill/>
              </v:shape>
            </v:group>
            <v:group style="position:absolute;left:7826;top:204;width:83;height:75" coordorigin="7826,204" coordsize="83,75">
              <v:shape style="position:absolute;left:7826;top:204;width:83;height:75" coordorigin="7826,204" coordsize="83,75" path="m7889,204l7882,204,7843,279,7851,279,7889,204e" filled="t" fillcolor="#F26522" stroked="f">
                <v:path arrowok="t"/>
                <v:fill/>
              </v:shape>
              <v:shape style="position:absolute;left:7826;top:204;width:83;height:75" coordorigin="7826,204" coordsize="83,75" path="m7895,238l7889,238,7886,239,7875,255,7875,262,7889,278,7895,278,7897,277,7902,275,7903,274,7905,271,7890,271,7889,271,7884,255,7885,251,7890,245,7905,245,7903,242,7901,241,7897,239,7895,238e" filled="t" fillcolor="#F26522" stroked="f">
                <v:path arrowok="t"/>
                <v:fill/>
              </v:shape>
              <v:shape style="position:absolute;left:7826;top:204;width:83;height:75" coordorigin="7826,204" coordsize="83,75" path="m7905,245l7893,245,7895,245,7896,246,7899,255,7899,262,7893,271,7905,271,7908,255,7908,253,7907,248,7906,246,7905,245e" filled="t" fillcolor="#F26522" stroked="f">
                <v:path arrowok="t"/>
                <v:fill/>
              </v:shape>
              <v:shape style="position:absolute;left:7826;top:204;width:83;height:75" coordorigin="7826,204" coordsize="83,75" path="m7845,205l7839,205,7837,206,7826,229,7826,230,7839,245,7845,245,7848,244,7852,242,7854,241,7855,238,7841,238,7839,238,7835,229,7835,220,7840,212,7855,212,7853,209,7852,208,7848,206,7845,205e" filled="t" fillcolor="#F26522" stroked="f">
                <v:path arrowok="t"/>
                <v:fill/>
              </v:shape>
              <v:shape style="position:absolute;left:7826;top:204;width:83;height:75" coordorigin="7826,204" coordsize="83,75" path="m7855,212l7844,212,7845,212,7846,213,7850,229,7849,232,7849,233,7848,234,7847,236,7847,237,7845,238,7843,238,7855,238,7859,222,7858,220,7857,215,7856,213,7855,212e" filled="t" fillcolor="#F26522" stroked="f">
                <v:path arrowok="t"/>
                <v:fill/>
              </v:shape>
            </v:group>
            <v:group style="position:absolute;left:7916;top:203;width:23;height:92" coordorigin="7916,203" coordsize="23,92">
              <v:shape style="position:absolute;left:7916;top:203;width:23;height:92" coordorigin="7916,203" coordsize="23,92" path="m7925,203l7916,203,7920,211,7923,218,7927,233,7928,240,7928,258,7927,266,7923,281,7920,289,7916,296,7925,296,7939,245,7939,240,7927,207,7925,203e" filled="t" fillcolor="#F26522" stroked="f">
                <v:path arrowok="t"/>
                <v:fill/>
              </v:shape>
            </v:group>
            <v:group style="position:absolute;left:7763;top:345;width:115;height:115" coordorigin="7763,345" coordsize="115,115">
              <v:shape style="position:absolute;left:7763;top:345;width:115;height:115" coordorigin="7763,345" coordsize="115,115" path="m7817,345l7796,351,7779,363,7767,382,7763,404,7768,426,7780,444,7798,456,7820,460,7825,460,7846,454,7862,441,7874,422,7878,399,7872,378,7859,361,7841,349,7817,345e" filled="t" fillcolor="#717073" stroked="f">
                <v:path arrowok="t"/>
                <v:fill/>
              </v:shape>
            </v:group>
            <v:group style="position:absolute;left:7753;top:333;width:136;height:138" coordorigin="7753,333" coordsize="136,138">
              <v:shape style="position:absolute;left:7753;top:333;width:136;height:138" coordorigin="7753,333" coordsize="136,138" path="m7820,333l7798,336,7779,347,7763,362,7753,381,7755,410,7761,433,7772,451,7787,463,7804,471,7831,469,7853,461,7871,449,7872,447,7828,447,7803,443,7785,431,7776,413,7780,387,7791,369,7808,359,7820,358,7871,358,7866,351,7849,339,7830,333,7820,333e" filled="t" fillcolor="#F26522" stroked="f">
                <v:path arrowok="t"/>
                <v:fill/>
              </v:shape>
              <v:shape style="position:absolute;left:7753;top:333;width:136;height:138" coordorigin="7753,333" coordsize="136,138" path="m7871,358l7820,358,7842,363,7858,378,7865,399,7860,422,7847,439,7828,447,7872,447,7883,434,7889,415,7887,389,7878,367,7871,358e" filled="t" fillcolor="#F26522" stroked="f">
                <v:path arrowok="t"/>
                <v:fill/>
              </v:shape>
            </v:group>
            <v:group style="position:absolute;left:9890;top:142;width:115;height:115" coordorigin="9890,142" coordsize="115,115">
              <v:shape style="position:absolute;left:9890;top:142;width:115;height:115" coordorigin="9890,142" coordsize="115,115" path="m9944,142l9923,147,9906,160,9894,178,9890,201,9895,223,9907,241,9925,253,9947,257,9952,257,9972,251,9989,238,10000,219,10004,196,9999,175,9986,158,9967,146,9944,142e" filled="t" fillcolor="#717073" stroked="f">
                <v:path arrowok="t"/>
                <v:fill/>
              </v:shape>
            </v:group>
            <v:group style="position:absolute;left:9880;top:129;width:136;height:138" coordorigin="9880,129" coordsize="136,138">
              <v:shape style="position:absolute;left:9880;top:129;width:136;height:138" coordorigin="9880,129" coordsize="136,138" path="m9947,129l9925,133,9905,143,9890,159,9880,178,9882,206,9888,229,9899,247,9913,260,9931,267,9958,265,9980,258,9997,246,9999,244,9955,244,9930,240,9912,227,9903,209,9907,184,9918,166,9935,156,9947,154,9998,154,9992,147,9976,136,9956,130,9947,129e" filled="t" fillcolor="#F26522" stroked="f">
                <v:path arrowok="t"/>
                <v:fill/>
              </v:shape>
              <v:shape style="position:absolute;left:9880;top:129;width:136;height:138" coordorigin="9880,129" coordsize="136,138" path="m9998,154l9947,154,9969,160,9985,174,9992,195,9987,219,9974,235,9955,244,9999,244,10009,230,10016,212,10013,186,10005,164,9998,154e" filled="t" fillcolor="#F26522" stroked="f">
                <v:path arrowok="t"/>
                <v:fill/>
              </v:shape>
            </v:group>
            <v:group style="position:absolute;left:9828;top:302;width:23;height:92" coordorigin="9828,302" coordsize="23,92">
              <v:shape style="position:absolute;left:9828;top:302;width:23;height:92" coordorigin="9828,302" coordsize="23,92" path="m9852,302l9842,302,9838,309,9834,317,9829,332,9828,340,9828,353,9828,357,9842,394,9852,394,9847,387,9844,380,9840,365,9840,357,9839,340,9840,332,9845,317,9848,309,9852,302e" filled="t" fillcolor="#F26522" stroked="f">
                <v:path arrowok="t"/>
                <v:fill/>
              </v:shape>
            </v:group>
            <v:group style="position:absolute;left:9856;top:343;width:29;height:11" coordorigin="9856,343" coordsize="29,11">
              <v:shape style="position:absolute;left:9856;top:343;width:29;height:11" coordorigin="9856,343" coordsize="29,11" path="m9856,348l9884,348e" filled="f" stroked="t" strokeweight=".641pt" strokecolor="#F26522">
                <v:path arrowok="t"/>
              </v:shape>
            </v:group>
            <v:group style="position:absolute;left:9895;top:305;width:29;height:70" coordorigin="9895,305" coordsize="29,70">
              <v:shape style="position:absolute;left:9895;top:305;width:29;height:70" coordorigin="9895,305" coordsize="29,70" path="m9924,305l9915,305,9914,307,9914,309,9897,317,9895,317,9895,326,9912,326,9912,375,9924,375,9924,305e" filled="t" fillcolor="#F26522" stroked="f">
                <v:path arrowok="t"/>
                <v:fill/>
              </v:shape>
            </v:group>
            <v:group style="position:absolute;left:9953;top:303;width:83;height:75" coordorigin="9953,303" coordsize="83,75">
              <v:shape style="position:absolute;left:9953;top:303;width:83;height:75" coordorigin="9953,303" coordsize="83,75" path="m10016,303l10009,303,9970,378,9978,378,10016,303e" filled="t" fillcolor="#F26522" stroked="f">
                <v:path arrowok="t"/>
                <v:fill/>
              </v:shape>
              <v:shape style="position:absolute;left:9953;top:303;width:83;height:75" coordorigin="9953,303" coordsize="83,75" path="m10022,337l10016,337,10013,337,10002,353,10002,360,10016,377,10022,377,10032,370,10017,370,10016,370,10011,362,10011,360,10017,343,10032,343,10030,341,10028,339,10024,337,10022,337e" filled="t" fillcolor="#F26522" stroked="f">
                <v:path arrowok="t"/>
                <v:fill/>
              </v:shape>
              <v:shape style="position:absolute;left:9953;top:303;width:83;height:75" coordorigin="9953,303" coordsize="83,75" path="m10032,343l10020,343,10021,344,10023,345,10024,346,10025,349,10026,350,10026,353,10026,360,10020,370,10032,370,10035,353,10035,351,10034,347,10033,344,10032,343e" filled="t" fillcolor="#F26522" stroked="f">
                <v:path arrowok="t"/>
                <v:fill/>
              </v:shape>
              <v:shape style="position:absolute;left:9953;top:303;width:83;height:75" coordorigin="9953,303" coordsize="83,75" path="m9972,304l9966,304,9964,304,9953,327,9953,329,9966,344,9972,344,9975,343,9979,341,9980,339,9982,337,9968,337,9966,337,9962,327,9962,319,9967,310,9982,310,9980,308,9979,306,9974,304,9972,304e" filled="t" fillcolor="#F26522" stroked="f">
                <v:path arrowok="t"/>
                <v:fill/>
              </v:shape>
              <v:shape style="position:absolute;left:9953;top:303;width:83;height:75" coordorigin="9953,303" coordsize="83,75" path="m9982,310l9970,310,9972,311,9974,312,9974,313,9975,314,9976,316,9976,317,9976,319,9976,327,9976,330,9975,332,9975,333,9974,334,9973,335,9971,337,9970,337,9982,337,9985,320,9985,318,9984,314,9983,311,9982,310e" filled="t" fillcolor="#F26522" stroked="f">
                <v:path arrowok="t"/>
                <v:fill/>
              </v:shape>
            </v:group>
            <v:group style="position:absolute;left:10043;top:302;width:23;height:92" coordorigin="10043,302" coordsize="23,92">
              <v:shape style="position:absolute;left:10043;top:302;width:23;height:92" coordorigin="10043,302" coordsize="23,92" path="m10052,302l10043,302,10047,309,10050,317,10054,332,10055,339,10055,357,10054,365,10050,380,10046,387,10043,394,10052,394,10066,343,10066,339,10054,305,10052,302e" filled="t" fillcolor="#F26522" stroked="f">
                <v:path arrowok="t"/>
                <v:fill/>
              </v:shape>
            </v:group>
            <v:group style="position:absolute;left:1967;top:-218;width:8511;height:2" coordorigin="1967,-218" coordsize="8511,2">
              <v:shape style="position:absolute;left:1967;top:-218;width:8511;height:2" coordorigin="1967,-218" coordsize="8511,0" path="m10478,-218l1967,-218e" filled="f" stroked="t" strokeweight=".25pt" strokecolor="#A1A1A4">
                <v:path arrowok="t"/>
              </v:shape>
            </v:group>
            <v:group style="position:absolute;left:2448;top:-237;width:115;height:115" coordorigin="2448,-237" coordsize="115,115">
              <v:shape style="position:absolute;left:2448;top:-237;width:115;height:115" coordorigin="2448,-237" coordsize="115,115" path="m2502,-237l2481,-232,2464,-219,2452,-201,2448,-178,2453,-157,2465,-139,2483,-127,2505,-122,2510,-123,2530,-128,2547,-141,2558,-160,2562,-184,2557,-205,2544,-222,2525,-233,2502,-237e" filled="t" fillcolor="#717073" stroked="f">
                <v:path arrowok="t"/>
                <v:fill/>
              </v:shape>
            </v:group>
            <v:group style="position:absolute;left:2438;top:-250;width:136;height:138" coordorigin="2438,-250" coordsize="136,138">
              <v:shape style="position:absolute;left:2438;top:-250;width:136;height:138" coordorigin="2438,-250" coordsize="136,138" path="m2505,-250l2483,-246,2463,-236,2448,-221,2438,-201,2440,-173,2446,-150,2457,-132,2471,-119,2489,-112,2516,-114,2538,-121,2555,-133,2557,-136,2513,-136,2488,-140,2470,-152,2461,-170,2465,-196,2476,-214,2493,-223,2505,-225,2556,-225,2550,-232,2534,-244,2514,-249,2505,-250e" filled="t" fillcolor="#009B7A" stroked="f">
                <v:path arrowok="t"/>
                <v:fill/>
              </v:shape>
              <v:shape style="position:absolute;left:2438;top:-250;width:136;height:138" coordorigin="2438,-250" coordsize="136,138" path="m2556,-225l2505,-225,2527,-219,2543,-205,2550,-184,2545,-161,2532,-144,2513,-136,2557,-136,2567,-149,2574,-168,2571,-194,2563,-215,2556,-225e" filled="t" fillcolor="#009B7A" stroked="f">
                <v:path arrowok="t"/>
                <v:fill/>
              </v:shape>
            </v:group>
            <v:group style="position:absolute;left:1974;top:558;width:8504;height:2" coordorigin="1974,558" coordsize="8504,2">
              <v:shape style="position:absolute;left:1974;top:558;width:8504;height:2" coordorigin="1974,558" coordsize="8504,0" path="m10478,558l1974,558e" filled="f" stroked="t" strokeweight=".25pt" strokecolor="#A1A1A4">
                <v:path arrowok="t"/>
              </v:shape>
            </v:group>
            <v:group style="position:absolute;left:8754;top:484;width:23;height:92" coordorigin="8754,484" coordsize="23,92">
              <v:shape style="position:absolute;left:8754;top:484;width:23;height:92" coordorigin="8754,484" coordsize="23,92" path="m8777,484l8768,484,8763,491,8760,498,8755,514,8754,522,8754,535,8754,539,8768,576,8777,576,8773,569,8770,562,8766,546,8765,539,8765,522,8766,514,8770,498,8773,491,8777,484e" filled="t" fillcolor="#F26522" stroked="f">
                <v:path arrowok="t"/>
                <v:fill/>
              </v:shape>
            </v:group>
            <v:group style="position:absolute;left:8781;top:506;width:30;height:51" coordorigin="8781,506" coordsize="30,51">
              <v:shape style="position:absolute;left:8781;top:506;width:30;height:51" coordorigin="8781,506" coordsize="30,51" path="m8811,537l8801,537,8801,557,8811,557,8811,537e" filled="t" fillcolor="#F26522" stroked="f">
                <v:path arrowok="t"/>
                <v:fill/>
              </v:shape>
              <v:shape style="position:absolute;left:8781;top:506;width:30;height:51" coordorigin="8781,506" coordsize="30,51" path="m8831,527l8781,527,8781,537,8831,537,8831,527e" filled="t" fillcolor="#F26522" stroked="f">
                <v:path arrowok="t"/>
                <v:fill/>
              </v:shape>
              <v:shape style="position:absolute;left:8781;top:506;width:30;height:51" coordorigin="8781,506" coordsize="30,51" path="m8811,506l8801,506,8801,527,8811,527,8811,506e" filled="t" fillcolor="#F26522" stroked="f">
                <v:path arrowok="t"/>
                <v:fill/>
              </v:shape>
            </v:group>
            <v:group style="position:absolute;left:8839;top:486;width:49;height:73" coordorigin="8839,486" coordsize="49,73">
              <v:shape style="position:absolute;left:8839;top:486;width:49;height:73" coordorigin="8839,486" coordsize="49,73" path="m8850,534l8839,534,8839,538,8853,557,8856,558,8859,558,8867,558,8884,549,8859,549,8856,547,8851,542,8850,538,8850,534e" filled="t" fillcolor="#F26522" stroked="f">
                <v:path arrowok="t"/>
                <v:fill/>
              </v:shape>
              <v:shape style="position:absolute;left:8839;top:486;width:49;height:73" coordorigin="8839,486" coordsize="49,73" path="m8883,495l8866,495,8869,496,8873,500,8873,501,8874,508,8873,509,8858,516,8858,524,8863,524,8867,525,8877,534,8877,540,8875,543,8870,548,8867,549,8884,549,8885,549,8887,543,8888,541,8888,532,8887,529,8882,522,8879,520,8875,519,8875,519,8879,518,8881,516,8884,511,8885,508,8885,501,8884,498,8883,495e" filled="t" fillcolor="#F26522" stroked="f">
                <v:path arrowok="t"/>
                <v:fill/>
              </v:shape>
              <v:shape style="position:absolute;left:8839;top:486;width:49;height:73" coordorigin="8839,486" coordsize="49,73" path="m8866,486l8860,486,8857,486,8840,509,8852,509,8852,506,8853,502,8861,495,8883,495,8882,494,8880,492,8876,489,8874,488,8869,486,8866,486e" filled="t" fillcolor="#F26522" stroked="f">
                <v:path arrowok="t"/>
                <v:fill/>
              </v:shape>
            </v:group>
            <v:group style="position:absolute;left:8899;top:485;width:83;height:75" coordorigin="8899,485" coordsize="83,75">
              <v:shape style="position:absolute;left:8899;top:485;width:83;height:75" coordorigin="8899,485" coordsize="83,75" path="m8963,485l8955,485,8917,559,8924,559,8963,485e" filled="t" fillcolor="#F26522" stroked="f">
                <v:path arrowok="t"/>
                <v:fill/>
              </v:shape>
              <v:shape style="position:absolute;left:8899;top:485;width:83;height:75" coordorigin="8899,485" coordsize="83,75" path="m8968,519l8962,519,8960,519,8949,535,8949,542,8962,558,8968,558,8971,558,8975,556,8977,554,8978,552,8964,552,8963,552,8958,535,8958,532,8964,525,8978,525,8977,523,8975,521,8971,519,8968,519e" filled="t" fillcolor="#F26522" stroked="f">
                <v:path arrowok="t"/>
                <v:fill/>
              </v:shape>
              <v:shape style="position:absolute;left:8899;top:485;width:83;height:75" coordorigin="8899,485" coordsize="83,75" path="m8978,525l8967,525,8968,525,8970,527,8973,535,8973,542,8967,552,8978,552,8982,535,8981,533,8980,528,8979,526,8978,525e" filled="t" fillcolor="#F26522" stroked="f">
                <v:path arrowok="t"/>
                <v:fill/>
              </v:shape>
              <v:shape style="position:absolute;left:8899;top:485;width:83;height:75" coordorigin="8899,485" coordsize="83,75" path="m8918,486l8913,486,8910,486,8899,509,8899,511,8913,525,8919,525,8921,525,8925,523,8927,521,8929,519,8914,519,8913,519,8908,509,8908,501,8914,492,8929,492,8927,490,8925,488,8921,486,8918,486e" filled="t" fillcolor="#F26522" stroked="f">
                <v:path arrowok="t"/>
                <v:fill/>
              </v:shape>
              <v:shape style="position:absolute;left:8899;top:485;width:83;height:75" coordorigin="8899,485" coordsize="83,75" path="m8929,492l8917,492,8918,492,8919,493,8923,509,8922,512,8922,514,8921,515,8921,516,8920,517,8918,519,8917,519,8929,519,8932,502,8932,500,8931,495,8930,493,8929,492e" filled="t" fillcolor="#F26522" stroked="f">
                <v:path arrowok="t"/>
                <v:fill/>
              </v:shape>
            </v:group>
            <v:group style="position:absolute;left:8989;top:484;width:23;height:92" coordorigin="8989,484" coordsize="23,92">
              <v:shape style="position:absolute;left:8989;top:484;width:23;height:92" coordorigin="8989,484" coordsize="23,92" path="m8998,484l8989,484,8993,491,8996,498,9000,514,9001,521,9001,538,9000,546,8996,562,8993,569,8989,576,8998,576,9013,525,9012,521,9000,487,8998,484e" filled="t" fillcolor="#F26522" stroked="f">
                <v:path arrowok="t"/>
                <v:fill/>
              </v:shape>
            </v:group>
            <v:group style="position:absolute;left:8826;top:626;width:115;height:115" coordorigin="8826,626" coordsize="115,115">
              <v:shape style="position:absolute;left:8826;top:626;width:115;height:115" coordorigin="8826,626" coordsize="115,115" path="m8880,626l8859,631,8842,644,8830,662,8826,685,8831,707,8843,724,8861,736,8883,741,8888,741,8909,735,8925,722,8937,703,8941,679,8935,658,8922,641,8904,630,8880,626e" filled="t" fillcolor="#717073" stroked="f">
                <v:path arrowok="t"/>
                <v:fill/>
              </v:shape>
            </v:group>
            <v:group style="position:absolute;left:8817;top:613;width:136;height:138" coordorigin="8817,613" coordsize="136,138">
              <v:shape style="position:absolute;left:8817;top:613;width:136;height:138" coordorigin="8817,613" coordsize="136,138" path="m8883,613l8861,617,8842,627,8826,642,8817,662,8818,690,8824,713,8835,731,8850,744,8867,751,8894,749,8916,742,8934,730,8935,728,8891,728,8866,723,8849,711,8839,693,8843,668,8854,650,8872,640,8883,638,8934,638,8929,631,8912,620,8893,614,8883,613e" filled="t" fillcolor="#F26522" stroked="f">
                <v:path arrowok="t"/>
                <v:fill/>
              </v:shape>
              <v:shape style="position:absolute;left:8817;top:613;width:136;height:138" coordorigin="8817,613" coordsize="136,138" path="m8934,638l8883,638,8905,644,8921,658,8928,679,8923,702,8910,719,8891,728,8935,728,8946,714,8952,696,8950,670,8941,648,8934,638e" filled="t" fillcolor="#F26522" stroked="f">
                <v:path arrowok="t"/>
                <v:fill/>
              </v:shape>
            </v:group>
            <v:group style="position:absolute;left:3037;top:-287;width:2;height:897" coordorigin="3037,-287" coordsize="2,897">
              <v:shape style="position:absolute;left:3037;top:-287;width:2;height:897" coordorigin="3037,-287" coordsize="0,897" path="m3037,-287l3037,610e" filled="f" stroked="t" strokeweight=".25pt" strokecolor="#D7D4D7">
                <v:path arrowok="t"/>
              </v:shape>
            </v:group>
            <v:group style="position:absolute;left:4100;top:-287;width:2;height:897" coordorigin="4100,-287" coordsize="2,897">
              <v:shape style="position:absolute;left:4100;top:-287;width:2;height:897" coordorigin="4100,-287" coordsize="0,897" path="m4100,-287l4100,610e" filled="f" stroked="t" strokeweight=".25pt" strokecolor="#D7D4D7">
                <v:path arrowok="t"/>
              </v:shape>
            </v:group>
            <v:group style="position:absolute;left:5163;top:-287;width:2;height:897" coordorigin="5163,-287" coordsize="2,897">
              <v:shape style="position:absolute;left:5163;top:-287;width:2;height:897" coordorigin="5163,-287" coordsize="0,897" path="m5163,-287l5163,610e" filled="f" stroked="t" strokeweight=".25pt" strokecolor="#D7D4D7">
                <v:path arrowok="t"/>
              </v:shape>
            </v:group>
            <v:group style="position:absolute;left:6226;top:-278;width:2;height:897" coordorigin="6226,-278" coordsize="2,897">
              <v:shape style="position:absolute;left:6226;top:-278;width:2;height:897" coordorigin="6226,-278" coordsize="0,897" path="m6226,-278l6226,619e" filled="f" stroked="t" strokeweight=".25pt" strokecolor="#D7D4D7">
                <v:path arrowok="t"/>
              </v:shape>
            </v:group>
            <v:group style="position:absolute;left:7289;top:-287;width:2;height:897" coordorigin="7289,-287" coordsize="2,897">
              <v:shape style="position:absolute;left:7289;top:-287;width:2;height:897" coordorigin="7289,-287" coordsize="0,897" path="m7289,-287l7289,610e" filled="f" stroked="t" strokeweight=".25pt" strokecolor="#D7D4D7">
                <v:path arrowok="t"/>
              </v:shape>
            </v:group>
            <v:group style="position:absolute;left:8352;top:-287;width:2;height:897" coordorigin="8352,-287" coordsize="2,897">
              <v:shape style="position:absolute;left:8352;top:-287;width:2;height:897" coordorigin="8352,-287" coordsize="0,897" path="m8352,-287l8352,610e" filled="f" stroked="t" strokeweight=".25pt" strokecolor="#D7D4D7">
                <v:path arrowok="t"/>
              </v:shape>
            </v:group>
            <v:group style="position:absolute;left:9415;top:-287;width:2;height:897" coordorigin="9415,-287" coordsize="2,897">
              <v:shape style="position:absolute;left:9415;top:-287;width:2;height:897" coordorigin="9415,-287" coordsize="0,897" path="m9415,-287l9415,610e" filled="f" stroked="t" strokeweight=".25pt" strokecolor="#D7D4D7">
                <v:path arrowok="t"/>
              </v:shape>
            </v:group>
            <w10:wrap type="none"/>
          </v:group>
        </w:pict>
      </w:r>
      <w:r>
        <w:rPr/>
        <w:pict>
          <v:group style="position:absolute;margin-left:174.548355pt;margin-top:12.6554pt;width:21.266839pt;height:7.150563pt;mso-position-horizontal-relative:page;mso-position-vertical-relative:paragraph;z-index:-3202" coordorigin="3491,253" coordsize="425,143">
            <v:group style="position:absolute;left:3503;top:268;width:115;height:115" coordorigin="3503,268" coordsize="115,115">
              <v:shape style="position:absolute;left:3503;top:268;width:115;height:115" coordorigin="3503,268" coordsize="115,115" path="m3557,268l3536,273,3519,286,3507,305,3503,327,3508,349,3520,367,3538,379,3560,383,3565,383,3586,377,3602,364,3614,345,3618,322,3612,301,3599,284,3580,272,3557,268e" filled="t" fillcolor="#717073" stroked="f">
                <v:path arrowok="t"/>
                <v:fill/>
              </v:shape>
            </v:group>
            <v:group style="position:absolute;left:3493;top:256;width:136;height:138" coordorigin="3493,256" coordsize="136,138">
              <v:shape style="position:absolute;left:3493;top:256;width:136;height:138" coordorigin="3493,256" coordsize="136,138" path="m3560,256l3538,259,3519,269,3503,285,3493,304,3495,333,3501,356,3512,374,3527,386,3544,394,3571,392,3593,384,3610,372,3612,370,3568,370,3543,366,3525,354,3516,336,3520,310,3531,292,3548,282,3560,281,3611,281,3606,274,3589,262,3569,256,3560,256e" filled="t" fillcolor="#F26522" stroked="f">
                <v:path arrowok="t"/>
                <v:fill/>
              </v:shape>
              <v:shape style="position:absolute;left:3493;top:256;width:136;height:138" coordorigin="3493,256" coordsize="136,138" path="m3611,281l3560,281,3582,286,3598,301,3605,321,3600,345,3587,362,3568,370,3612,370,3623,357,3629,338,3627,312,3618,290,3611,281e" filled="t" fillcolor="#F26522" stroked="f">
                <v:path arrowok="t"/>
                <v:fill/>
              </v:shape>
            </v:group>
            <v:group style="position:absolute;left:3655;top:285;width:23;height:92" coordorigin="3655,285" coordsize="23,92">
              <v:shape style="position:absolute;left:3655;top:285;width:23;height:92" coordorigin="3655,285" coordsize="23,92" path="m3678,285l3669,285,3665,292,3661,299,3656,315,3655,322,3655,336,3655,340,3669,377,3678,377,3674,370,3671,362,3667,347,3666,340,3666,322,3667,314,3672,299,3675,292,3678,285e" filled="t" fillcolor="#F26522" stroked="f">
                <v:path arrowok="t"/>
                <v:fill/>
              </v:shape>
            </v:group>
            <v:group style="position:absolute;left:3682;top:307;width:30;height:51" coordorigin="3682,307" coordsize="30,51">
              <v:shape style="position:absolute;left:3682;top:307;width:30;height:51" coordorigin="3682,307" coordsize="30,51" path="m3712,338l3702,338,3702,358,3712,358,3712,338e" filled="t" fillcolor="#F26522" stroked="f">
                <v:path arrowok="t"/>
                <v:fill/>
              </v:shape>
              <v:shape style="position:absolute;left:3682;top:307;width:30;height:51" coordorigin="3682,307" coordsize="30,51" path="m3732,327l3682,327,3682,338,3732,338,3732,327e" filled="t" fillcolor="#F26522" stroked="f">
                <v:path arrowok="t"/>
                <v:fill/>
              </v:shape>
              <v:shape style="position:absolute;left:3682;top:307;width:30;height:51" coordorigin="3682,307" coordsize="30,51" path="m3712,307l3702,307,3702,327,3712,327,3712,307e" filled="t" fillcolor="#F26522" stroked="f">
                <v:path arrowok="t"/>
                <v:fill/>
              </v:shape>
            </v:group>
            <v:group style="position:absolute;left:3740;top:286;width:49;height:73" coordorigin="3740,286" coordsize="49,73">
              <v:shape style="position:absolute;left:3740;top:286;width:49;height:73" coordorigin="3740,286" coordsize="49,73" path="m3751,335l3740,335,3740,339,3741,342,3743,348,3744,350,3746,352,3748,355,3751,356,3757,359,3760,359,3768,359,3785,350,3760,350,3757,348,3752,343,3751,339,3751,335e" filled="t" fillcolor="#F26522" stroked="f">
                <v:path arrowok="t"/>
                <v:fill/>
              </v:shape>
              <v:shape style="position:absolute;left:3740;top:286;width:49;height:73" coordorigin="3740,286" coordsize="49,73" path="m3784,296l3767,296,3770,297,3774,300,3775,302,3775,309,3775,310,3760,317,3760,325,3764,325,3768,326,3778,334,3778,341,3777,344,3774,346,3771,349,3768,350,3785,350,3786,349,3788,344,3789,342,3789,333,3788,329,3784,323,3780,321,3776,320,3776,320,3780,319,3782,317,3786,312,3786,309,3786,302,3786,299,3784,296e" filled="t" fillcolor="#F26522" stroked="f">
                <v:path arrowok="t"/>
                <v:fill/>
              </v:shape>
              <v:shape style="position:absolute;left:3740;top:286;width:49;height:73" coordorigin="3740,286" coordsize="49,73" path="m3767,286l3761,286,3758,287,3741,310,3753,310,3753,307,3754,303,3762,296,3784,296,3783,295,3781,293,3777,290,3775,288,3770,287,3767,286e" filled="t" fillcolor="#F26522" stroked="f">
                <v:path arrowok="t"/>
                <v:fill/>
              </v:shape>
            </v:group>
            <v:group style="position:absolute;left:3800;top:285;width:83;height:75" coordorigin="3800,285" coordsize="83,75">
              <v:shape style="position:absolute;left:3800;top:285;width:83;height:75" coordorigin="3800,285" coordsize="83,75" path="m3864,285l3856,285,3818,360,3826,360,3864,285e" filled="t" fillcolor="#F26522" stroked="f">
                <v:path arrowok="t"/>
                <v:fill/>
              </v:shape>
              <v:shape style="position:absolute;left:3800;top:285;width:83;height:75" coordorigin="3800,285" coordsize="83,75" path="m3869,319l3864,319,3861,320,3850,336,3850,343,3864,359,3869,359,3880,353,3865,353,3864,352,3859,345,3859,343,3865,326,3880,326,3878,323,3876,322,3872,320,3869,319e" filled="t" fillcolor="#F26522" stroked="f">
                <v:path arrowok="t"/>
                <v:fill/>
              </v:shape>
              <v:shape style="position:absolute;left:3800;top:285;width:83;height:75" coordorigin="3800,285" coordsize="83,75" path="m3880,326l3868,326,3869,326,3871,328,3872,329,3873,331,3874,333,3874,336,3874,343,3868,353,3880,353,3883,336,3883,334,3881,329,3880,327,3880,326e" filled="t" fillcolor="#F26522" stroked="f">
                <v:path arrowok="t"/>
                <v:fill/>
              </v:shape>
              <v:shape style="position:absolute;left:3800;top:285;width:83;height:75" coordorigin="3800,285" coordsize="83,75" path="m3820,286l3814,286,3811,287,3800,310,3801,312,3814,326,3820,326,3822,326,3827,323,3828,322,3830,320,3815,320,3814,319,3809,310,3809,301,3815,293,3830,293,3828,290,3826,289,3822,287,3820,286e" filled="t" fillcolor="#F26522" stroked="f">
                <v:path arrowok="t"/>
                <v:fill/>
              </v:shape>
              <v:shape style="position:absolute;left:3800;top:285;width:83;height:75" coordorigin="3800,285" coordsize="83,75" path="m3830,293l3818,293,3819,293,3821,295,3822,296,3823,297,3823,298,3824,300,3824,301,3824,310,3824,313,3823,315,3823,316,3822,317,3821,318,3819,319,3818,320,3830,320,3833,303,3833,301,3832,296,3831,294,3830,293e" filled="t" fillcolor="#F26522" stroked="f">
                <v:path arrowok="t"/>
                <v:fill/>
              </v:shape>
            </v:group>
            <v:group style="position:absolute;left:3890;top:285;width:23;height:92" coordorigin="3890,285" coordsize="23,92">
              <v:shape style="position:absolute;left:3890;top:285;width:23;height:92" coordorigin="3890,285" coordsize="23,92" path="m3900,285l3890,285,3894,292,3898,299,3902,314,3902,322,3903,339,3901,347,3897,362,3894,370,3890,377,3900,377,3914,326,3913,322,3902,288,3900,285e" filled="t" fillcolor="#F26522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334.385254pt;margin-top:14.6007pt;width:21.266839pt;height:7.150563pt;mso-position-horizontal-relative:page;mso-position-vertical-relative:paragraph;z-index:-3201" coordorigin="6688,292" coordsize="425,143">
            <v:group style="position:absolute;left:6852;top:321;width:23;height:92" coordorigin="6852,321" coordsize="23,92">
              <v:shape style="position:absolute;left:6852;top:321;width:23;height:92" coordorigin="6852,321" coordsize="23,92" path="m6875,321l6866,321,6861,328,6858,335,6853,351,6852,359,6852,372,6852,376,6866,413,6875,413,6871,406,6868,399,6864,383,6863,376,6863,359,6864,351,6868,335,6871,328,6875,321e" filled="t" fillcolor="#F26522" stroked="f">
                <v:path arrowok="t"/>
                <v:fill/>
              </v:shape>
            </v:group>
            <v:group style="position:absolute;left:6879;top:343;width:30;height:51" coordorigin="6879,343" coordsize="30,51">
              <v:shape style="position:absolute;left:6879;top:343;width:30;height:51" coordorigin="6879,343" coordsize="30,51" path="m6909,374l6899,374,6899,394,6909,394,6909,374e" filled="t" fillcolor="#F26522" stroked="f">
                <v:path arrowok="t"/>
                <v:fill/>
              </v:shape>
              <v:shape style="position:absolute;left:6879;top:343;width:30;height:51" coordorigin="6879,343" coordsize="30,51" path="m6929,364l6879,364,6879,374,6929,374,6929,364e" filled="t" fillcolor="#F26522" stroked="f">
                <v:path arrowok="t"/>
                <v:fill/>
              </v:shape>
              <v:shape style="position:absolute;left:6879;top:343;width:30;height:51" coordorigin="6879,343" coordsize="30,51" path="m6909,343l6899,343,6899,364,6909,364,6909,343e" filled="t" fillcolor="#F26522" stroked="f">
                <v:path arrowok="t"/>
                <v:fill/>
              </v:shape>
            </v:group>
            <v:group style="position:absolute;left:6937;top:323;width:49;height:73" coordorigin="6937,323" coordsize="49,73">
              <v:shape style="position:absolute;left:6937;top:323;width:49;height:73" coordorigin="6937,323" coordsize="49,73" path="m6948,371l6937,371,6937,375,6951,394,6954,395,6957,395,6965,395,6982,386,6957,386,6953,384,6949,379,6948,375,6948,371e" filled="t" fillcolor="#F26522" stroked="f">
                <v:path arrowok="t"/>
                <v:fill/>
              </v:shape>
              <v:shape style="position:absolute;left:6937;top:323;width:49;height:73" coordorigin="6937,323" coordsize="49,73" path="m6981,332l6964,332,6967,333,6971,337,6971,338,6972,345,6971,346,6956,353,6956,361,6961,361,6965,362,6974,371,6974,377,6973,380,6968,385,6965,386,6982,386,6982,386,6985,380,6986,378,6986,369,6985,366,6980,359,6977,357,6973,356,6973,356,6977,355,6979,353,6982,348,6983,345,6983,338,6982,335,6981,332e" filled="t" fillcolor="#F26522" stroked="f">
                <v:path arrowok="t"/>
                <v:fill/>
              </v:shape>
              <v:shape style="position:absolute;left:6937;top:323;width:49;height:73" coordorigin="6937,323" coordsize="49,73" path="m6964,323l6958,323,6954,323,6938,346,6949,346,6950,343,6951,339,6959,332,6981,332,6980,331,6978,329,6974,326,6972,325,6966,323,6964,323e" filled="t" fillcolor="#F26522" stroked="f">
                <v:path arrowok="t"/>
                <v:fill/>
              </v:shape>
            </v:group>
            <v:group style="position:absolute;left:6997;top:322;width:83;height:75" coordorigin="6997,322" coordsize="83,75">
              <v:shape style="position:absolute;left:6997;top:322;width:83;height:75" coordorigin="6997,322" coordsize="83,75" path="m7061,322l7053,322,7015,396,7022,396,7061,322e" filled="t" fillcolor="#F26522" stroked="f">
                <v:path arrowok="t"/>
                <v:fill/>
              </v:shape>
              <v:shape style="position:absolute;left:6997;top:322;width:83;height:75" coordorigin="6997,322" coordsize="83,75" path="m7066,356l7060,356,7058,356,7047,372,7047,379,7060,395,7066,395,7069,395,7073,393,7075,391,7076,389,7062,389,7061,388,7056,381,7056,379,7062,362,7076,362,7074,360,7073,358,7069,356,7066,356e" filled="t" fillcolor="#F26522" stroked="f">
                <v:path arrowok="t"/>
                <v:fill/>
              </v:shape>
              <v:shape style="position:absolute;left:6997;top:322;width:83;height:75" coordorigin="6997,322" coordsize="83,75" path="m7076,362l7065,362,7066,362,7068,364,7071,372,7071,379,7064,389,7076,389,7080,372,7079,370,7078,365,7077,363,7076,362e" filled="t" fillcolor="#F26522" stroked="f">
                <v:path arrowok="t"/>
                <v:fill/>
              </v:shape>
              <v:shape style="position:absolute;left:6997;top:322;width:83;height:75" coordorigin="6997,322" coordsize="83,75" path="m7016,323l7011,323,7008,323,6997,346,6997,348,7011,362,7016,362,7019,362,7023,360,7025,358,7027,356,7012,356,7011,355,7006,346,7006,338,7012,329,7027,329,7025,327,7023,325,7019,323,7016,323e" filled="t" fillcolor="#F26522" stroked="f">
                <v:path arrowok="t"/>
                <v:fill/>
              </v:shape>
              <v:shape style="position:absolute;left:6997;top:322;width:83;height:75" coordorigin="6997,322" coordsize="83,75" path="m7027,329l7015,329,7016,329,7018,331,7019,332,7020,333,7020,334,7021,336,7021,338,7021,346,7020,349,7020,351,7019,352,7019,353,7018,354,7016,355,7015,356,7027,356,7030,339,7030,337,7028,332,7027,330,7027,329e" filled="t" fillcolor="#F26522" stroked="f">
                <v:path arrowok="t"/>
                <v:fill/>
              </v:shape>
            </v:group>
            <v:group style="position:absolute;left:7087;top:321;width:23;height:92" coordorigin="7087,321" coordsize="23,92">
              <v:shape style="position:absolute;left:7087;top:321;width:23;height:92" coordorigin="7087,321" coordsize="23,92" path="m7096,321l7087,321,7091,328,7094,335,7098,351,7099,358,7099,375,7098,383,7094,399,7091,406,7087,413,7096,413,7111,362,7110,358,7098,324,7096,321e" filled="t" fillcolor="#F26522" stroked="f">
                <v:path arrowok="t"/>
                <v:fill/>
              </v:shape>
            </v:group>
            <v:group style="position:absolute;left:6699;top:307;width:115;height:115" coordorigin="6699,307" coordsize="115,115">
              <v:shape style="position:absolute;left:6699;top:307;width:115;height:115" coordorigin="6699,307" coordsize="115,115" path="m6754,307l6733,312,6715,325,6704,343,6699,366,6704,388,6717,406,6735,418,6757,422,6762,422,6782,416,6799,403,6810,384,6814,361,6809,340,6796,323,6777,311,6754,307e" filled="t" fillcolor="#717073" stroked="f">
                <v:path arrowok="t"/>
                <v:fill/>
              </v:shape>
            </v:group>
            <v:group style="position:absolute;left:6690;top:295;width:136;height:138" coordorigin="6690,295" coordsize="136,138">
              <v:shape style="position:absolute;left:6690;top:295;width:136;height:138" coordorigin="6690,295" coordsize="136,138" path="m6757,295l6735,298,6715,308,6700,324,6690,343,6691,371,6698,395,6709,412,6723,425,6741,433,6768,431,6790,423,6807,411,6809,409,6764,409,6740,405,6722,392,6713,374,6717,349,6728,331,6745,321,6757,320,6808,320,6802,312,6786,301,6766,295,6757,295e" filled="t" fillcolor="#F26522" stroked="f">
                <v:path arrowok="t"/>
                <v:fill/>
              </v:shape>
              <v:shape style="position:absolute;left:6690;top:295;width:136;height:138" coordorigin="6690,295" coordsize="136,138" path="m6808,320l6757,320,6778,325,6794,340,6802,360,6797,384,6784,401,6764,409,6809,409,6819,395,6826,377,6823,351,6815,329,6808,320e" filled="t" fillcolor="#F26522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77.572601pt;margin-top:-16.7124pt;width:15.711714pt;height:6.194pt;mso-position-horizontal-relative:page;mso-position-vertical-relative:paragraph;z-index:-3194" coordorigin="1551,-334" coordsize="314,124">
            <v:group style="position:absolute;left:1554;top:-330;width:43;height:113" coordorigin="1554,-330" coordsize="43,113">
              <v:shape style="position:absolute;left:1554;top:-330;width:43;height:113" coordorigin="1554,-330" coordsize="43,113" path="m1597,-330l1587,-330,1586,-325,1584,-322,1558,-308,1554,-308,1554,-297,1583,-297,1583,-216,1597,-216,1597,-330e" filled="t" fillcolor="#A1A1A4" stroked="f">
                <v:path arrowok="t"/>
                <v:fill/>
              </v:shape>
            </v:group>
            <v:group style="position:absolute;left:1636;top:-330;width:75;height:115" coordorigin="1636,-330" coordsize="75,115">
              <v:shape style="position:absolute;left:1636;top:-330;width:75;height:115" coordorigin="1636,-330" coordsize="75,115" path="m1679,-330l1668,-330,1663,-329,1636,-263,1636,-254,1668,-214,1679,-214,1685,-215,1693,-219,1696,-221,1702,-226,1668,-226,1663,-228,1650,-263,1650,-285,1670,-318,1702,-318,1696,-323,1693,-325,1684,-329,1679,-330e" filled="t" fillcolor="#A1A1A4" stroked="f">
                <v:path arrowok="t"/>
                <v:fill/>
              </v:shape>
              <v:shape style="position:absolute;left:1636;top:-330;width:75;height:115" coordorigin="1636,-330" coordsize="75,115" path="m1702,-318l1677,-318,1681,-317,1686,-314,1697,-263,1696,-252,1679,-226,1702,-226,1711,-263,1711,-285,1702,-317,1702,-318e" filled="t" fillcolor="#A1A1A4" stroked="f">
                <v:path arrowok="t"/>
                <v:fill/>
              </v:shape>
            </v:group>
            <v:group style="position:absolute;left:1733;top:-332;width:130;height:119" coordorigin="1733,-332" coordsize="130,119">
              <v:shape style="position:absolute;left:1733;top:-332;width:130;height:119" coordorigin="1733,-332" coordsize="130,119" path="m1848,-332l1834,-332,1748,-213,1762,-213,1848,-332e" filled="t" fillcolor="#A1A1A4" stroked="f">
                <v:path arrowok="t"/>
                <v:fill/>
              </v:shape>
              <v:shape style="position:absolute;left:1733;top:-332;width:130;height:119" coordorigin="1733,-332" coordsize="130,119" path="m1843,-278l1833,-278,1829,-278,1812,-241,1812,-237,1833,-214,1842,-214,1846,-215,1853,-219,1855,-221,1857,-223,1834,-223,1832,-224,1824,-241,1824,-251,1835,-270,1857,-270,1856,-272,1853,-274,1847,-278,1843,-278e" filled="t" fillcolor="#A1A1A4" stroked="f">
                <v:path arrowok="t"/>
                <v:fill/>
              </v:shape>
              <v:shape style="position:absolute;left:1733;top:-332;width:130;height:119" coordorigin="1733,-332" coordsize="130,119" path="m1857,-270l1841,-270,1843,-269,1847,-266,1848,-264,1850,-259,1851,-257,1851,-251,1851,-241,1840,-223,1857,-223,1863,-251,1863,-255,1861,-263,1860,-266,1857,-270e" filled="t" fillcolor="#A1A1A4" stroked="f">
                <v:path arrowok="t"/>
                <v:fill/>
              </v:shape>
              <v:shape style="position:absolute;left:1733;top:-332;width:130;height:119" coordorigin="1733,-332" coordsize="130,119" path="m1764,-330l1754,-330,1750,-329,1733,-293,1733,-289,1735,-281,1736,-278,1739,-274,1740,-272,1743,-270,1750,-266,1754,-266,1763,-266,1767,-266,1770,-268,1774,-270,1776,-272,1778,-274,1755,-274,1753,-275,1745,-293,1745,-303,1756,-321,1778,-321,1777,-323,1774,-325,1768,-329,1764,-330e" filled="t" fillcolor="#A1A1A4" stroked="f">
                <v:path arrowok="t"/>
                <v:fill/>
              </v:shape>
              <v:shape style="position:absolute;left:1733;top:-332;width:130;height:119" coordorigin="1733,-332" coordsize="130,119" path="m1778,-321l1762,-321,1764,-320,1768,-317,1772,-303,1772,-293,1765,-277,1764,-275,1761,-274,1778,-274,1784,-303,1784,-306,1782,-314,1781,-317,1778,-321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73.920998pt;margin-top:23.8403pt;width:19.364314pt;height:6.193pt;mso-position-horizontal-relative:page;mso-position-vertical-relative:paragraph;z-index:-3193" coordorigin="1478,477" coordsize="387,124">
            <v:group style="position:absolute;left:1486;top:544;width:46;height:13" coordorigin="1486,544" coordsize="46,13">
              <v:shape style="position:absolute;left:1486;top:544;width:46;height:13" coordorigin="1486,544" coordsize="46,13" path="m1486,550l1532,550e" filled="f" stroked="t" strokeweight=".74pt" strokecolor="#A1A1A4">
                <v:path arrowok="t"/>
              </v:shape>
            </v:group>
            <v:group style="position:absolute;left:1554;top:481;width:43;height:113" coordorigin="1554,481" coordsize="43,113">
              <v:shape style="position:absolute;left:1554;top:481;width:43;height:113" coordorigin="1554,481" coordsize="43,113" path="m1597,481l1587,481,1586,486,1584,489,1558,503,1554,503,1554,514,1583,514,1583,595,1597,595,1597,481e" filled="t" fillcolor="#A1A1A4" stroked="f">
                <v:path arrowok="t"/>
                <v:fill/>
              </v:shape>
            </v:group>
            <v:group style="position:absolute;left:1636;top:481;width:75;height:115" coordorigin="1636,481" coordsize="75,115">
              <v:shape style="position:absolute;left:1636;top:481;width:75;height:115" coordorigin="1636,481" coordsize="75,115" path="m1679,481l1668,481,1663,482,1636,548,1636,557,1668,597,1679,597,1685,596,1693,592,1696,590,1702,585,1668,585,1663,583,1650,548,1650,526,1670,493,1702,493,1696,488,1693,486,1684,482,1679,481e" filled="t" fillcolor="#A1A1A4" stroked="f">
                <v:path arrowok="t"/>
                <v:fill/>
              </v:shape>
              <v:shape style="position:absolute;left:1636;top:481;width:75;height:115" coordorigin="1636,481" coordsize="75,115" path="m1702,493l1677,493,1681,494,1686,497,1697,548,1696,559,1679,585,1702,585,1711,548,1711,526,1702,494,1702,493e" filled="t" fillcolor="#A1A1A4" stroked="f">
                <v:path arrowok="t"/>
                <v:fill/>
              </v:shape>
            </v:group>
            <v:group style="position:absolute;left:1733;top:479;width:130;height:119" coordorigin="1733,479" coordsize="130,119">
              <v:shape style="position:absolute;left:1733;top:479;width:130;height:119" coordorigin="1733,479" coordsize="130,119" path="m1848,479l1834,479,1748,598,1762,598,1848,479e" filled="t" fillcolor="#A1A1A4" stroked="f">
                <v:path arrowok="t"/>
                <v:fill/>
              </v:shape>
              <v:shape style="position:absolute;left:1733;top:479;width:130;height:119" coordorigin="1733,479" coordsize="130,119" path="m1843,533l1833,533,1829,533,1812,570,1812,574,1833,597,1842,597,1846,596,1853,592,1855,590,1857,588,1834,588,1832,587,1824,570,1824,560,1835,541,1857,541,1856,539,1853,537,1847,533,1843,533e" filled="t" fillcolor="#A1A1A4" stroked="f">
                <v:path arrowok="t"/>
                <v:fill/>
              </v:shape>
              <v:shape style="position:absolute;left:1733;top:479;width:130;height:119" coordorigin="1733,479" coordsize="130,119" path="m1857,541l1841,541,1843,542,1847,545,1848,547,1850,552,1851,554,1851,560,1851,570,1840,588,1857,588,1863,560,1863,556,1861,548,1860,545,1857,541e" filled="t" fillcolor="#A1A1A4" stroked="f">
                <v:path arrowok="t"/>
                <v:fill/>
              </v:shape>
              <v:shape style="position:absolute;left:1733;top:479;width:130;height:119" coordorigin="1733,479" coordsize="130,119" path="m1764,481l1754,481,1750,482,1733,518,1733,522,1754,546,1763,546,1767,545,1774,541,1776,539,1778,537,1755,537,1753,536,1745,518,1745,508,1756,490,1778,490,1777,488,1774,486,1768,482,1764,481e" filled="t" fillcolor="#A1A1A4" stroked="f">
                <v:path arrowok="t"/>
                <v:fill/>
              </v:shape>
              <v:shape style="position:absolute;left:1733;top:479;width:130;height:119" coordorigin="1733,479" coordsize="130,119" path="m1778,490l1762,490,1764,491,1768,494,1769,496,1771,501,1772,503,1772,508,1772,518,1761,537,1778,537,1784,508,1784,505,1782,497,1781,494,1778,490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81.666939pt;margin-top:5.3716pt;width:11.617376pt;height:6.194pt;mso-position-horizontal-relative:page;mso-position-vertical-relative:paragraph;z-index:-3192" coordorigin="1633,107" coordsize="232,124">
            <v:group style="position:absolute;left:1636;top:112;width:75;height:115" coordorigin="1636,112" coordsize="75,115">
              <v:shape style="position:absolute;left:1636;top:112;width:75;height:115" coordorigin="1636,112" coordsize="75,115" path="m1679,112l1668,112,1663,113,1636,179,1636,187,1668,227,1679,227,1685,226,1693,223,1696,221,1702,215,1668,215,1663,214,1650,179,1650,157,1670,124,1702,124,1696,119,1693,116,1684,113,1679,112e" filled="t" fillcolor="#A1A1A4" stroked="f">
                <v:path arrowok="t"/>
                <v:fill/>
              </v:shape>
              <v:shape style="position:absolute;left:1636;top:112;width:75;height:115" coordorigin="1636,112" coordsize="75,115" path="m1702,124l1677,124,1681,125,1686,128,1697,179,1696,189,1679,215,1702,215,1711,178,1711,157,1702,124,1702,124e" filled="t" fillcolor="#A1A1A4" stroked="f">
                <v:path arrowok="t"/>
                <v:fill/>
              </v:shape>
            </v:group>
            <v:group style="position:absolute;left:1733;top:110;width:130;height:119" coordorigin="1733,110" coordsize="130,119">
              <v:shape style="position:absolute;left:1733;top:110;width:130;height:119" coordorigin="1733,110" coordsize="130,119" path="m1848,110l1834,110,1748,229,1762,229,1848,110e" filled="t" fillcolor="#A1A1A4" stroked="f">
                <v:path arrowok="t"/>
                <v:fill/>
              </v:shape>
              <v:shape style="position:absolute;left:1733;top:110;width:130;height:119" coordorigin="1733,110" coordsize="130,119" path="m1843,163l1833,163,1829,164,1812,200,1812,204,1833,227,1842,227,1846,226,1853,223,1855,220,1857,219,1834,219,1832,218,1824,200,1824,190,1835,172,1857,172,1856,170,1853,167,1847,164,1843,163e" filled="t" fillcolor="#A1A1A4" stroked="f">
                <v:path arrowok="t"/>
                <v:fill/>
              </v:shape>
              <v:shape style="position:absolute;left:1733;top:110;width:130;height:119" coordorigin="1733,110" coordsize="130,119" path="m1857,172l1841,172,1843,173,1847,176,1848,178,1850,182,1851,185,1851,190,1851,200,1840,219,1857,219,1863,190,1863,187,1861,179,1860,176,1857,172e" filled="t" fillcolor="#A1A1A4" stroked="f">
                <v:path arrowok="t"/>
                <v:fill/>
              </v:shape>
              <v:shape style="position:absolute;left:1733;top:110;width:130;height:119" coordorigin="1733,110" coordsize="130,119" path="m1764,112l1754,112,1750,113,1733,149,1733,153,1735,161,1736,164,1739,168,1740,170,1743,172,1750,175,1754,176,1763,176,1767,175,1770,173,1774,172,1776,169,1778,167,1755,167,1753,167,1745,149,1745,139,1756,121,1778,121,1777,119,1774,116,1768,113,1764,112e" filled="t" fillcolor="#A1A1A4" stroked="f">
                <v:path arrowok="t"/>
                <v:fill/>
              </v:shape>
              <v:shape style="position:absolute;left:1733;top:110;width:130;height:119" coordorigin="1733,110" coordsize="130,119" path="m1778,121l1762,121,1764,122,1768,125,1772,139,1772,149,1765,165,1764,167,1761,167,1778,167,1784,139,1784,136,1782,128,1781,124,1778,121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51.861pt;margin-top:4.0076pt;width:22.31940pt;height:7.531pt;mso-position-horizontal-relative:page;mso-position-vertical-relative:paragraph;z-index:-3190" coordorigin="1037,80" coordsize="446,151">
            <v:group style="position:absolute;left:1040;top:83;width:70;height:143" coordorigin="1040,83" coordsize="70,143">
              <v:shape style="position:absolute;left:1040;top:83;width:70;height:143" coordorigin="1040,83" coordsize="70,143" path="m1110,104l1085,104,1085,225,1110,225,1110,104e" filled="t" fillcolor="#4F84C4" stroked="f">
                <v:path arrowok="t"/>
                <v:fill/>
              </v:shape>
              <v:shape style="position:absolute;left:1040;top:83;width:70;height:143" coordorigin="1040,83" coordsize="70,143" path="m1155,83l1040,83,1040,104,1155,104,1155,83e" filled="t" fillcolor="#4F84C4" stroked="f">
                <v:path arrowok="t"/>
                <v:fill/>
              </v:shape>
            </v:group>
            <v:group style="position:absolute;left:1150;top:122;width:91;height:106" coordorigin="1150,122" coordsize="91,106">
              <v:shape style="position:absolute;left:1150;top:122;width:91;height:106" coordorigin="1150,122" coordsize="91,106" path="m1173,122l1150,122,1150,201,1153,211,1165,225,1175,228,1195,228,1200,227,1211,220,1216,216,1218,211,1241,211,1241,210,1187,210,1182,208,1175,201,1173,195,1173,122e" filled="t" fillcolor="#4F84C4" stroked="f">
                <v:path arrowok="t"/>
                <v:fill/>
              </v:shape>
              <v:shape style="position:absolute;left:1150;top:122;width:91;height:106" coordorigin="1150,122" coordsize="91,106" path="m1241,211l1219,211,1219,225,1241,225,1241,211e" filled="t" fillcolor="#4F84C4" stroked="f">
                <v:path arrowok="t"/>
                <v:fill/>
              </v:shape>
              <v:shape style="position:absolute;left:1150;top:122;width:91;height:106" coordorigin="1150,122" coordsize="91,106" path="m1241,122l1218,122,1218,186,1218,190,1205,208,1202,210,1198,210,1241,210,1241,122e" filled="t" fillcolor="#4F84C4" stroked="f">
                <v:path arrowok="t"/>
                <v:fill/>
              </v:shape>
            </v:group>
            <v:group style="position:absolute;left:1255;top:83;width:62;height:143" coordorigin="1255,83" coordsize="62,143">
              <v:shape style="position:absolute;left:1255;top:83;width:62;height:143" coordorigin="1255,83" coordsize="62,143" path="m1295,139l1272,139,1272,225,1295,225,1295,139e" filled="t" fillcolor="#4F84C4" stroked="f">
                <v:path arrowok="t"/>
                <v:fill/>
              </v:shape>
              <v:shape style="position:absolute;left:1255;top:83;width:62;height:143" coordorigin="1255,83" coordsize="62,143" path="m1314,122l1255,122,1255,139,1314,139,1314,122e" filled="t" fillcolor="#4F84C4" stroked="f">
                <v:path arrowok="t"/>
                <v:fill/>
              </v:shape>
              <v:shape style="position:absolute;left:1255;top:83;width:62;height:143" coordorigin="1255,83" coordsize="62,143" path="m1308,83l1297,83,1293,83,1272,107,1272,122,1295,122,1295,107,1296,104,1298,103,1300,101,1303,101,1317,101,1317,84,1313,83,1308,83e" filled="t" fillcolor="#4F84C4" stroked="f">
                <v:path arrowok="t"/>
                <v:fill/>
              </v:shape>
              <v:shape style="position:absolute;left:1255;top:83;width:62;height:143" coordorigin="1255,83" coordsize="62,143" path="m1317,101l1308,101,1312,101,1313,101,1315,101,1317,102,1317,101e" filled="t" fillcolor="#4F84C4" stroked="f">
                <v:path arrowok="t"/>
                <v:fill/>
              </v:shape>
            </v:group>
            <v:group style="position:absolute;left:1318;top:91;width:61;height:135" coordorigin="1318,91" coordsize="61,135">
              <v:shape style="position:absolute;left:1318;top:91;width:61;height:135" coordorigin="1318,91" coordsize="61,135" path="m1358,139l1335,139,1335,204,1358,226,1369,226,1371,226,1378,225,1378,208,1366,208,1364,208,1358,199,1358,139e" filled="t" fillcolor="#4F84C4" stroked="f">
                <v:path arrowok="t"/>
                <v:fill/>
              </v:shape>
              <v:shape style="position:absolute;left:1318;top:91;width:61;height:135" coordorigin="1318,91" coordsize="61,135" path="m1378,208l1377,208,1375,208,1366,208,1378,208,1378,208e" filled="t" fillcolor="#4F84C4" stroked="f">
                <v:path arrowok="t"/>
                <v:fill/>
              </v:shape>
              <v:shape style="position:absolute;left:1318;top:91;width:61;height:135" coordorigin="1318,91" coordsize="61,135" path="m1378,122l1318,122,1318,139,1378,139,1378,122e" filled="t" fillcolor="#4F84C4" stroked="f">
                <v:path arrowok="t"/>
                <v:fill/>
              </v:shape>
              <v:shape style="position:absolute;left:1318;top:91;width:61;height:135" coordorigin="1318,91" coordsize="61,135" path="m1358,91l1335,91,1335,122,1358,122,1358,91e" filled="t" fillcolor="#4F84C4" stroked="f">
                <v:path arrowok="t"/>
                <v:fill/>
              </v:shape>
            </v:group>
            <v:group style="position:absolute;left:1389;top:119;width:92;height:109" coordorigin="1389,119" coordsize="92,109">
              <v:shape style="position:absolute;left:1389;top:119;width:92;height:109" coordorigin="1389,119" coordsize="92,109" path="m1412,192l1389,192,1389,198,1428,228,1440,228,1477,210,1429,210,1424,209,1415,204,1413,199,1412,192e" filled="t" fillcolor="#4F84C4" stroked="f">
                <v:path arrowok="t"/>
                <v:fill/>
              </v:shape>
              <v:shape style="position:absolute;left:1389;top:119;width:92;height:109" coordorigin="1389,119" coordsize="92,109" path="m1440,119l1430,119,1425,120,1391,143,1391,154,1441,183,1444,184,1458,200,1458,202,1429,210,1477,210,1480,206,1481,201,1481,190,1431,161,1428,160,1414,145,1415,144,1438,137,1473,137,1470,132,1467,129,1459,124,1455,122,1445,120,1440,119e" filled="t" fillcolor="#4F84C4" stroked="f">
                <v:path arrowok="t"/>
                <v:fill/>
              </v:shape>
              <v:shape style="position:absolute;left:1389;top:119;width:92;height:109" coordorigin="1389,119" coordsize="92,109" path="m1473,137l1438,137,1442,138,1450,142,1453,146,1454,151,1478,151,1477,145,1475,140,1473,137e" filled="t" fillcolor="#4F84C4" stroked="f">
                <v:path arrowok="t"/>
                <v:fill/>
              </v:shape>
            </v:group>
            <w10:wrap type="none"/>
          </v:group>
        </w:pict>
      </w:r>
      <w:r>
        <w:rPr/>
        <w:pict>
          <v:shape style="width:22.82407pt;height:18.75pt;mso-position-horizontal-relative:char;mso-position-vertical-relative:line" type="#_x0000_t75">
            <v:imagedata r:id="rId108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Notes: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la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gest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physician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oups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major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payers’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networks.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TME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17" w:after="0" w:line="240" w:lineRule="auto"/>
        <w:ind w:left="110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31.5pt;margin-top:10.042389pt;width:267.808pt;height:.1pt;mso-position-horizontal-relative:page;mso-position-vertical-relative:paragraph;z-index:-3184" coordorigin="630,201" coordsize="5356,2">
            <v:shape style="position:absolute;left:630;top:201;width:5356;height:2" coordorigin="630,201" coordsize="5356,0" path="m630,201l5986,201e" filled="f" stroked="t" strokeweight=".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eflects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only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patients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attributed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physician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(primarily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HMO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membership).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87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3.479944pt;width:549pt;height:.1pt;mso-position-horizontal-relative:page;mso-position-vertical-relative:paragraph;z-index:-3209" coordorigin="630,470" coordsize="10980,2">
            <v:shape style="position:absolute;left:630;top:470;width:10980;height:2" coordorigin="630,470" coordsize="10980,0" path="m630,470l11610,470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(paye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-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data)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Mar w:header="0" w:footer="441" w:top="760" w:bottom="640" w:left="520" w:right="520"/>
          <w:pgSz w:w="12240" w:h="15840"/>
        </w:sectPr>
      </w:pPr>
      <w:rPr/>
    </w:p>
    <w:p>
      <w:pPr>
        <w:spacing w:before="35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administerin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plans.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33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0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4.1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reductio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61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NCPH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42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majorit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revenue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fun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behalf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dolla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administrative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34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3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revenue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spen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use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cove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broa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categorie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genera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administration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broke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commissions,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taxe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fees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rebates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with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307" w:lineRule="auto"/>
        <w:ind w:left="110" w:right="12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remainde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representin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surplu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(profit)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durin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give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general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administrativ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comprise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two-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third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broke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commission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nearly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0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94" w:lineRule="auto"/>
        <w:ind w:left="450" w:right="616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6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about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non-medica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expense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at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comme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cia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healt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h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plans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218.75pt;margin-top:-151.37886pt;width:174.5pt;height:140.5pt;mso-position-horizontal-relative:page;mso-position-vertical-relative:paragraph;z-index:-3182" coordorigin="4375,-3028" coordsize="3490,2810">
            <v:group style="position:absolute;left:4380;top:-3023;width:3480;height:2800" coordorigin="4380,-3023" coordsize="3480,2800">
              <v:shape style="position:absolute;left:4380;top:-3023;width:3480;height:2800" coordorigin="4380,-3023" coordsize="3480,2800" path="m4380,-223l7860,-223,7860,-3023,4380,-3023,4380,-223e" filled="t" fillcolor="#D7D4D7" stroked="f">
                <v:path arrowok="t"/>
                <v:fill/>
              </v:shape>
            </v:group>
            <v:group style="position:absolute;left:4380;top:-3023;width:648;height:648" coordorigin="4380,-3023" coordsize="648,648">
              <v:shape style="position:absolute;left:4380;top:-3023;width:648;height:648" coordorigin="4380,-3023" coordsize="648,648" path="m5028,-3023l4380,-3023,4380,-2375,5028,-3023e" filled="t" fillcolor="#005581" stroked="f">
                <v:path arrowok="t"/>
                <v:fill/>
              </v:shape>
            </v:group>
            <v:group style="position:absolute;left:4417;top:-2986;width:276;height:234" coordorigin="4417,-2986" coordsize="276,234">
              <v:shape style="position:absolute;left:4417;top:-2986;width:276;height:234" coordorigin="4417,-2986" coordsize="276,234" path="m4526,-2986l4467,-2973,4421,-2913,4417,-2875,4422,-2853,4474,-2792,4516,-2782,4537,-2783,4556,-2787,4572,-2795,4587,-2804,4664,-2804,4643,-2820,4520,-2820,4502,-2822,4459,-2865,4457,-2888,4461,-2907,4477,-2927,4493,-2940,4510,-2947,4526,-2948,4602,-2948,4602,-2949,4588,-2963,4568,-2976,4550,-2984,4526,-2986e" filled="t" fillcolor="#4F84C4" stroked="f">
                <v:path arrowok="t"/>
                <v:fill/>
              </v:shape>
              <v:shape style="position:absolute;left:4417;top:-2986;width:276;height:234" coordorigin="4417,-2986" coordsize="276,234" path="m4602,-2948l4526,-2948,4539,-2946,4549,-2942,4558,-2936,4572,-2921,4581,-2903,4583,-2880,4580,-2861,4572,-2847,4558,-2832,4540,-2823,4520,-2820,4643,-2820,4614,-2841,4621,-2859,4624,-2878,4624,-2897,4619,-2916,4612,-2933,4602,-2948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Overall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retained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17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non-medica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surplus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fully-insure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business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although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som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NH</w:t>
      </w:r>
      <w:r>
        <w:rPr>
          <w:rFonts w:ascii="Times New Roman" w:hAnsi="Times New Roman" w:cs="Times New Roman" w:eastAsia="Times New Roman"/>
          <w:sz w:val="19"/>
          <w:szCs w:val="19"/>
          <w:spacing w:val="-21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right="-69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surpluse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(23.4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retentio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dollars)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35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specified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35" w:after="0" w:line="307" w:lineRule="auto"/>
        <w:ind w:right="224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qualifyin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expenses),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measure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Ratio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(MLR)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36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require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provid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rebate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certai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enrollee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37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averag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MLR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Massachusetts-base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0.90,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rangin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NHP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  <w:position w:val="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0.8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BCBS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0.92.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38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7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406.5pt;margin-top:-.376373pt;width:11.25pt;height:11.25pt;mso-position-horizontal-relative:page;mso-position-vertical-relative:paragraph;z-index:-3186" coordorigin="8130,-8" coordsize="225,225">
            <v:shape style="position:absolute;left:8130;top:-8;width:225;height:225" coordorigin="8130,-8" coordsize="225,225" path="m8130,217l8355,217,8355,-8,8130,-8,813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12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8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406.5pt;margin-top:-4.230635pt;width:171.051pt;height:.1pt;mso-position-horizontal-relative:page;mso-position-vertical-relative:paragraph;z-index:-3185" coordorigin="8130,-85" coordsize="3421,2">
            <v:shape style="position:absolute;left:8130;top:-85;width:3421;height:2" coordorigin="8130,-85" coordsize="3421,0" path="m8130,-85l11551,-85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6"/>
        </w:rPr>
        <w:t>Th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6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76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7"/>
        </w:rPr>
        <w:t>ver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77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ge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560" w:lineRule="atLeast"/>
        <w:ind w:left="180" w:right="586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82"/>
        </w:rPr>
        <w:t>201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2"/>
        </w:rPr>
        <w:t>3</w:t>
      </w:r>
      <w:r>
        <w:rPr>
          <w:rFonts w:ascii="Arial" w:hAnsi="Arial" w:cs="Arial" w:eastAsia="Arial"/>
          <w:sz w:val="40"/>
          <w:szCs w:val="40"/>
          <w:color w:val="005581"/>
          <w:spacing w:val="44"/>
          <w:w w:val="8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2"/>
        </w:rPr>
        <w:t>Medica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2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-19"/>
          <w:w w:val="8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7"/>
        </w:rPr>
        <w:t>Loss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7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4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4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4"/>
        </w:rPr>
        <w:t>ti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4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33"/>
          <w:w w:val="74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4"/>
        </w:rPr>
        <w:t>(MLR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4"/>
        </w:rPr>
        <w:t>)</w:t>
      </w:r>
      <w:r>
        <w:rPr>
          <w:rFonts w:ascii="Arial" w:hAnsi="Arial" w:cs="Arial" w:eastAsia="Arial"/>
          <w:sz w:val="40"/>
          <w:szCs w:val="40"/>
          <w:color w:val="005581"/>
          <w:spacing w:val="18"/>
          <w:w w:val="74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87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or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Massachusetts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p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8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yer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6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wa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20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100"/>
        </w:rPr>
        <w:t>0.90.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534" w:space="326"/>
            <w:col w:w="3464" w:space="286"/>
            <w:col w:w="3590"/>
          </w:cols>
        </w:sectPr>
      </w:pPr>
      <w:rPr/>
    </w:p>
    <w:p>
      <w:pPr>
        <w:spacing w:before="0" w:after="0" w:line="139" w:lineRule="exact"/>
        <w:ind w:left="110"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1"/>
        </w:rPr>
        <w:t>one-quarte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1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1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1"/>
        </w:rPr>
        <w:t>non-medica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1"/>
        </w:rPr>
        <w:t>claims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0" w:after="0" w:line="139" w:lineRule="exact"/>
        <w:ind w:right="-20"/>
        <w:jc w:val="left"/>
        <w:tabs>
          <w:tab w:pos="3740" w:val="left"/>
          <w:tab w:pos="722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portio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1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collecte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position w:val="1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1"/>
        </w:rPr>
        <w:t>l</w:t>
        <w:tab/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1"/>
        </w:rPr>
      </w:r>
      <w:r>
        <w:rPr>
          <w:rFonts w:ascii="Times New Roman" w:hAnsi="Times New Roman" w:cs="Times New Roman" w:eastAsia="Times New Roman"/>
          <w:sz w:val="19"/>
          <w:szCs w:val="19"/>
          <w:spacing w:val="0"/>
          <w:u w:val="single" w:color="005581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u w:val="single" w:color="005581"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spacing w:val="0"/>
          <w:u w:val="single" w:color="005581"/>
          <w:position w:val="1"/>
        </w:rPr>
      </w:r>
      <w:r>
        <w:rPr>
          <w:rFonts w:ascii="Times New Roman" w:hAnsi="Times New Roman" w:cs="Times New Roman" w:eastAsia="Times New Roman"/>
          <w:sz w:val="19"/>
          <w:szCs w:val="19"/>
          <w:spacing w:val="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2991" w:space="869"/>
            <w:col w:w="734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45" w:after="0" w:line="312" w:lineRule="auto"/>
        <w:ind w:left="227" w:right="-41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31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These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physician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oups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had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la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gest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membership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ac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oss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major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payers: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BCBS,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HPHC,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94"/>
          <w:position w:val="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  <w:position w:val="0"/>
        </w:rPr>
        <w:t>ufts.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1" w:after="0" w:line="301" w:lineRule="auto"/>
        <w:ind w:left="227" w:right="-20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32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Data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ovided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Massachusetts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Quality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Partners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(MHQP)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eflects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experience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adult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members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state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  <w:position w:val="0"/>
        </w:rPr>
        <w:t>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five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la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gest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comme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cial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carriers.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5" w:after="0" w:line="312" w:lineRule="auto"/>
        <w:ind w:left="117" w:right="315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33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NCPHI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also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cost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administering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certain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Medicaid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Medica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managed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plans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payers.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1" w:after="0" w:line="240" w:lineRule="auto"/>
        <w:ind w:left="-29" w:right="117"/>
        <w:jc w:val="center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34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verage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6"/>
          <w:position w:val="0"/>
        </w:rPr>
        <w:t>paye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96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6"/>
          <w:position w:val="0"/>
        </w:rPr>
        <w:t>-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6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6"/>
          <w:position w:val="0"/>
        </w:rPr>
        <w:t>eported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9"/>
          <w:w w:val="96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6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6"/>
          <w:position w:val="0"/>
        </w:rPr>
        <w:t>etention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6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2013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was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$46.22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PMPM,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2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7"/>
          <w:position w:val="0"/>
        </w:rPr>
        <w:t>app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7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7"/>
          <w:position w:val="0"/>
        </w:rPr>
        <w:t>oximately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97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10.8%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7"/>
          <w:position w:val="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7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7"/>
          <w:position w:val="0"/>
        </w:rPr>
        <w:t>emiums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82" w:after="0" w:line="240" w:lineRule="auto"/>
        <w:ind w:left="-30" w:right="138"/>
        <w:jc w:val="center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35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BCBS,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Fallon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  <w:position w:val="0"/>
        </w:rPr>
        <w:t>W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ellPoint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eported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losses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2013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their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fully-insu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business;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MLR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88" w:right="273"/>
        <w:jc w:val="center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22.73143pt;width:8.382pt;height:.1pt;mso-position-horizontal-relative:page;mso-position-vertical-relative:paragraph;z-index:-3181" coordorigin="11440,455" coordsize="168,2">
            <v:shape style="position:absolute;left:11440;top:455;width:168;height:2" coordorigin="11440,455" coordsize="168,0" path="m11440,455l11608,455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etention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decomposition</w:t>
      </w:r>
      <w:r>
        <w:rPr>
          <w:rFonts w:ascii="Arial" w:hAnsi="Arial" w:cs="Arial" w:eastAsia="Arial"/>
          <w:sz w:val="12"/>
          <w:szCs w:val="12"/>
          <w:color w:val="717073"/>
          <w:spacing w:val="2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data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om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payer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submitted</w:t>
      </w:r>
      <w:r>
        <w:rPr>
          <w:rFonts w:ascii="Arial" w:hAnsi="Arial" w:cs="Arial" w:eastAsia="Arial"/>
          <w:sz w:val="12"/>
          <w:szCs w:val="12"/>
          <w:color w:val="717073"/>
          <w:spacing w:val="1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federal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CCIIO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data,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analyzed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8"/>
        </w:rPr>
        <w:t>Oliver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386" w:space="347"/>
            <w:col w:w="5467"/>
          </w:cols>
        </w:sectPr>
      </w:pPr>
      <w:rPr/>
    </w:p>
    <w:p>
      <w:pPr>
        <w:spacing w:before="79" w:after="0" w:line="241" w:lineRule="auto"/>
        <w:ind w:left="111" w:right="6394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Abou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-7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te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6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cent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f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eve</w:t>
      </w:r>
      <w:r>
        <w:rPr>
          <w:rFonts w:ascii="Arial" w:hAnsi="Arial" w:cs="Arial" w:eastAsia="Arial"/>
          <w:sz w:val="19"/>
          <w:szCs w:val="19"/>
          <w:color w:val="717073"/>
          <w:spacing w:val="3"/>
          <w:w w:val="81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y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premiu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m</w:t>
      </w:r>
      <w:r>
        <w:rPr>
          <w:rFonts w:ascii="Arial" w:hAnsi="Arial" w:cs="Arial" w:eastAsia="Arial"/>
          <w:sz w:val="19"/>
          <w:szCs w:val="19"/>
          <w:color w:val="717073"/>
          <w:spacing w:val="12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dolla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wen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17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1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1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non-medical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0"/>
          <w:b/>
          <w:bCs/>
        </w:rPr>
        <w:t>spending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,</w:t>
      </w:r>
      <w:r>
        <w:rPr>
          <w:rFonts w:ascii="Arial" w:hAnsi="Arial" w:cs="Arial" w:eastAsia="Arial"/>
          <w:sz w:val="19"/>
          <w:szCs w:val="19"/>
          <w:color w:val="717073"/>
          <w:spacing w:val="-2"/>
          <w:w w:val="8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0"/>
          <w:b/>
          <w:bCs/>
        </w:rPr>
        <w:t>bu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0"/>
          <w:b/>
          <w:bCs/>
        </w:rPr>
        <w:t>surpluse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0"/>
          <w:b/>
          <w:bCs/>
        </w:rPr>
        <w:t>wer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21"/>
          <w:w w:val="8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0"/>
          <w:b/>
          <w:bCs/>
        </w:rPr>
        <w:t>onl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y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a</w:t>
      </w:r>
      <w:r>
        <w:rPr>
          <w:rFonts w:ascii="Arial" w:hAnsi="Arial" w:cs="Arial" w:eastAsia="Arial"/>
          <w:sz w:val="19"/>
          <w:szCs w:val="19"/>
          <w:color w:val="717073"/>
          <w:spacing w:val="8"/>
          <w:w w:val="8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0"/>
          <w:b/>
          <w:bCs/>
        </w:rPr>
        <w:t>fractio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19"/>
          <w:w w:val="8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0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f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0"/>
          <w:b/>
          <w:bCs/>
        </w:rPr>
        <w:t>th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0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10"/>
          <w:w w:val="80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remainde</w:t>
      </w:r>
      <w:r>
        <w:rPr>
          <w:rFonts w:ascii="Arial" w:hAnsi="Arial" w:cs="Arial" w:eastAsia="Arial"/>
          <w:sz w:val="19"/>
          <w:szCs w:val="19"/>
          <w:color w:val="717073"/>
          <w:spacing w:val="-13"/>
          <w:w w:val="82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4"/>
          <w:b/>
          <w:bCs/>
        </w:rPr>
        <w:t>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160" w:lineRule="exact"/>
        <w:ind w:left="543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54001pt;margin-top:2.102733pt;width:16.819pt;height:16.819pt;mso-position-horizontal-relative:page;mso-position-vertical-relative:paragraph;z-index:-3173" coordorigin="631,42" coordsize="336,336">
            <v:shape style="position:absolute;left:631;top:42;width:336;height:336" coordorigin="631,42" coordsize="336,336" path="m631,378l967,378,967,42,631,42,631,378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Components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of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Massachusetts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0" w:lineRule="exact"/>
        <w:ind w:left="183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12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 </w:t>
      </w:r>
      <w:r>
        <w:rPr>
          <w:rFonts w:ascii="Arial" w:hAnsi="Arial" w:cs="Arial" w:eastAsia="Arial"/>
          <w:sz w:val="20"/>
          <w:szCs w:val="20"/>
          <w:color w:val="FFFFFF"/>
          <w:spacing w:val="26"/>
          <w:w w:val="100"/>
          <w:b/>
          <w:bCs/>
          <w:position w:val="6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Payer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Retention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11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emium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evenues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that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spent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used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payers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cover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22" w:after="0" w:line="240" w:lineRule="auto"/>
        <w:ind w:left="111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oad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categories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general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administration,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oker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commissions,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emium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taxes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fees,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and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17" w:after="0" w:line="140" w:lineRule="exact"/>
        <w:ind w:left="111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491.462708pt;margin-top:40.268471pt;width:20.799577pt;height:6.39pt;mso-position-horizontal-relative:page;mso-position-vertical-relative:paragraph;z-index:-3178" coordorigin="9829,805" coordsize="416,128">
            <v:group style="position:absolute;left:9832;top:810;width:44;height:117" coordorigin="9832,810" coordsize="44,117">
              <v:shape style="position:absolute;left:9832;top:810;width:44;height:117" coordorigin="9832,810" coordsize="44,117" path="m9876,810l9866,810,9865,814,9863,818,9861,821,9859,824,9857,826,9851,829,9847,831,9840,832,9836,832,9832,832,9832,843,9862,843,9862,927,9876,927,9876,810e" filled="t" fillcolor="#A1A1A4" stroked="f">
                <v:path arrowok="t"/>
                <v:fill/>
              </v:shape>
            </v:group>
            <v:group style="position:absolute;left:9916;top:810;width:78;height:119" coordorigin="9916,810" coordsize="78,119">
              <v:shape style="position:absolute;left:9916;top:810;width:78;height:119" coordorigin="9916,810" coordsize="78,119" path="m9961,810l9949,810,9944,811,9916,879,9917,888,9949,929,9961,929,9967,928,9975,925,9979,922,9984,917,9949,917,9945,915,9931,879,9931,856,9951,822,9984,822,9979,817,9975,814,9966,811,9961,810e" filled="t" fillcolor="#A1A1A4" stroked="f">
                <v:path arrowok="t"/>
                <v:fill/>
              </v:shape>
              <v:shape style="position:absolute;left:9916;top:810;width:78;height:119" coordorigin="9916,810" coordsize="78,119" path="m9984,822l9959,822,9962,823,9968,826,9978,850,9979,853,9979,856,9979,879,9979,890,9961,917,9984,917,9992,897,9993,892,9994,888,9994,884,9994,878,9994,856,9984,823,9984,822e" filled="t" fillcolor="#A1A1A4" stroked="f">
                <v:path arrowok="t"/>
                <v:fill/>
              </v:shape>
            </v:group>
            <v:group style="position:absolute;left:10008;top:810;width:78;height:119" coordorigin="10008,810" coordsize="78,119">
              <v:shape style="position:absolute;left:10008;top:810;width:78;height:119" coordorigin="10008,810" coordsize="78,119" path="m10053,810l10041,810,10036,811,10008,879,10009,888,10041,929,10053,929,10058,928,10067,925,10070,922,10076,917,10041,917,10036,915,10023,879,10023,856,10043,822,10076,822,10070,817,10067,814,10058,811,10053,810e" filled="t" fillcolor="#A1A1A4" stroked="f">
                <v:path arrowok="t"/>
                <v:fill/>
              </v:shape>
              <v:shape style="position:absolute;left:10008;top:810;width:78;height:119" coordorigin="10008,810" coordsize="78,119" path="m10076,822l10051,822,10054,823,10060,826,10070,850,10071,853,10071,856,10071,879,10070,890,10053,917,10076,917,10084,897,10085,892,10085,888,10086,884,10086,878,10086,856,10076,823,10076,822e" filled="t" fillcolor="#A1A1A4" stroked="f">
                <v:path arrowok="t"/>
                <v:fill/>
              </v:shape>
            </v:group>
            <v:group style="position:absolute;left:10108;top:808;width:135;height:123" coordorigin="10108,808" coordsize="135,123">
              <v:shape style="position:absolute;left:10108;top:808;width:135;height:123" coordorigin="10108,808" coordsize="135,123" path="m10227,808l10213,808,10124,931,10138,931,10227,808e" filled="t" fillcolor="#A1A1A4" stroked="f">
                <v:path arrowok="t"/>
                <v:fill/>
              </v:shape>
              <v:shape style="position:absolute;left:10108;top:808;width:135;height:123" coordorigin="10108,808" coordsize="135,123" path="m10221,863l10211,863,10207,864,10190,901,10190,905,10211,929,10221,929,10225,928,10232,924,10235,922,10236,920,10213,920,10210,919,10207,916,10205,914,10204,912,10203,909,10203,907,10202,904,10202,901,10202,891,10213,872,10237,872,10235,870,10232,867,10226,864,10221,863e" filled="t" fillcolor="#A1A1A4" stroked="f">
                <v:path arrowok="t"/>
                <v:fill/>
              </v:shape>
              <v:shape style="position:absolute;left:10108;top:808;width:135;height:123" coordorigin="10108,808" coordsize="135,123" path="m10237,872l10219,872,10222,873,10226,876,10227,878,10229,883,10230,885,10230,888,10230,891,10219,920,10236,920,10243,891,10242,887,10241,879,10239,876,10237,872e" filled="t" fillcolor="#A1A1A4" stroked="f">
                <v:path arrowok="t"/>
                <v:fill/>
              </v:shape>
              <v:shape style="position:absolute;left:10108;top:808;width:135;height:123" coordorigin="10108,808" coordsize="135,123" path="m10140,810l10130,810,10125,811,10108,848,10108,852,10130,876,10140,876,10144,875,10150,872,10153,869,10154,867,10131,867,10129,866,10121,848,10121,838,10132,819,10155,819,10154,817,10151,814,10144,811,10140,810e" filled="t" fillcolor="#A1A1A4" stroked="f">
                <v:path arrowok="t"/>
                <v:fill/>
              </v:shape>
              <v:shape style="position:absolute;left:10108;top:808;width:135;height:123" coordorigin="10108,808" coordsize="135,123" path="m10155,819l10138,819,10140,820,10142,822,10149,838,10149,848,10137,867,10154,867,10161,838,10161,834,10159,826,10158,823,10155,819e" filled="t" fillcolor="#A1A1A4" stroked="f">
                <v:path arrowok="t"/>
                <v:fill/>
              </v:shape>
            </v:group>
            <w10:wrap type="none"/>
          </v:group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consumer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-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ebates,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with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-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emainder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-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ep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-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esenting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surplus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(p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-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ofit)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during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given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-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yea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-1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-1"/>
        </w:rPr>
        <w:t>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5" w:after="0" w:line="134" w:lineRule="exact"/>
        <w:ind w:left="111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6.283634pt;margin-top:-228.188477pt;width:448.825864pt;height:212.624084pt;mso-position-horizontal-relative:page;mso-position-vertical-relative:paragraph;z-index:-3179" coordorigin="1126,-4564" coordsize="8977,4252">
            <v:group style="position:absolute;left:10038;top:-4269;width:2;height:1510" coordorigin="10038,-4269" coordsize="2,1510">
              <v:shape style="position:absolute;left:10038;top:-4269;width:2;height:1510" coordorigin="10038,-4269" coordsize="0,1510" path="m10038,-2759l10038,-4269e" filled="f" stroked="t" strokeweight=".258pt" strokecolor="#A1A1A4">
                <v:path arrowok="t"/>
              </v:shape>
            </v:group>
            <v:group style="position:absolute;left:8540;top:-4055;width:2;height:76" coordorigin="8540,-4055" coordsize="2,76">
              <v:shape style="position:absolute;left:8540;top:-4055;width:2;height:76" coordorigin="8540,-4055" coordsize="0,76" path="m8540,-4055l8540,-3979e" filled="f" stroked="t" strokeweight=".258pt" strokecolor="#A1A1A4">
                <v:path arrowok="t"/>
              </v:shape>
            </v:group>
            <v:group style="position:absolute;left:8540;top:-2838;width:2;height:79" coordorigin="8540,-2838" coordsize="2,79">
              <v:shape style="position:absolute;left:8540;top:-2838;width:2;height:79" coordorigin="8540,-2838" coordsize="0,79" path="m8540,-2838l8540,-2759e" filled="f" stroked="t" strokeweight=".258pt" strokecolor="#A1A1A4">
                <v:path arrowok="t"/>
              </v:shape>
            </v:group>
            <v:group style="position:absolute;left:8666;top:-2838;width:2;height:943" coordorigin="8666,-2838" coordsize="2,943">
              <v:shape style="position:absolute;left:8666;top:-2838;width:2;height:943" coordorigin="8666,-2838" coordsize="0,943" path="m8666,-1894l8666,-2838e" filled="f" stroked="t" strokeweight=".516pt" strokecolor="#005DAA">
                <v:path arrowok="t"/>
              </v:shape>
            </v:group>
            <v:group style="position:absolute;left:8641;top:-2014;width:52;height:42" coordorigin="8641,-2014" coordsize="52,42">
              <v:shape style="position:absolute;left:8641;top:-2014;width:52;height:42" coordorigin="8641,-2014" coordsize="52,42" path="m8692,-2014l8641,-2014,8666,-1972,8692,-2014e" filled="t" fillcolor="#717073" stroked="f">
                <v:path arrowok="t"/>
                <v:fill/>
              </v:shape>
            </v:group>
            <v:group style="position:absolute;left:8641;top:-2014;width:52;height:42" coordorigin="8641,-2014" coordsize="52,42">
              <v:shape style="position:absolute;left:8641;top:-2014;width:52;height:42" coordorigin="8641,-2014" coordsize="52,42" path="m8641,-2014l8692,-2014,8666,-1972,8641,-2014xe" filled="f" stroked="t" strokeweight=".516pt" strokecolor="#717073">
                <v:path arrowok="t"/>
              </v:shape>
            </v:group>
            <v:group style="position:absolute;left:8641;top:-2190;width:52;height:42" coordorigin="8641,-2190" coordsize="52,42">
              <v:shape style="position:absolute;left:8641;top:-2190;width:52;height:42" coordorigin="8641,-2190" coordsize="52,42" path="m8692,-2190l8641,-2190,8666,-2147,8692,-2190e" filled="t" fillcolor="#717073" stroked="f">
                <v:path arrowok="t"/>
                <v:fill/>
              </v:shape>
            </v:group>
            <v:group style="position:absolute;left:8641;top:-2190;width:52;height:42" coordorigin="8641,-2190" coordsize="52,42">
              <v:shape style="position:absolute;left:8641;top:-2190;width:52;height:42" coordorigin="8641,-2190" coordsize="52,42" path="m8641,-2190l8692,-2190,8666,-2147,8641,-2190xe" filled="f" stroked="t" strokeweight=".516pt" strokecolor="#717073">
                <v:path arrowok="t"/>
              </v:shape>
            </v:group>
            <v:group style="position:absolute;left:8641;top:-2352;width:52;height:42" coordorigin="8641,-2352" coordsize="52,42">
              <v:shape style="position:absolute;left:8641;top:-2352;width:52;height:42" coordorigin="8641,-2352" coordsize="52,42" path="m8692,-2352l8641,-2352,8666,-2310,8692,-2352e" filled="t" fillcolor="#717073" stroked="f">
                <v:path arrowok="t"/>
                <v:fill/>
              </v:shape>
            </v:group>
            <v:group style="position:absolute;left:8641;top:-2352;width:52;height:42" coordorigin="8641,-2352" coordsize="52,42">
              <v:shape style="position:absolute;left:8641;top:-2352;width:52;height:42" coordorigin="8641,-2352" coordsize="52,42" path="m8641,-2352l8692,-2352,8666,-2310,8641,-2352xe" filled="f" stroked="t" strokeweight=".516pt" strokecolor="#717073">
                <v:path arrowok="t"/>
              </v:shape>
            </v:group>
            <v:group style="position:absolute;left:7792;top:-3979;width:1797;height:1141" coordorigin="7792,-3979" coordsize="1797,1141">
              <v:shape style="position:absolute;left:7792;top:-3979;width:1797;height:1141" coordorigin="7792,-3979" coordsize="1797,1141" path="m9588,-2838l7792,-2838,7792,-3979,9588,-3979,9588,-2838e" filled="t" fillcolor="#005DAA" stroked="f">
                <v:path arrowok="t"/>
                <v:fill/>
              </v:shape>
              <v:shape style="position:absolute;left:7792;top:-3979;width:1797;height:1141" type="#_x0000_t75">
                <v:imagedata r:id="rId109" o:title=""/>
              </v:shape>
            </v:group>
            <v:group style="position:absolute;left:9809;top:-2838;width:2;height:1014" coordorigin="9809,-2838" coordsize="2,1014">
              <v:shape style="position:absolute;left:9809;top:-2838;width:2;height:1014" coordorigin="9809,-2838" coordsize="0,1014" path="m9809,-2838l9809,-2190,9809,-1824e" filled="f" stroked="t" strokeweight=".516pt" strokecolor="#005581">
                <v:path arrowok="t"/>
              </v:shape>
            </v:group>
            <v:group style="position:absolute;left:9784;top:-2014;width:52;height:42" coordorigin="9784,-2014" coordsize="52,42">
              <v:shape style="position:absolute;left:9784;top:-2014;width:52;height:42" coordorigin="9784,-2014" coordsize="52,42" path="m9835,-2014l9784,-2014,9809,-1972,9835,-2014e" filled="t" fillcolor="#717073" stroked="f">
                <v:path arrowok="t"/>
                <v:fill/>
              </v:shape>
            </v:group>
            <v:group style="position:absolute;left:9784;top:-2014;width:52;height:42" coordorigin="9784,-2014" coordsize="52,42">
              <v:shape style="position:absolute;left:9784;top:-2014;width:52;height:42" coordorigin="9784,-2014" coordsize="52,42" path="m9784,-2014l9835,-2014,9809,-1972,9784,-2014xe" filled="f" stroked="t" strokeweight=".516pt" strokecolor="#717073">
                <v:path arrowok="t"/>
              </v:shape>
            </v:group>
            <v:group style="position:absolute;left:9784;top:-2190;width:52;height:42" coordorigin="9784,-2190" coordsize="52,42">
              <v:shape style="position:absolute;left:9784;top:-2190;width:52;height:42" coordorigin="9784,-2190" coordsize="52,42" path="m9835,-2190l9784,-2190,9809,-2147,9835,-2190e" filled="t" fillcolor="#717073" stroked="f">
                <v:path arrowok="t"/>
                <v:fill/>
              </v:shape>
            </v:group>
            <v:group style="position:absolute;left:9784;top:-2190;width:52;height:42" coordorigin="9784,-2190" coordsize="52,42">
              <v:shape style="position:absolute;left:9784;top:-2190;width:52;height:42" coordorigin="9784,-2190" coordsize="52,42" path="m9784,-2190l9835,-2190,9809,-2147,9784,-2190xe" filled="f" stroked="t" strokeweight=".516pt" strokecolor="#717073">
                <v:path arrowok="t"/>
              </v:shape>
            </v:group>
            <v:group style="position:absolute;left:9784;top:-2352;width:52;height:42" coordorigin="9784,-2352" coordsize="52,42">
              <v:shape style="position:absolute;left:9784;top:-2352;width:52;height:42" coordorigin="9784,-2352" coordsize="52,42" path="m9835,-2352l9784,-2352,9809,-2310,9835,-2352e" filled="t" fillcolor="#717073" stroked="f">
                <v:path arrowok="t"/>
                <v:fill/>
              </v:shape>
            </v:group>
            <v:group style="position:absolute;left:9784;top:-2352;width:52;height:42" coordorigin="9784,-2352" coordsize="52,42">
              <v:shape style="position:absolute;left:9784;top:-2352;width:52;height:42" coordorigin="9784,-2352" coordsize="52,42" path="m9784,-2352l9835,-2352,9809,-2310,9784,-2352xe" filled="f" stroked="t" strokeweight=".516pt" strokecolor="#717073">
                <v:path arrowok="t"/>
              </v:shape>
            </v:group>
            <v:group style="position:absolute;left:9521;top:-1894;width:576;height:576" coordorigin="9521,-1894" coordsize="576,576">
              <v:shape style="position:absolute;left:9521;top:-1894;width:576;height:576" coordorigin="9521,-1894" coordsize="576,576" path="m9807,-1894l9738,-1886,9675,-1861,9620,-1824,9576,-1775,9543,-1717,9525,-1651,9521,-1604,9522,-1581,9537,-1514,9566,-1453,9607,-1402,9660,-1361,9720,-1333,9788,-1320,9811,-1319,9835,-1320,9902,-1334,9963,-1363,10014,-1405,10055,-1457,10083,-1518,10096,-1585,10097,-1609,10096,-1633,10082,-1700,10053,-1760,10011,-1812,9959,-1853,9898,-1881,9830,-1894,9807,-1894e" filled="t" fillcolor="#005581" stroked="f">
                <v:path arrowok="t"/>
                <v:fill/>
              </v:shape>
            </v:group>
            <v:group style="position:absolute;left:9695;top:-1673;width:76;height:93" coordorigin="9695,-1673" coordsize="76,93">
              <v:shape style="position:absolute;left:9695;top:-1673;width:76;height:93" coordorigin="9695,-1673" coordsize="76,93" path="m9738,-1673l9695,-1634,9695,-1619,9729,-1581,9739,-1581,9743,-1582,9751,-1585,9754,-1589,9757,-1593,9770,-1593,9770,-1597,9731,-1597,9727,-1598,9713,-1631,9713,-1634,9714,-1641,9716,-1645,9717,-1647,9719,-1650,9721,-1653,9727,-1656,9730,-1657,9764,-1657,9763,-1660,9742,-1673,9738,-1673e" filled="t" fillcolor="#FFFFFF" stroked="f">
                <v:path arrowok="t"/>
                <v:fill/>
              </v:shape>
              <v:shape style="position:absolute;left:9695;top:-1673;width:76;height:93" coordorigin="9695,-1673" coordsize="76,93" path="m9770,-1593l9757,-1593,9759,-1583,9770,-1583,9770,-1593e" filled="t" fillcolor="#FFFFFF" stroked="f">
                <v:path arrowok="t"/>
                <v:fill/>
              </v:shape>
              <v:shape style="position:absolute;left:9695;top:-1673;width:76;height:93" coordorigin="9695,-1673" coordsize="76,93" path="m9770,-1616l9754,-1616,9754,-1610,9752,-1605,9745,-1599,9741,-1597,9731,-1597,9770,-1597,9770,-1616e" filled="t" fillcolor="#FFFFFF" stroked="f">
                <v:path arrowok="t"/>
                <v:fill/>
              </v:shape>
              <v:shape style="position:absolute;left:9695;top:-1673;width:76;height:93" coordorigin="9695,-1673" coordsize="76,93" path="m9770,-1631l9736,-1631,9736,-1616,9770,-1616,9770,-1631e" filled="t" fillcolor="#FFFFFF" stroked="f">
                <v:path arrowok="t"/>
                <v:fill/>
              </v:shape>
              <v:shape style="position:absolute;left:9695;top:-1673;width:76;height:93" coordorigin="9695,-1673" coordsize="76,93" path="m9764,-1657l9739,-1657,9742,-1656,9745,-1653,9749,-1651,9751,-1647,9752,-1642,9769,-1642,9768,-1647,9767,-1652,9764,-1657e" filled="t" fillcolor="#FFFFFF" stroked="f">
                <v:path arrowok="t"/>
                <v:fill/>
              </v:shape>
            </v:group>
            <v:group style="position:absolute;left:9781;top:-1649;width:61;height:67" coordorigin="9781,-1649" coordsize="61,67">
              <v:shape style="position:absolute;left:9781;top:-1649;width:61;height:67" coordorigin="9781,-1649" coordsize="61,67" path="m9816,-1649l9781,-1621,9781,-1610,9782,-1605,9785,-1597,9787,-1594,9790,-1591,9792,-1588,9796,-1586,9799,-1584,9803,-1583,9807,-1582,9816,-1582,9821,-1583,9828,-1586,9831,-1588,9837,-1594,9837,-1595,9809,-1595,9807,-1595,9797,-1613,9798,-1620,9837,-1636,9836,-1637,9834,-1640,9831,-1643,9828,-1645,9820,-1648,9816,-1649e" filled="t" fillcolor="#FFFFFF" stroked="f">
                <v:path arrowok="t"/>
                <v:fill/>
              </v:shape>
              <v:shape style="position:absolute;left:9781;top:-1649;width:61;height:67" coordorigin="9781,-1649" coordsize="61,67" path="m9837,-1636l9814,-1636,9816,-1635,9820,-1633,9826,-1613,9826,-1610,9809,-1595,9837,-1595,9839,-1598,9841,-1606,9842,-1610,9842,-1621,9841,-1625,9841,-1626,9838,-1634,9837,-1636e" filled="t" fillcolor="#FFFFFF" stroked="f">
                <v:path arrowok="t"/>
                <v:fill/>
              </v:shape>
            </v:group>
            <v:group style="position:absolute;left:9847;top:-1648;width:58;height:64" coordorigin="9847,-1648" coordsize="58,64">
              <v:shape style="position:absolute;left:9847;top:-1648;width:58;height:64" coordorigin="9847,-1648" coordsize="58,64" path="m9864,-1648l9847,-1648,9867,-1584,9885,-1584,9892,-1604,9876,-1604,9864,-1648e" filled="t" fillcolor="#FFFFFF" stroked="f">
                <v:path arrowok="t"/>
                <v:fill/>
              </v:shape>
              <v:shape style="position:absolute;left:9847;top:-1648;width:58;height:64" coordorigin="9847,-1648" coordsize="58,64" path="m9905,-1648l9889,-1648,9877,-1604,9892,-1604,9905,-1648e" filled="t" fillcolor="#FFFFFF" stroked="f">
                <v:path arrowok="t"/>
                <v:fill/>
              </v:shape>
            </v:group>
            <v:group style="position:absolute;left:9904;top:-1603;width:18;height:19" coordorigin="9904,-1603" coordsize="18,19">
              <v:shape style="position:absolute;left:9904;top:-1603;width:18;height:19" coordorigin="9904,-1603" coordsize="18,19" path="m9904,-1594l9922,-1594e" filled="f" stroked="t" strokeweight="1.062pt" strokecolor="#FFFFFF">
                <v:path arrowok="t"/>
              </v:shape>
            </v:group>
            <v:group style="position:absolute;left:9588;top:-3979;width:449;height:1141" coordorigin="9588,-3979" coordsize="449,1141">
              <v:shape style="position:absolute;left:9588;top:-3979;width:449;height:1141" coordorigin="9588,-3979" coordsize="449,1141" path="m10038,-2838l9588,-2838,9588,-3979,10038,-3979,10038,-2838e" filled="t" fillcolor="#005581" stroked="f">
                <v:path arrowok="t"/>
                <v:fill/>
              </v:shape>
              <v:shape style="position:absolute;left:7772;top:-3979;width:320;height:1141" type="#_x0000_t75">
                <v:imagedata r:id="rId110" o:title=""/>
              </v:shape>
              <v:shape style="position:absolute;left:9588;top:-3979;width:204;height:1141" type="#_x0000_t75">
                <v:imagedata r:id="rId111" o:title=""/>
              </v:shape>
            </v:group>
            <v:group style="position:absolute;left:7043;top:-4055;width:2;height:76" coordorigin="7043,-4055" coordsize="2,76">
              <v:shape style="position:absolute;left:7043;top:-4055;width:2;height:76" coordorigin="7043,-4055" coordsize="0,76" path="m7043,-4055l7043,-3979e" filled="f" stroked="t" strokeweight=".258pt" strokecolor="#A1A1A4">
                <v:path arrowok="t"/>
              </v:shape>
            </v:group>
            <v:group style="position:absolute;left:7043;top:-2838;width:2;height:79" coordorigin="7043,-2838" coordsize="2,79">
              <v:shape style="position:absolute;left:7043;top:-2838;width:2;height:79" coordorigin="7043,-2838" coordsize="0,79" path="m7043,-2838l7043,-2759e" filled="f" stroked="t" strokeweight=".258pt" strokecolor="#A1A1A4">
                <v:path arrowok="t"/>
              </v:shape>
            </v:group>
            <v:group style="position:absolute;left:6388;top:-2838;width:2;height:943" coordorigin="6388,-2838" coordsize="2,943">
              <v:shape style="position:absolute;left:6388;top:-2838;width:2;height:943" coordorigin="6388,-2838" coordsize="0,943" path="m6388,-1894l6388,-2838e" filled="f" stroked="t" strokeweight=".516pt" strokecolor="#009B7A">
                <v:path arrowok="t"/>
              </v:shape>
            </v:group>
            <v:group style="position:absolute;left:6388;top:-2838;width:1277;height:293" coordorigin="6388,-2838" coordsize="1277,293">
              <v:shape style="position:absolute;left:6388;top:-2838;width:1277;height:293" coordorigin="6388,-2838" coordsize="1277,293" path="m6388,-2545l7665,-2545,7665,-2838e" filled="f" stroked="t" strokeweight=".516pt" strokecolor="#009B7A">
                <v:path arrowok="t"/>
              </v:shape>
            </v:group>
            <v:group style="position:absolute;left:7511;top:-2558;width:25;height:28" coordorigin="7511,-2558" coordsize="25,28">
              <v:shape style="position:absolute;left:7511;top:-2558;width:25;height:28" coordorigin="7511,-2558" coordsize="25,28" path="m7511,-2544l7536,-2544e" filled="f" stroked="t" strokeweight="1.479pt" strokecolor="#FFFFFF">
                <v:path arrowok="t"/>
              </v:shape>
            </v:group>
            <v:group style="position:absolute;left:4049;top:-4055;width:2;height:76" coordorigin="4049,-4055" coordsize="2,76">
              <v:shape style="position:absolute;left:4049;top:-4055;width:2;height:76" coordorigin="4049,-4055" coordsize="0,76" path="m4049,-4055l4049,-3979e" filled="f" stroked="t" strokeweight=".258pt" strokecolor="#A1A1A4">
                <v:path arrowok="t"/>
              </v:shape>
            </v:group>
            <v:group style="position:absolute;left:4049;top:-2838;width:2;height:79" coordorigin="4049,-2838" coordsize="2,79">
              <v:shape style="position:absolute;left:4049;top:-2838;width:2;height:79" coordorigin="4049,-2838" coordsize="0,79" path="m4049,-2838l4049,-2759e" filled="f" stroked="t" strokeweight=".258pt" strokecolor="#A1A1A4">
                <v:path arrowok="t"/>
              </v:shape>
            </v:group>
            <v:group style="position:absolute;left:5546;top:-4055;width:2;height:76" coordorigin="5546,-4055" coordsize="2,76">
              <v:shape style="position:absolute;left:5546;top:-4055;width:2;height:76" coordorigin="5546,-4055" coordsize="0,76" path="m5546,-4055l5546,-3979e" filled="f" stroked="t" strokeweight=".258pt" strokecolor="#A1A1A4">
                <v:path arrowok="t"/>
              </v:shape>
            </v:group>
            <v:group style="position:absolute;left:5546;top:-2838;width:2;height:79" coordorigin="5546,-2838" coordsize="2,79">
              <v:shape style="position:absolute;left:5546;top:-2838;width:2;height:79" coordorigin="5546,-2838" coordsize="0,79" path="m5546,-2838l5546,-2759e" filled="f" stroked="t" strokeweight=".258pt" strokecolor="#A1A1A4">
                <v:path arrowok="t"/>
              </v:shape>
            </v:group>
            <v:group style="position:absolute;left:2551;top:-4250;width:2;height:1491" coordorigin="2551,-4250" coordsize="2,1491">
              <v:shape style="position:absolute;left:2551;top:-4250;width:2;height:1491" coordorigin="2551,-4250" coordsize="0,1491" path="m2551,-2759l2551,-4250e" filled="f" stroked="t" strokeweight=".258pt" strokecolor="#A1A1A4">
                <v:path arrowok="t"/>
              </v:shape>
            </v:group>
            <v:group style="position:absolute;left:2551;top:-3979;width:4941;height:1141" coordorigin="2551,-3979" coordsize="4941,1141">
              <v:shape style="position:absolute;left:2551;top:-3979;width:4941;height:1141" coordorigin="2551,-3979" coordsize="4941,1141" path="m7492,-2838l2551,-2838,2551,-3979,7492,-3979,7492,-2838e" filled="t" fillcolor="#009B7A" stroked="f">
                <v:path arrowok="t"/>
                <v:fill/>
              </v:shape>
            </v:group>
            <v:group style="position:absolute;left:7525;top:-2838;width:2;height:943" coordorigin="7525,-2838" coordsize="2,943">
              <v:shape style="position:absolute;left:7525;top:-2838;width:2;height:943" coordorigin="7525,-2838" coordsize="0,943" path="m7525,-1894l7525,-2838e" filled="f" stroked="t" strokeweight=".516pt" strokecolor="#4F84C4">
                <v:path arrowok="t"/>
              </v:shape>
            </v:group>
            <v:group style="position:absolute;left:7499;top:-2014;width:52;height:42" coordorigin="7499,-2014" coordsize="52,42">
              <v:shape style="position:absolute;left:7499;top:-2014;width:52;height:42" coordorigin="7499,-2014" coordsize="52,42" path="m7550,-2014l7499,-2014,7525,-1972,7550,-2014e" filled="t" fillcolor="#717073" stroked="f">
                <v:path arrowok="t"/>
                <v:fill/>
              </v:shape>
            </v:group>
            <v:group style="position:absolute;left:7499;top:-2014;width:52;height:42" coordorigin="7499,-2014" coordsize="52,42">
              <v:shape style="position:absolute;left:7499;top:-2014;width:52;height:42" coordorigin="7499,-2014" coordsize="52,42" path="m7499,-2014l7550,-2014,7525,-1972,7499,-2014xe" filled="f" stroked="t" strokeweight=".516pt" strokecolor="#717073">
                <v:path arrowok="t"/>
              </v:shape>
            </v:group>
            <v:group style="position:absolute;left:6363;top:-2014;width:52;height:42" coordorigin="6363,-2014" coordsize="52,42">
              <v:shape style="position:absolute;left:6363;top:-2014;width:52;height:42" coordorigin="6363,-2014" coordsize="52,42" path="m6414,-2014l6363,-2014,6388,-1972,6414,-2014e" filled="t" fillcolor="#717073" stroked="f">
                <v:path arrowok="t"/>
                <v:fill/>
              </v:shape>
            </v:group>
            <v:group style="position:absolute;left:6363;top:-2014;width:52;height:42" coordorigin="6363,-2014" coordsize="52,42">
              <v:shape style="position:absolute;left:6363;top:-2014;width:52;height:42" coordorigin="6363,-2014" coordsize="52,42" path="m6363,-2014l6414,-2014,6388,-1972,6363,-2014xe" filled="f" stroked="t" strokeweight=".516pt" strokecolor="#717073">
                <v:path arrowok="t"/>
              </v:shape>
            </v:group>
            <v:group style="position:absolute;left:7499;top:-2190;width:52;height:42" coordorigin="7499,-2190" coordsize="52,42">
              <v:shape style="position:absolute;left:7499;top:-2190;width:52;height:42" coordorigin="7499,-2190" coordsize="52,42" path="m7550,-2190l7499,-2190,7525,-2147,7550,-2190e" filled="t" fillcolor="#717073" stroked="f">
                <v:path arrowok="t"/>
                <v:fill/>
              </v:shape>
            </v:group>
            <v:group style="position:absolute;left:7499;top:-2190;width:52;height:42" coordorigin="7499,-2190" coordsize="52,42">
              <v:shape style="position:absolute;left:7499;top:-2190;width:52;height:42" coordorigin="7499,-2190" coordsize="52,42" path="m7499,-2190l7550,-2190,7525,-2147,7499,-2190xe" filled="f" stroked="t" strokeweight=".516pt" strokecolor="#717073">
                <v:path arrowok="t"/>
              </v:shape>
            </v:group>
            <v:group style="position:absolute;left:6363;top:-2190;width:52;height:42" coordorigin="6363,-2190" coordsize="52,42">
              <v:shape style="position:absolute;left:6363;top:-2190;width:52;height:42" coordorigin="6363,-2190" coordsize="52,42" path="m6414,-2190l6363,-2190,6388,-2147,6414,-2190e" filled="t" fillcolor="#717073" stroked="f">
                <v:path arrowok="t"/>
                <v:fill/>
              </v:shape>
            </v:group>
            <v:group style="position:absolute;left:6363;top:-2190;width:52;height:42" coordorigin="6363,-2190" coordsize="52,42">
              <v:shape style="position:absolute;left:6363;top:-2190;width:52;height:42" coordorigin="6363,-2190" coordsize="52,42" path="m6363,-2190l6414,-2190,6388,-2147,6363,-2190xe" filled="f" stroked="t" strokeweight=".516pt" strokecolor="#717073">
                <v:path arrowok="t"/>
              </v:shape>
            </v:group>
            <v:group style="position:absolute;left:7499;top:-2352;width:52;height:42" coordorigin="7499,-2352" coordsize="52,42">
              <v:shape style="position:absolute;left:7499;top:-2352;width:52;height:42" coordorigin="7499,-2352" coordsize="52,42" path="m7550,-2352l7499,-2352,7525,-2310,7550,-2352e" filled="t" fillcolor="#717073" stroked="f">
                <v:path arrowok="t"/>
                <v:fill/>
              </v:shape>
            </v:group>
            <v:group style="position:absolute;left:7499;top:-2352;width:52;height:42" coordorigin="7499,-2352" coordsize="52,42">
              <v:shape style="position:absolute;left:7499;top:-2352;width:52;height:42" coordorigin="7499,-2352" coordsize="52,42" path="m7499,-2352l7550,-2352,7525,-2310,7499,-2352xe" filled="f" stroked="t" strokeweight=".516pt" strokecolor="#717073">
                <v:path arrowok="t"/>
              </v:shape>
            </v:group>
            <v:group style="position:absolute;left:6363;top:-2352;width:52;height:42" coordorigin="6363,-2352" coordsize="52,42">
              <v:shape style="position:absolute;left:6363;top:-2352;width:52;height:42" coordorigin="6363,-2352" coordsize="52,42" path="m6414,-2352l6363,-2352,6388,-2310,6414,-2352e" filled="t" fillcolor="#717073" stroked="f">
                <v:path arrowok="t"/>
                <v:fill/>
              </v:shape>
            </v:group>
            <v:group style="position:absolute;left:6363;top:-2352;width:52;height:42" coordorigin="6363,-2352" coordsize="52,42">
              <v:shape style="position:absolute;left:6363;top:-2352;width:52;height:42" coordorigin="6363,-2352" coordsize="52,42" path="m6363,-2352l6414,-2352,6388,-2310,6363,-2352xe" filled="f" stroked="t" strokeweight=".516pt" strokecolor="#717073">
                <v:path arrowok="t"/>
              </v:shape>
            </v:group>
            <v:group style="position:absolute;left:7491;top:-3979;width:77;height:1141" coordorigin="7491,-3979" coordsize="77,1141">
              <v:shape style="position:absolute;left:7491;top:-3979;width:77;height:1141" coordorigin="7491,-3979" coordsize="77,1141" path="m7491,-2838l7568,-2838,7568,-3979,7491,-3979,7491,-2838xe" filled="t" fillcolor="#4F84C4" stroked="f">
                <v:path arrowok="t"/>
                <v:fill/>
              </v:shape>
            </v:group>
            <v:group style="position:absolute;left:6101;top:-1894;width:576;height:576" coordorigin="6101,-1894" coordsize="576,576">
              <v:shape style="position:absolute;left:6101;top:-1894;width:576;height:576" coordorigin="6101,-1894" coordsize="576,576" path="m6388,-1894l6319,-1886,6256,-1862,6201,-1825,6156,-1777,6123,-1719,6104,-1653,6101,-1607,6102,-1583,6115,-1516,6144,-1455,6185,-1403,6237,-1362,6297,-1334,6365,-1320,6388,-1319,6412,-1320,6479,-1334,6540,-1362,6592,-1403,6633,-1455,6662,-1516,6675,-1583,6676,-1607,6675,-1630,6662,-1698,6633,-1758,6592,-1810,6540,-1851,6479,-1880,6412,-1894,6388,-1894e" filled="t" fillcolor="#009B7A" stroked="f">
                <v:path arrowok="t"/>
                <v:fill/>
              </v:shape>
            </v:group>
            <v:group style="position:absolute;left:6133;top:-1672;width:46;height:88" coordorigin="6133,-1672" coordsize="46,88">
              <v:shape style="position:absolute;left:6133;top:-1672;width:46;height:88" coordorigin="6133,-1672" coordsize="46,88" path="m6179,-1655l6160,-1655,6160,-1583,6179,-1583,6179,-1655e" filled="t" fillcolor="#FFFFFF" stroked="f">
                <v:path arrowok="t"/>
                <v:fill/>
              </v:shape>
              <v:shape style="position:absolute;left:6133;top:-1672;width:46;height:88" coordorigin="6133,-1672" coordsize="46,88" path="m6206,-1672l6133,-1672,6133,-1655,6206,-1655,6206,-1672e" filled="t" fillcolor="#FFFFFF" stroked="f">
                <v:path arrowok="t"/>
                <v:fill/>
              </v:shape>
            </v:group>
            <v:group style="position:absolute;left:6214;top:-1672;width:60;height:88" coordorigin="6214,-1672" coordsize="60,88">
              <v:shape style="position:absolute;left:6214;top:-1672;width:60;height:88" coordorigin="6214,-1672" coordsize="60,88" path="m6232,-1672l6214,-1672,6214,-1583,6232,-1583,6232,-1623,6233,-1628,6237,-1634,6240,-1635,6273,-1635,6272,-1637,6272,-1638,6232,-1638,6232,-1672e" filled="t" fillcolor="#FFFFFF" stroked="f">
                <v:path arrowok="t"/>
                <v:fill/>
              </v:shape>
              <v:shape style="position:absolute;left:6214;top:-1672;width:60;height:88" coordorigin="6214,-1672" coordsize="60,88" path="m6273,-1635l6249,-1635,6252,-1634,6256,-1629,6256,-1625,6256,-1583,6274,-1583,6274,-1628,6274,-1630,6273,-1635e" filled="t" fillcolor="#FFFFFF" stroked="f">
                <v:path arrowok="t"/>
                <v:fill/>
              </v:shape>
              <v:shape style="position:absolute;left:6214;top:-1672;width:60;height:88" coordorigin="6214,-1672" coordsize="60,88" path="m6255,-1649l6247,-1649,6244,-1648,6237,-1645,6234,-1642,6232,-1638,6272,-1638,6255,-1649e" filled="t" fillcolor="#FFFFFF" stroked="f">
                <v:path arrowok="t"/>
                <v:fill/>
              </v:shape>
            </v:group>
            <v:group style="position:absolute;left:6284;top:-1649;width:64;height:67" coordorigin="6284,-1649" coordsize="64,67">
              <v:shape style="position:absolute;left:6284;top:-1649;width:64;height:67" coordorigin="6284,-1649" coordsize="64,67" path="m6322,-1649l6312,-1649,6308,-1648,6284,-1610,6285,-1606,6312,-1582,6324,-1582,6330,-1583,6341,-1590,6344,-1595,6313,-1595,6309,-1596,6304,-1601,6302,-1605,6302,-1611,6348,-1611,6348,-1616,6348,-1621,6348,-1622,6302,-1622,6302,-1623,6314,-1636,6342,-1636,6339,-1641,6335,-1644,6327,-1648,6322,-1649e" filled="t" fillcolor="#FFFFFF" stroked="f">
                <v:path arrowok="t"/>
                <v:fill/>
              </v:shape>
              <v:shape style="position:absolute;left:6284;top:-1649;width:64;height:67" coordorigin="6284,-1649" coordsize="64,67" path="m6347,-1603l6331,-1603,6331,-1601,6329,-1599,6324,-1596,6321,-1595,6344,-1595,6344,-1595,6347,-1603e" filled="t" fillcolor="#FFFFFF" stroked="f">
                <v:path arrowok="t"/>
                <v:fill/>
              </v:shape>
              <v:shape style="position:absolute;left:6284;top:-1649;width:64;height:67" coordorigin="6284,-1649" coordsize="64,67" path="m6342,-1636l6321,-1636,6324,-1635,6328,-1630,6330,-1627,6330,-1622,6348,-1622,6346,-1630,6346,-1630,6344,-1634,6342,-1636e" filled="t" fillcolor="#FFFFFF" stroked="f">
                <v:path arrowok="t"/>
                <v:fill/>
              </v:shape>
            </v:group>
            <v:group style="position:absolute;left:6395;top:-1672;width:70;height:88" coordorigin="6395,-1672" coordsize="70,88">
              <v:shape style="position:absolute;left:6395;top:-1672;width:70;height:88" coordorigin="6395,-1672" coordsize="70,88" path="m6440,-1672l6395,-1672,6395,-1583,6414,-1583,6414,-1615,6440,-1615,6463,-1630,6414,-1630,6414,-1657,6463,-1657,6462,-1657,6461,-1660,6456,-1666,6453,-1668,6445,-1671,6440,-1672e" filled="t" fillcolor="#FFFFFF" stroked="f">
                <v:path arrowok="t"/>
                <v:fill/>
              </v:shape>
              <v:shape style="position:absolute;left:6395;top:-1672;width:70;height:88" coordorigin="6395,-1672" coordsize="70,88" path="m6463,-1657l6414,-1657,6434,-1656,6436,-1656,6446,-1640,6446,-1638,6429,-1630,6463,-1630,6465,-1636,6465,-1640,6465,-1647,6465,-1651,6463,-1657e" filled="t" fillcolor="#FFFFFF" stroked="f">
                <v:path arrowok="t"/>
                <v:fill/>
              </v:shape>
            </v:group>
            <v:group style="position:absolute;left:6476;top:-1672;width:18;height:88" coordorigin="6476,-1672" coordsize="18,88">
              <v:shape style="position:absolute;left:6476;top:-1672;width:18;height:88" coordorigin="6476,-1672" coordsize="18,88" path="m6485,-1672l6485,-1583e" filled="f" stroked="t" strokeweight=".98pt" strokecolor="#FFFFFF">
                <v:path arrowok="t"/>
              </v:shape>
            </v:group>
            <v:group style="position:absolute;left:6505;top:-1649;width:62;height:67" coordorigin="6505,-1649" coordsize="62,67">
              <v:shape style="position:absolute;left:6505;top:-1649;width:62;height:67" coordorigin="6505,-1649" coordsize="62,67" path="m6564,-1637l6532,-1637,6539,-1637,6542,-1637,6547,-1627,6547,-1625,6532,-1621,6529,-1621,6512,-1615,6510,-1614,6505,-1597,6505,-1595,6523,-1582,6530,-1582,6534,-1582,6542,-1585,6545,-1587,6548,-1590,6565,-1590,6565,-1592,6565,-1593,6537,-1593,6522,-1600,6522,-1603,6540,-1612,6541,-1612,6547,-1615,6565,-1615,6565,-1635,6564,-1637e" filled="t" fillcolor="#FFFFFF" stroked="f">
                <v:path arrowok="t"/>
                <v:fill/>
              </v:shape>
              <v:shape style="position:absolute;left:6505;top:-1649;width:62;height:67" coordorigin="6505,-1649" coordsize="62,67" path="m6565,-1590l6548,-1590,6548,-1588,6549,-1585,6549,-1583,6567,-1583,6566,-1585,6566,-1587,6565,-1590e" filled="t" fillcolor="#FFFFFF" stroked="f">
                <v:path arrowok="t"/>
                <v:fill/>
              </v:shape>
              <v:shape style="position:absolute;left:6505;top:-1649;width:62;height:67" coordorigin="6505,-1649" coordsize="62,67" path="m6565,-1615l6547,-1615,6547,-1610,6547,-1605,6537,-1593,6565,-1593,6565,-1615e" filled="t" fillcolor="#FFFFFF" stroked="f">
                <v:path arrowok="t"/>
                <v:fill/>
              </v:shape>
              <v:shape style="position:absolute;left:6505;top:-1649;width:62;height:67" coordorigin="6505,-1649" coordsize="62,67" path="m6540,-1649l6533,-1649,6530,-1649,6507,-1628,6524,-1628,6525,-1631,6526,-1634,6530,-1637,6532,-1637,6564,-1637,6564,-1638,6543,-1649,6540,-1649e" filled="t" fillcolor="#FFFFFF" stroked="f">
                <v:path arrowok="t"/>
                <v:fill/>
              </v:shape>
            </v:group>
            <v:group style="position:absolute;left:6578;top:-1649;width:60;height:66" coordorigin="6578,-1649" coordsize="60,66">
              <v:shape style="position:absolute;left:6578;top:-1649;width:60;height:66" coordorigin="6578,-1649" coordsize="60,66" path="m6595,-1647l6578,-1647,6578,-1583,6596,-1583,6596,-1623,6597,-1628,6601,-1634,6605,-1635,6637,-1635,6637,-1637,6636,-1638,6595,-1638,6595,-1647e" filled="t" fillcolor="#FFFFFF" stroked="f">
                <v:path arrowok="t"/>
                <v:fill/>
              </v:shape>
              <v:shape style="position:absolute;left:6578;top:-1649;width:60;height:66" coordorigin="6578,-1649" coordsize="60,66" path="m6637,-1635l6614,-1635,6617,-1634,6620,-1629,6621,-1625,6621,-1583,6639,-1583,6638,-1628,6638,-1630,6637,-1635e" filled="t" fillcolor="#FFFFFF" stroked="f">
                <v:path arrowok="t"/>
                <v:fill/>
              </v:shape>
              <v:shape style="position:absolute;left:6578;top:-1649;width:60;height:66" coordorigin="6578,-1649" coordsize="60,66" path="m6620,-1649l6611,-1649,6608,-1648,6601,-1645,6598,-1642,6596,-1638,6636,-1638,6636,-1640,6632,-1644,6630,-1646,6627,-1647,6624,-1648,6620,-1649e" filled="t" fillcolor="#FFFFFF" stroked="f">
                <v:path arrowok="t"/>
                <v:fill/>
              </v:shape>
              <v:shape style="position:absolute;left:7236;top:-1900;width:586;height:586" type="#_x0000_t75">
                <v:imagedata r:id="rId112" o:title=""/>
              </v:shape>
            </v:group>
            <v:group style="position:absolute;left:7567;top:-3979;width:225;height:1141" coordorigin="7567,-3979" coordsize="225,1141">
              <v:shape style="position:absolute;left:7567;top:-3979;width:225;height:1141" coordorigin="7567,-3979" coordsize="225,1141" path="m7792,-2838l7567,-2838,7567,-3979,7792,-3979,7792,-2838e" filled="t" fillcolor="#009B7A" stroked="f">
                <v:path arrowok="t"/>
                <v:fill/>
              </v:shape>
              <v:shape style="position:absolute;left:7567;top:-3979;width:160;height:1141" type="#_x0000_t75">
                <v:imagedata r:id="rId113" o:title=""/>
              </v:shape>
              <v:shape style="position:absolute;left:7492;top:-3979;width:27;height:1141" type="#_x0000_t75">
                <v:imagedata r:id="rId114" o:title=""/>
              </v:shape>
            </v:group>
            <v:group style="position:absolute;left:7483;top:-3979;width:19;height:1141" coordorigin="7483,-3979" coordsize="19,1141">
              <v:shape style="position:absolute;left:7483;top:-3979;width:19;height:1141" coordorigin="7483,-3979" coordsize="19,1141" path="m7483,-2838l7502,-2838,7502,-3979,7483,-3979,7483,-2838xe" filled="t" fillcolor="#FFFFFF" stroked="f">
                <v:path arrowok="t"/>
                <v:fill/>
              </v:shape>
              <v:shape style="position:absolute;left:4258;top:-3710;width:1748;height:544" type="#_x0000_t75">
                <v:imagedata r:id="rId115" o:title=""/>
              </v:shape>
              <v:shape style="position:absolute;left:8149;top:-3710;width:1042;height:544" type="#_x0000_t75">
                <v:imagedata r:id="rId116" o:title=""/>
              </v:shape>
            </v:group>
            <v:group style="position:absolute;left:9648;top:-3613;width:130;height:208" coordorigin="9648,-3613" coordsize="130,208">
              <v:shape style="position:absolute;left:9648;top:-3613;width:130;height:208" coordorigin="9648,-3613" coordsize="130,208" path="m9724,-3613l9661,-3589,9648,-3521,9648,-3486,9648,-3476,9670,-3418,9718,-3406,9737,-3409,9754,-3418,9767,-3432,9709,-3432,9706,-3433,9691,-3466,9692,-3487,9693,-3496,9700,-3508,9706,-3511,9774,-3511,9771,-3518,9767,-3524,9689,-3524,9689,-3542,9709,-3586,9768,-3586,9765,-3593,9761,-3598,9751,-3606,9745,-3609,9731,-3612,9724,-3613e" filled="t" fillcolor="#FFFFFF" stroked="f">
                <v:path arrowok="t"/>
                <v:fill/>
              </v:shape>
              <v:shape style="position:absolute;left:9648;top:-3613;width:130;height:208" coordorigin="9648,-3613" coordsize="130,208" path="m9774,-3511l9722,-3511,9728,-3508,9735,-3496,9737,-3487,9737,-3466,9737,-3461,9719,-3432,9767,-3432,9770,-3436,9776,-3455,9778,-3476,9778,-3488,9777,-3496,9774,-3511e" filled="t" fillcolor="#FFFFFF" stroked="f">
                <v:path arrowok="t"/>
                <v:fill/>
              </v:shape>
              <v:shape style="position:absolute;left:9648;top:-3613;width:130;height:208" coordorigin="9648,-3613" coordsize="130,208" path="m9737,-3542l9719,-3542,9711,-3540,9698,-3534,9693,-3529,9690,-3524,9767,-3524,9763,-3529,9758,-3534,9745,-3540,9737,-3542e" filled="t" fillcolor="#FFFFFF" stroked="f">
                <v:path arrowok="t"/>
                <v:fill/>
              </v:shape>
              <v:shape style="position:absolute;left:9648;top:-3613;width:130;height:208" coordorigin="9648,-3613" coordsize="130,208" path="m9768,-3586l9722,-3586,9727,-3584,9732,-3575,9734,-3569,9734,-3561,9773,-3561,9773,-3571,9772,-3579,9768,-3586e" filled="t" fillcolor="#FFFFFF" stroked="f">
                <v:path arrowok="t"/>
                <v:fill/>
              </v:shape>
            </v:group>
            <v:group style="position:absolute;left:9790;top:-3618;width:209;height:218" coordorigin="9790,-3618" coordsize="209,218">
              <v:shape style="position:absolute;left:9790;top:-3618;width:209;height:218" coordorigin="9790,-3618" coordsize="209,218" path="m9966,-3618l9940,-3618,9823,-3401,9849,-3401,9966,-3618e" filled="t" fillcolor="#FFFFFF" stroked="f">
                <v:path arrowok="t"/>
                <v:fill/>
              </v:shape>
              <v:shape style="position:absolute;left:9790;top:-3618;width:209;height:218" coordorigin="9790,-3618" coordsize="209,218" path="m9965,-3515l9947,-3515,9940,-3514,9913,-3449,9913,-3442,9947,-3406,9965,-3406,9996,-3427,9950,-3427,9947,-3429,9944,-3441,9943,-3449,9943,-3471,9944,-3479,9947,-3490,9950,-3493,9996,-3493,9994,-3497,9991,-3501,9988,-3506,9984,-3509,9972,-3514,9965,-3515e" filled="t" fillcolor="#FFFFFF" stroked="f">
                <v:path arrowok="t"/>
                <v:fill/>
              </v:shape>
              <v:shape style="position:absolute;left:9790;top:-3618;width:209;height:218" coordorigin="9790,-3618" coordsize="209,218" path="m9996,-3493l9962,-3493,9965,-3490,9968,-3479,9969,-3471,9969,-3449,9968,-3441,9965,-3429,9962,-3427,9996,-3427,9996,-3429,9998,-3435,9999,-3442,9999,-3449,9999,-3471,9999,-3477,9998,-3484,9996,-3491,9996,-3493e" filled="t" fillcolor="#FFFFFF" stroked="f">
                <v:path arrowok="t"/>
                <v:fill/>
              </v:shape>
              <v:shape style="position:absolute;left:9790;top:-3618;width:209;height:218" coordorigin="9790,-3618" coordsize="209,218" path="m9843,-3613l9825,-3613,9817,-3612,9790,-3548,9791,-3541,9825,-3503,9843,-3503,9869,-3516,9872,-3521,9873,-3525,9828,-3525,9824,-3528,9821,-3539,9821,-3548,9821,-3570,9821,-3578,9824,-3589,9828,-3591,9873,-3591,9872,-3595,9865,-3604,9861,-3608,9855,-3610,9850,-3612,9843,-3613e" filled="t" fillcolor="#FFFFFF" stroked="f">
                <v:path arrowok="t"/>
                <v:fill/>
              </v:shape>
              <v:shape style="position:absolute;left:9790;top:-3618;width:209;height:218" coordorigin="9790,-3618" coordsize="209,218" path="m9873,-3591l9839,-3591,9843,-3589,9846,-3578,9846,-3570,9846,-3548,9846,-3539,9843,-3528,9839,-3525,9873,-3525,9874,-3527,9876,-3541,9877,-3548,9877,-3570,9876,-3575,9874,-3589,9873,-3591e" filled="t" fillcolor="#FFFFFF" stroked="f">
                <v:path arrowok="t"/>
                <v:fill/>
              </v:shape>
              <v:shape style="position:absolute;left:6740;top:-4512;width:636;height:400" type="#_x0000_t75">
                <v:imagedata r:id="rId117" o:title=""/>
              </v:shape>
              <v:shape style="position:absolute;left:7611;top:-4512;width:590;height:430" type="#_x0000_t75">
                <v:imagedata r:id="rId118" o:title=""/>
              </v:shape>
              <v:shape style="position:absolute;left:8552;top:-4416;width:1166;height:304" type="#_x0000_t75">
                <v:imagedata r:id="rId119" o:title=""/>
              </v:shape>
              <v:shape style="position:absolute;left:8381;top:-1894;width:576;height:576" type="#_x0000_t75">
                <v:imagedata r:id="rId120" o:title=""/>
              </v:shape>
              <v:shape style="position:absolute;left:8435;top:-1681;width:472;height:109" type="#_x0000_t75">
                <v:imagedata r:id="rId121" o:title=""/>
              </v:shape>
            </v:group>
            <v:group style="position:absolute;left:2466;top:-4477;width:78;height:119" coordorigin="2466,-4477" coordsize="78,119">
              <v:shape style="position:absolute;left:2466;top:-4477;width:78;height:119" coordorigin="2466,-4477" coordsize="78,119" path="m2511,-4477l2498,-4477,2493,-4476,2466,-4408,2466,-4399,2498,-4358,2511,-4358,2516,-4359,2525,-4362,2528,-4365,2533,-4370,2499,-4370,2494,-4372,2481,-4408,2481,-4431,2501,-4465,2533,-4465,2528,-4470,2524,-4473,2516,-4476,2511,-4477e" filled="t" fillcolor="#A1A1A4" stroked="f">
                <v:path arrowok="t"/>
                <v:fill/>
              </v:shape>
              <v:shape style="position:absolute;left:2466;top:-4477;width:78;height:119" coordorigin="2466,-4477" coordsize="78,119" path="m2533,-4465l2508,-4465,2512,-4464,2517,-4461,2528,-4437,2528,-4434,2528,-4431,2528,-4408,2528,-4397,2510,-4370,2533,-4370,2541,-4390,2542,-4395,2543,-4399,2543,-4403,2543,-4409,2543,-4431,2534,-4464,2533,-4465e" filled="t" fillcolor="#A1A1A4" stroked="f">
                <v:path arrowok="t"/>
                <v:fill/>
              </v:shape>
            </v:group>
            <v:group style="position:absolute;left:2566;top:-4479;width:135;height:123" coordorigin="2566,-4479" coordsize="135,123">
              <v:shape style="position:absolute;left:2566;top:-4479;width:135;height:123" coordorigin="2566,-4479" coordsize="135,123" path="m2684,-4479l2670,-4479,2581,-4356,2596,-4356,2684,-4479e" filled="t" fillcolor="#A1A1A4" stroked="f">
                <v:path arrowok="t"/>
                <v:fill/>
              </v:shape>
              <v:shape style="position:absolute;left:2566;top:-4479;width:135;height:123" coordorigin="2566,-4479" coordsize="135,123" path="m2679,-4424l2669,-4424,2665,-4423,2647,-4386,2648,-4382,2669,-4358,2679,-4358,2683,-4359,2689,-4363,2692,-4365,2694,-4367,2670,-4367,2668,-4368,2664,-4371,2663,-4373,2662,-4375,2661,-4378,2660,-4380,2660,-4383,2660,-4386,2660,-4396,2671,-4415,2694,-4415,2693,-4417,2690,-4420,2683,-4423,2679,-4424e" filled="t" fillcolor="#A1A1A4" stroked="f">
                <v:path arrowok="t"/>
                <v:fill/>
              </v:shape>
              <v:shape style="position:absolute;left:2566;top:-4479;width:135;height:123" coordorigin="2566,-4479" coordsize="135,123" path="m2694,-4415l2677,-4415,2680,-4414,2683,-4411,2685,-4409,2687,-4404,2687,-4402,2688,-4399,2688,-4396,2677,-4367,2694,-4367,2700,-4396,2700,-4400,2698,-4408,2697,-4411,2694,-4415e" filled="t" fillcolor="#A1A1A4" stroked="f">
                <v:path arrowok="t"/>
                <v:fill/>
              </v:shape>
              <v:shape style="position:absolute;left:2566;top:-4479;width:135;height:123" coordorigin="2566,-4479" coordsize="135,123" path="m2598,-4477l2587,-4477,2583,-4476,2566,-4439,2566,-4435,2587,-4411,2597,-4411,2601,-4412,2608,-4415,2611,-4418,2612,-4420,2589,-4420,2586,-4421,2578,-4439,2578,-4449,2589,-4468,2613,-4468,2611,-4470,2609,-4473,2602,-4476,2598,-4477e" filled="t" fillcolor="#A1A1A4" stroked="f">
                <v:path arrowok="t"/>
                <v:fill/>
              </v:shape>
              <v:shape style="position:absolute;left:2566;top:-4479;width:135;height:123" coordorigin="2566,-4479" coordsize="135,123" path="m2613,-4468l2596,-4468,2598,-4467,2600,-4465,2606,-4449,2606,-4439,2595,-4420,2612,-4420,2619,-4449,2618,-4453,2617,-4461,2615,-4464,2613,-4468e" filled="t" fillcolor="#A1A1A4" stroked="f">
                <v:path arrowok="t"/>
                <v:fill/>
              </v:shape>
            </v:group>
            <v:group style="position:absolute;left:2119;top:-4561;width:3138;height:3194" coordorigin="2119,-4561" coordsize="3138,3194">
              <v:shape style="position:absolute;left:2119;top:-4561;width:3138;height:3194" coordorigin="2119,-4561" coordsize="3138,3194" path="m5257,-2093l2645,-2093,2119,-1367,2129,-2121,2129,-4561e" filled="f" stroked="t" strokeweight=".258pt" strokecolor="#D7D4D7">
                <v:path arrowok="t"/>
                <v:stroke dashstyle="dash"/>
              </v:shape>
            </v:group>
            <v:group style="position:absolute;left:7782;top:-3979;width:2;height:1141" coordorigin="7782,-3979" coordsize="2,1141">
              <v:shape style="position:absolute;left:7782;top:-3979;width:2;height:1141" coordorigin="7782,-3979" coordsize="0,1141" path="m7782,-3979l7782,-2838e" filled="f" stroked="t" strokeweight=".949pt" strokecolor="#FFFFFF">
                <v:path arrowok="t"/>
              </v:shape>
            </v:group>
            <v:group style="position:absolute;left:7558;top:-3979;width:2;height:1141" coordorigin="7558,-3979" coordsize="2,1141">
              <v:shape style="position:absolute;left:7558;top:-3979;width:2;height:1141" coordorigin="7558,-3979" coordsize="0,1141" path="m7558,-3979l7558,-2838e" filled="f" stroked="t" strokeweight=".949pt" strokecolor="#FFFFFF">
                <v:path arrowok="t"/>
              </v:shape>
              <v:shape style="position:absolute;left:1126;top:-2244;width:1933;height:1933" type="#_x0000_t75">
                <v:imagedata r:id="rId122" o:title=""/>
              </v:shape>
            </v:group>
            <v:group style="position:absolute;left:9743;top:-4163;width:82;height:368" coordorigin="9743,-4163" coordsize="82,368">
              <v:shape style="position:absolute;left:9743;top:-4163;width:82;height:368" coordorigin="9743,-4163" coordsize="82,368" path="m9743,-4163l9825,-4163,9825,-3795e" filled="f" stroked="t" strokeweight=".774pt" strokecolor="#005581">
                <v:path arrowok="t"/>
              </v:shape>
            </v:group>
            <v:group style="position:absolute;left:7394;top:-4164;width:132;height:262" coordorigin="7394,-4164" coordsize="132,262">
              <v:shape style="position:absolute;left:7394;top:-4164;width:132;height:262" coordorigin="7394,-4164" coordsize="132,262" path="m7394,-4164l7527,-4164,7527,-3902e" filled="f" stroked="t" strokeweight=".774pt" strokecolor="#4F84C4">
                <v:path arrowok="t"/>
              </v:shape>
            </v:group>
            <v:group style="position:absolute;left:7727;top:-4085;width:2;height:158" coordorigin="7727,-4085" coordsize="2,158">
              <v:shape style="position:absolute;left:7727;top:-4085;width:2;height:158" coordorigin="7727,-4085" coordsize="0,158" path="m7727,-3927l7727,-4085e" filled="t" fillcolor="#4F84C4" stroked="f">
                <v:path arrowok="t"/>
                <v:fill/>
              </v:shape>
            </v:group>
            <v:group style="position:absolute;left:7727;top:-4085;width:2;height:158" coordorigin="7727,-4085" coordsize="2,158">
              <v:shape style="position:absolute;left:7727;top:-4085;width:2;height:158" coordorigin="7727,-4085" coordsize="0,158" path="m7727,-4085l7727,-3927e" filled="f" stroked="t" strokeweight=".774pt" strokecolor="#009B7A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1.5pt;margin-top:-.061665pt;width:267.75pt;height:.1pt;mso-position-horizontal-relative:page;mso-position-vertical-relative:paragraph;z-index:-3177" coordorigin="630,-1" coordsize="5355,2">
            <v:shape style="position:absolute;left:630;top:-1;width:5355;height:2" coordorigin="630,-1" coordsize="5355,0" path="m630,-1l5985,-1e" filled="f" stroked="t" strokeweight=".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Oliver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Wyman</w:t>
      </w:r>
      <w:r>
        <w:rPr>
          <w:rFonts w:ascii="Arial" w:hAnsi="Arial" w:cs="Arial" w:eastAsia="Arial"/>
          <w:sz w:val="12"/>
          <w:szCs w:val="12"/>
          <w:color w:val="A1A1A4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analysis</w:t>
      </w:r>
      <w:r>
        <w:rPr>
          <w:rFonts w:ascii="Arial" w:hAnsi="Arial" w:cs="Arial" w:eastAsia="Arial"/>
          <w:sz w:val="12"/>
          <w:szCs w:val="12"/>
          <w:color w:val="A1A1A4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submitted</w:t>
      </w:r>
      <w:r>
        <w:rPr>
          <w:rFonts w:ascii="Arial" w:hAnsi="Arial" w:cs="Arial" w:eastAsia="Arial"/>
          <w:sz w:val="12"/>
          <w:szCs w:val="12"/>
          <w:color w:val="A1A1A4"/>
          <w:spacing w:val="1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federal</w:t>
      </w:r>
      <w:r>
        <w:rPr>
          <w:rFonts w:ascii="Arial" w:hAnsi="Arial" w:cs="Arial" w:eastAsia="Arial"/>
          <w:sz w:val="12"/>
          <w:szCs w:val="12"/>
          <w:color w:val="A1A1A4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CCIIO</w:t>
      </w:r>
      <w:r>
        <w:rPr>
          <w:rFonts w:ascii="Arial" w:hAnsi="Arial" w:cs="Arial" w:eastAsia="Arial"/>
          <w:sz w:val="12"/>
          <w:szCs w:val="12"/>
          <w:color w:val="A1A1A4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eight</w:t>
      </w:r>
      <w:r>
        <w:rPr>
          <w:rFonts w:ascii="Arial" w:hAnsi="Arial" w:cs="Arial" w:eastAsia="Arial"/>
          <w:sz w:val="12"/>
          <w:szCs w:val="12"/>
          <w:color w:val="A1A1A4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payers.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0" w:footer="441" w:top="760" w:bottom="640" w:left="520" w:right="540"/>
          <w:pgSz w:w="12240" w:h="15840"/>
        </w:sectPr>
      </w:pPr>
      <w:rPr/>
    </w:p>
    <w:p>
      <w:pPr>
        <w:spacing w:before="17" w:after="0" w:line="240" w:lineRule="auto"/>
        <w:ind w:left="111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/>
        <w:pict>
          <v:group style="position:absolute;margin-left:31.554001pt;margin-top:-4.118018pt;width:549pt;height:.1pt;mso-position-horizontal-relative:page;mso-position-vertical-relative:paragraph;z-index:-3180" coordorigin="631,-82" coordsize="10980,2">
            <v:shape style="position:absolute;left:631;top:-82;width:10980;height:2" coordorigin="631,-82" coordsize="10980,0" path="m631,-82l11611,-82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Publi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7"/>
        </w:rPr>
        <w:t>c</w:t>
      </w:r>
      <w:r>
        <w:rPr>
          <w:rFonts w:ascii="Arial" w:hAnsi="Arial" w:cs="Arial" w:eastAsia="Arial"/>
          <w:sz w:val="36"/>
          <w:szCs w:val="36"/>
          <w:color w:val="005581"/>
          <w:spacing w:val="23"/>
          <w:w w:val="77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Healt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7"/>
        </w:rPr>
        <w:t>h</w:t>
      </w:r>
      <w:r>
        <w:rPr>
          <w:rFonts w:ascii="Arial" w:hAnsi="Arial" w:cs="Arial" w:eastAsia="Arial"/>
          <w:sz w:val="36"/>
          <w:szCs w:val="36"/>
          <w:color w:val="005581"/>
          <w:spacing w:val="13"/>
          <w:w w:val="77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6"/>
        </w:rPr>
        <w:t>Care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18" w:after="0" w:line="319" w:lineRule="auto"/>
        <w:ind w:left="111" w:right="-4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Pro</w:t>
      </w:r>
      <w:r>
        <w:rPr>
          <w:rFonts w:ascii="Arial" w:hAnsi="Arial" w:cs="Arial" w:eastAsia="Arial"/>
          <w:sz w:val="36"/>
          <w:szCs w:val="36"/>
          <w:color w:val="005581"/>
          <w:spacing w:val="2"/>
          <w:w w:val="77"/>
        </w:rPr>
        <w:t>g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ra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7"/>
        </w:rPr>
        <w:t>m</w:t>
      </w:r>
      <w:r>
        <w:rPr>
          <w:rFonts w:ascii="Arial" w:hAnsi="Arial" w:cs="Arial" w:eastAsia="Arial"/>
          <w:sz w:val="36"/>
          <w:szCs w:val="36"/>
          <w:color w:val="005581"/>
          <w:spacing w:val="32"/>
          <w:w w:val="77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7"/>
        </w:rPr>
        <w:t>Expenditures</w:t>
      </w:r>
      <w:r>
        <w:rPr>
          <w:rFonts w:ascii="Arial" w:hAnsi="Arial" w:cs="Arial" w:eastAsia="Arial"/>
          <w:sz w:val="36"/>
          <w:szCs w:val="36"/>
          <w:color w:val="005581"/>
          <w:spacing w:val="4"/>
          <w:w w:val="7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publi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coverage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accounte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nearl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60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THCE.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Medicar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stat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(MassHealth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10" w:lineRule="exact"/>
        <w:ind w:left="111"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Commonwealt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gest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left="111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publi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component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85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.554001pt;margin-top:-.376358pt;width:11.25pt;height:11.25pt;mso-position-horizontal-relative:page;mso-position-vertical-relative:paragraph;z-index:-3176" coordorigin="631,-8" coordsize="225,225">
            <v:shape style="position:absolute;left:631;top:-8;width:225;height:225" coordorigin="631,-8" coordsize="225,225" path="m631,217l856,217,856,-8,631,-8,631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13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" w:after="0" w:line="190" w:lineRule="exact"/>
        <w:jc w:val="left"/>
        <w:rPr>
          <w:sz w:val="19"/>
          <w:szCs w:val="19"/>
        </w:rPr>
      </w:pPr>
      <w:rPr/>
      <w:r>
        <w:rPr/>
        <w:br w:type="column"/>
      </w:r>
      <w:r>
        <w:rPr>
          <w:sz w:val="19"/>
          <w:szCs w:val="19"/>
        </w:rPr>
      </w:r>
    </w:p>
    <w:p>
      <w:pPr>
        <w:spacing w:before="0" w:after="0" w:line="250" w:lineRule="auto"/>
        <w:ind w:right="93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Stat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5581"/>
          <w:spacing w:val="21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Programs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:</w:t>
      </w:r>
      <w:r>
        <w:rPr>
          <w:rFonts w:ascii="Arial" w:hAnsi="Arial" w:cs="Arial" w:eastAsia="Arial"/>
          <w:sz w:val="22"/>
          <w:szCs w:val="22"/>
          <w:color w:val="005581"/>
          <w:spacing w:val="-2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MassHealth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an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d</w:t>
      </w:r>
      <w:r>
        <w:rPr>
          <w:rFonts w:ascii="Arial" w:hAnsi="Arial" w:cs="Arial" w:eastAsia="Arial"/>
          <w:sz w:val="22"/>
          <w:szCs w:val="22"/>
          <w:color w:val="005581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Commonwealt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h</w:t>
      </w:r>
      <w:r>
        <w:rPr>
          <w:rFonts w:ascii="Arial" w:hAnsi="Arial" w:cs="Arial" w:eastAsia="Arial"/>
          <w:sz w:val="22"/>
          <w:szCs w:val="22"/>
          <w:color w:val="005581"/>
          <w:spacing w:val="5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Care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Commonwealt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ogethe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9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mak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quarter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39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3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Nearl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quarte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resident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received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benefit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publi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programs,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215" w:lineRule="exact"/>
        <w:ind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v:group style="position:absolute;margin-left:219pt;margin-top:24.326338pt;width:361.5pt;height:.1pt;mso-position-horizontal-relative:page;mso-position-vertical-relative:paragraph;z-index:-3175" coordorigin="4380,487" coordsize="7230,2">
            <v:shape style="position:absolute;left:4380;top:487;width:7230;height:2" coordorigin="4380,487" coordsize="7230,0" path="m4380,487l11610,487e" filled="f" stroked="t" strokeweight="1pt" strokecolor="#005581">
              <v:path arrowok="t"/>
            </v:shape>
          </v:group>
          <w10:wrap type="none"/>
        </w:pict>
      </w:r>
      <w:r>
        <w:rPr/>
        <w:pict>
          <v:group style="position:absolute;margin-left:31.054001pt;margin-top:23.132137pt;width:175pt;height:99.548pt;mso-position-horizontal-relative:page;mso-position-vertical-relative:paragraph;z-index:-3172" coordorigin="621,463" coordsize="3500,1991">
            <v:group style="position:absolute;left:631;top:473;width:3480;height:1971" coordorigin="631,473" coordsize="3480,1971">
              <v:shape style="position:absolute;left:631;top:473;width:3480;height:1971" coordorigin="631,473" coordsize="3480,1971" path="m631,2444l4111,2444,4111,473,631,473,631,2444e" filled="t" fillcolor="#D7D4D7" stroked="f">
                <v:path arrowok="t"/>
                <v:fill/>
              </v:shape>
            </v:group>
            <v:group style="position:absolute;left:631;top:473;width:648;height:648" coordorigin="631,473" coordsize="648,648">
              <v:shape style="position:absolute;left:631;top:473;width:648;height:648" coordorigin="631,473" coordsize="648,648" path="m1279,473l631,473,631,1121,1279,473e" filled="t" fillcolor="#005581" stroked="f">
                <v:path arrowok="t"/>
                <v:fill/>
              </v:shape>
            </v:group>
            <v:group style="position:absolute;left:668;top:509;width:276;height:234" coordorigin="668,509" coordsize="276,234">
              <v:shape style="position:absolute;left:668;top:509;width:276;height:234" coordorigin="668,509" coordsize="276,234" path="m916,691l838,691,921,744,944,711,916,691e" filled="t" fillcolor="#4F84C4" stroked="f">
                <v:path arrowok="t"/>
                <v:fill/>
              </v:shape>
              <v:shape style="position:absolute;left:668;top:509;width:276;height:234" coordorigin="668,509" coordsize="276,234" path="m777,509l718,522,672,583,668,620,673,643,725,704,767,713,788,712,807,708,824,701,838,691,916,691,894,675,772,675,753,673,710,630,708,607,712,589,728,568,744,555,761,548,778,547,854,547,853,546,839,532,819,519,801,512,777,509e" filled="t" fillcolor="#4F84C4" stroked="f">
                <v:path arrowok="t"/>
                <v:fill/>
              </v:shape>
              <v:shape style="position:absolute;left:668;top:509;width:276;height:234" coordorigin="668,509" coordsize="276,234" path="m854,547l778,547,790,549,800,553,809,559,823,574,833,592,835,615,831,634,823,649,809,663,791,672,772,675,894,675,866,655,872,636,875,617,875,598,871,579,863,562,854,547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compare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18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nationall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  <w:position w:val="-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40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7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89" w:lineRule="auto"/>
        <w:ind w:right="1429"/>
        <w:jc w:val="left"/>
        <w:rPr>
          <w:rFonts w:ascii="Helvetica Neue Medium" w:hAnsi="Helvetica Neue Medium" w:cs="Helvetica Neue Medium" w:eastAsia="Helvetica Neue Medium"/>
          <w:sz w:val="19"/>
          <w:szCs w:val="19"/>
        </w:rPr>
      </w:pPr>
      <w:rPr/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-21"/>
          <w:w w:val="100"/>
        </w:rPr>
        <w:t>T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ota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Medica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l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Expenses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b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y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Publi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0"/>
          <w:w w:val="100"/>
        </w:rPr>
        <w:t>c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P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5581"/>
          <w:spacing w:val="1"/>
          <w:w w:val="100"/>
        </w:rPr>
        <w:t>ogram</w:t>
      </w:r>
      <w:r>
        <w:rPr>
          <w:rFonts w:ascii="Helvetica Neue Medium" w:hAnsi="Helvetica Neue Medium" w:cs="Helvetica Neue Medium" w:eastAsia="Helvetica Neue Medium"/>
          <w:sz w:val="19"/>
          <w:szCs w:val="19"/>
          <w:color w:val="000000"/>
          <w:spacing w:val="0"/>
          <w:w w:val="100"/>
        </w:rPr>
      </w:r>
    </w:p>
    <w:p>
      <w:pPr>
        <w:spacing w:before="1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44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comprise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significantl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based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eligibilit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administratio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17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examine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individuall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(TME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significantl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population.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majorit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14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(approximatel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67%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enrolle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either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3" w:equalWidth="0">
            <w:col w:w="3386" w:space="474"/>
            <w:col w:w="3477" w:space="273"/>
            <w:col w:w="3570"/>
          </w:cols>
        </w:sectPr>
      </w:pPr>
      <w:rPr/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</w:sectPr>
      </w:pPr>
      <w:rPr/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94" w:lineRule="auto"/>
        <w:ind w:left="381" w:right="-57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/>
        <w:pict>
          <v:group style="position:absolute;margin-left:219pt;margin-top:68.025024pt;width:361.5pt;height:.1pt;mso-position-horizontal-relative:page;mso-position-vertical-relative:paragraph;z-index:-3174" coordorigin="4380,1361" coordsize="7230,2">
            <v:shape style="position:absolute;left:4380;top:1361;width:7230;height:2" coordorigin="4380,1361" coordsize="7230,0" path="m4380,1361l11610,1361e" filled="f" stroked="t" strokeweight="1pt" strokecolor="#005581">
              <v:path arrowok="t"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7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MassHealt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h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and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Commonwealt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h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Ca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expenses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12" w:after="0" w:line="240" w:lineRule="auto"/>
        <w:ind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br w:type="column"/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n</w:t>
      </w:r>
      <w:r>
        <w:rPr>
          <w:rFonts w:ascii="Arial" w:hAnsi="Arial" w:cs="Arial" w:eastAsia="Arial"/>
          <w:sz w:val="40"/>
          <w:szCs w:val="40"/>
          <w:color w:val="005581"/>
          <w:spacing w:val="-6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2013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,</w:t>
      </w:r>
      <w:r>
        <w:rPr>
          <w:rFonts w:ascii="Arial" w:hAnsi="Arial" w:cs="Arial" w:eastAsia="Arial"/>
          <w:sz w:val="40"/>
          <w:szCs w:val="40"/>
          <w:color w:val="005581"/>
          <w:spacing w:val="56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spendin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g</w:t>
      </w:r>
      <w:r>
        <w:rPr>
          <w:rFonts w:ascii="Arial" w:hAnsi="Arial" w:cs="Arial" w:eastAsia="Arial"/>
          <w:sz w:val="40"/>
          <w:szCs w:val="40"/>
          <w:color w:val="005581"/>
          <w:spacing w:val="-5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80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publi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</w:rPr>
        <w:t>c</w:t>
      </w:r>
      <w:r>
        <w:rPr>
          <w:rFonts w:ascii="Arial" w:hAnsi="Arial" w:cs="Arial" w:eastAsia="Arial"/>
          <w:sz w:val="40"/>
          <w:szCs w:val="40"/>
          <w:color w:val="005581"/>
          <w:spacing w:val="1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7"/>
        </w:rPr>
        <w:t>cover</w:t>
      </w:r>
      <w:r>
        <w:rPr>
          <w:rFonts w:ascii="Arial" w:hAnsi="Arial" w:cs="Arial" w:eastAsia="Arial"/>
          <w:sz w:val="40"/>
          <w:szCs w:val="40"/>
          <w:color w:val="005581"/>
          <w:spacing w:val="3"/>
          <w:w w:val="77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ge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447" w:lineRule="exact"/>
        <w:ind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  <w:position w:val="-2"/>
        </w:rPr>
        <w:t>accounte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  <w:position w:val="-2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-7"/>
          <w:w w:val="80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80"/>
          <w:position w:val="-2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  <w:position w:val="-2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  <w:position w:val="-2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80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  <w:position w:val="-2"/>
        </w:rPr>
        <w:t>near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80"/>
          <w:position w:val="-2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  <w:position w:val="-2"/>
        </w:rPr>
        <w:t>y</w:t>
      </w:r>
      <w:r>
        <w:rPr>
          <w:rFonts w:ascii="Arial" w:hAnsi="Arial" w:cs="Arial" w:eastAsia="Arial"/>
          <w:sz w:val="40"/>
          <w:szCs w:val="40"/>
          <w:color w:val="005581"/>
          <w:spacing w:val="-9"/>
          <w:w w:val="80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  <w:position w:val="-2"/>
        </w:rPr>
        <w:t>60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  <w:position w:val="-2"/>
        </w:rPr>
        <w:t>%</w:t>
      </w:r>
      <w:r>
        <w:rPr>
          <w:rFonts w:ascii="Arial" w:hAnsi="Arial" w:cs="Arial" w:eastAsia="Arial"/>
          <w:sz w:val="40"/>
          <w:szCs w:val="40"/>
          <w:color w:val="005581"/>
          <w:spacing w:val="43"/>
          <w:w w:val="80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  <w:position w:val="-2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0"/>
          <w:position w:val="-2"/>
        </w:rPr>
        <w:t>f</w:t>
      </w:r>
      <w:r>
        <w:rPr>
          <w:rFonts w:ascii="Arial" w:hAnsi="Arial" w:cs="Arial" w:eastAsia="Arial"/>
          <w:sz w:val="40"/>
          <w:szCs w:val="40"/>
          <w:color w:val="005581"/>
          <w:spacing w:val="-5"/>
          <w:w w:val="80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2"/>
          <w:position w:val="-2"/>
        </w:rPr>
        <w:t>THCE.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2" w:equalWidth="0">
            <w:col w:w="3289" w:space="751"/>
            <w:col w:w="714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</w:sectPr>
      </w:pPr>
      <w:rPr/>
    </w:p>
    <w:p>
      <w:pPr>
        <w:spacing w:before="45" w:after="0" w:line="240" w:lineRule="auto"/>
        <w:ind w:left="228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Wyman.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MLRs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fully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econcile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those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eported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payers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Division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</w:rPr>
        <w:t>of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2" w:after="0" w:line="240" w:lineRule="auto"/>
        <w:ind w:left="228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ebate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purposes.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87" w:after="0" w:line="240" w:lineRule="auto"/>
        <w:ind w:left="82" w:right="58"/>
        <w:jc w:val="center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36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Massachusetts’</w:t>
      </w:r>
      <w:r>
        <w:rPr>
          <w:rFonts w:ascii="Arial" w:hAnsi="Arial" w:cs="Arial" w:eastAsia="Arial"/>
          <w:sz w:val="12"/>
          <w:szCs w:val="12"/>
          <w:color w:val="717073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2012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2013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Loss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Ratios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(MLR)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0.90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Small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oup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8"/>
          <w:position w:val="0"/>
        </w:rPr>
        <w:t>(under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228" w:right="-61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51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benefit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eligible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employees)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0.85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La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(51+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total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employees);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Massachusetts’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42" w:after="0" w:line="240" w:lineRule="auto"/>
        <w:ind w:left="228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26.09433pt;width:8.382pt;height:.1pt;mso-position-horizontal-relative:page;mso-position-vertical-relative:paragraph;z-index:-3171" coordorigin="11440,522" coordsize="168,2">
            <v:shape style="position:absolute;left:11440;top:522;width:168;height:2" coordorigin="11440,522" coordsize="168,0" path="m11440,522l11608,522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Small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oup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MLR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was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higher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than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0.80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federal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standa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d,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while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La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oup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MLR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0" w:after="0" w:line="306" w:lineRule="auto"/>
        <w:ind w:right="27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consistent.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Massachusetts’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2011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MLR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Small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0.88;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will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0.89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2014.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Massachusetts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Division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Insurance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definition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set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sum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payer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</w:rPr>
        <w:t>’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incur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expenses,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their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imp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oving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qualit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</w:rPr>
        <w:t>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their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deductible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fraud,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abuse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detection,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ecovery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services,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divided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diffe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ence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emiums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minus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taxes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assessments.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Other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adjustments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also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made.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2" w:equalWidth="0">
            <w:col w:w="5332" w:space="520"/>
            <w:col w:w="5328"/>
          </w:cols>
        </w:sectPr>
      </w:pPr>
      <w:rPr/>
    </w:p>
    <w:p>
      <w:pPr>
        <w:spacing w:before="67" w:after="0" w:line="241" w:lineRule="auto"/>
        <w:ind w:left="110" w:right="6764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Medicar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21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i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th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bigges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publi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c</w:t>
      </w:r>
      <w:r>
        <w:rPr>
          <w:rFonts w:ascii="Arial" w:hAnsi="Arial" w:cs="Arial" w:eastAsia="Arial"/>
          <w:sz w:val="19"/>
          <w:szCs w:val="19"/>
          <w:color w:val="717073"/>
          <w:spacing w:val="10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program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,</w:t>
      </w:r>
      <w:r>
        <w:rPr>
          <w:rFonts w:ascii="Arial" w:hAnsi="Arial" w:cs="Arial" w:eastAsia="Arial"/>
          <w:sz w:val="19"/>
          <w:szCs w:val="19"/>
          <w:color w:val="717073"/>
          <w:spacing w:val="6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bu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MassHealth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an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3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Commonwealt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h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Car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-5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togethe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ar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9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nearl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y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3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100"/>
          <w:b/>
          <w:bCs/>
        </w:rPr>
        <w:t>large.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71" w:lineRule="exact"/>
        <w:ind w:left="18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172.276505pt;margin-top:12.644783pt;width:242.2833pt;height:258.946380pt;mso-position-horizontal-relative:page;mso-position-vertical-relative:paragraph;z-index:-3169" coordorigin="3446,253" coordsize="4846,5179">
            <v:group style="position:absolute;left:5632;top:1156;width:1067;height:4269" coordorigin="5632,1156" coordsize="1067,4269">
              <v:shape style="position:absolute;left:5632;top:1156;width:1067;height:4269" coordorigin="5632,1156" coordsize="1067,4269" path="m6699,1156l5632,1156,5632,5426,6699,5426,6699,1156e" filled="t" fillcolor="#005581" stroked="f">
                <v:path arrowok="t"/>
                <v:fill/>
              </v:shape>
            </v:group>
            <v:group style="position:absolute;left:4903;top:256;width:605;height:605" coordorigin="4903,256" coordsize="605,605">
              <v:shape style="position:absolute;left:4903;top:256;width:605;height:605" coordorigin="4903,256" coordsize="605,605" path="m4903,559l4912,486,4937,420,4976,362,5027,314,5088,280,5156,260,5205,256,5230,257,5301,271,5365,301,5419,345,5463,399,5492,463,5507,534,5508,559,5507,583,5492,654,5463,718,5419,772,5365,816,5301,846,5230,860,5205,861,5180,860,5110,846,5046,816,4991,772,4948,718,4918,654,4904,583,4903,559xe" filled="f" stroked="t" strokeweight=".311pt" strokecolor="#A1A1A4">
                <v:path arrowok="t"/>
              </v:shape>
            </v:group>
            <v:group style="position:absolute;left:4812;top:356;width:754;height:412" coordorigin="4812,356" coordsize="754,412">
              <v:shape style="position:absolute;left:4812;top:356;width:754;height:412" coordorigin="4812,356" coordsize="754,412" path="m5566,356l4812,356,4812,662,5023,665,5027,769,5388,769,5388,662,5566,659,5566,356e" filled="t" fillcolor="#FFFFFF" stroked="f">
                <v:path arrowok="t"/>
                <v:fill/>
              </v:shape>
            </v:group>
            <v:group style="position:absolute;left:5212;top:860;width:2;height:4569" coordorigin="5212,860" coordsize="2,4569">
              <v:shape style="position:absolute;left:5212;top:860;width:2;height:4569" coordorigin="5212,860" coordsize="0,4569" path="m5212,860l5212,5429e" filled="f" stroked="t" strokeweight=".259004pt" strokecolor="#A1A1A4">
                <v:path arrowok="t"/>
              </v:shape>
              <v:shape style="position:absolute;left:4850;top:388;width:691;height:369" type="#_x0000_t75">
                <v:imagedata r:id="rId123" o:title=""/>
              </v:shape>
            </v:group>
            <v:group style="position:absolute;left:4788;top:5101;width:844;height:2" coordorigin="4788,5101" coordsize="844,2">
              <v:shape style="position:absolute;left:4788;top:5101;width:844;height:2" coordorigin="4788,5101" coordsize="844,0" path="m4788,5101l5632,5101e" filled="f" stroked="t" strokeweight=".259pt" strokecolor="#939598">
                <v:path arrowok="t"/>
              </v:shape>
            </v:group>
            <v:group style="position:absolute;left:4788;top:4194;width:844;height:2" coordorigin="4788,4194" coordsize="844,2">
              <v:shape style="position:absolute;left:4788;top:4194;width:844;height:2" coordorigin="4788,4194" coordsize="844,0" path="m4788,4194l5632,4194e" filled="f" stroked="t" strokeweight=".259pt" strokecolor="#939598">
                <v:path arrowok="t"/>
              </v:shape>
            </v:group>
            <v:group style="position:absolute;left:4788;top:2174;width:844;height:2" coordorigin="4788,2174" coordsize="844,2">
              <v:shape style="position:absolute;left:4788;top:2174;width:844;height:2" coordorigin="4788,2174" coordsize="844,0" path="m5632,2174l4788,2174e" filled="f" stroked="t" strokeweight=".238pt" strokecolor="#939598">
                <v:path arrowok="t"/>
              </v:shape>
              <v:shape style="position:absolute;left:5632;top:1158;width:1067;height:1909" type="#_x0000_t75">
                <v:imagedata r:id="rId124" o:title=""/>
              </v:shape>
              <v:shape style="position:absolute;left:5632;top:5194;width:1067;height:227" type="#_x0000_t75">
                <v:imagedata r:id="rId125" o:title=""/>
              </v:shape>
              <v:shape style="position:absolute;left:5632;top:2851;width:1067;height:217" type="#_x0000_t75">
                <v:imagedata r:id="rId126" o:title=""/>
              </v:shape>
              <v:shape style="position:absolute;left:5632;top:4942;width:1067;height:252" type="#_x0000_t75">
                <v:imagedata r:id="rId127" o:title=""/>
              </v:shape>
            </v:group>
            <v:group style="position:absolute;left:5039;top:4924;width:352;height:352" coordorigin="5039,4924" coordsize="352,352">
              <v:shape style="position:absolute;left:5039;top:4924;width:352;height:352" coordorigin="5039,4924" coordsize="352,352" path="m5196,4924l5134,4943,5085,4983,5051,5040,5039,5110,5042,5133,5067,5194,5111,5242,5170,5270,5216,5276,5230,5275,5293,5257,5345,5218,5379,5163,5392,5095,5390,5073,5369,5014,5328,4967,5269,4935,5196,4924e" filled="t" fillcolor="#005581" stroked="f">
                <v:path arrowok="t"/>
                <v:fill/>
              </v:shape>
            </v:group>
            <v:group style="position:absolute;left:5029;top:4913;width:373;height:373" coordorigin="5029,4913" coordsize="373,373">
              <v:shape style="position:absolute;left:5029;top:4913;width:373;height:373" coordorigin="5029,4913" coordsize="373,373" path="m5216,4913l5149,4925,5093,4959,5052,5009,5031,5072,5029,5095,5030,5118,5050,5183,5088,5236,5142,5271,5207,5286,5231,5285,5254,5281,5277,5274,5297,5266,5298,5265,5224,5265,5200,5264,5135,5243,5085,5201,5056,5144,5050,5100,5051,5077,5073,5015,5116,4966,5176,4938,5216,4933,5300,4933,5293,4930,5273,4922,5252,4916,5230,4913,5216,4913e" filled="t" fillcolor="#0B3F6D" stroked="f">
                <v:path arrowok="t"/>
                <v:fill/>
              </v:shape>
              <v:shape style="position:absolute;left:5029;top:4913;width:373;height:373" coordorigin="5029,4913" coordsize="373,373" path="m5300,4933l5216,4933,5238,4935,5261,4940,5319,4970,5361,5019,5381,5082,5379,5108,5360,5176,5320,5227,5266,5257,5224,5265,5298,5265,5350,5228,5386,5175,5402,5111,5401,5086,5382,5019,5345,4966,5311,4940,5300,4933e" filled="t" fillcolor="#0B3F6D" stroked="f">
                <v:path arrowok="t"/>
                <v:fill/>
              </v:shape>
            </v:group>
            <v:group style="position:absolute;left:5061;top:5068;width:39;height:63" coordorigin="5061,5068" coordsize="39,63">
              <v:shape style="position:absolute;left:5061;top:5068;width:39;height:63" coordorigin="5061,5068" coordsize="39,63" path="m5100,5107l5085,5107,5085,5131,5100,5131,5100,5107e" filled="t" fillcolor="#FFFFFF" stroked="f">
                <v:path arrowok="t"/>
                <v:fill/>
              </v:shape>
              <v:shape style="position:absolute;left:5061;top:5068;width:39;height:63" coordorigin="5061,5068" coordsize="39,63" path="m5124,5092l5061,5092,5061,5107,5124,5107,5124,5092e" filled="t" fillcolor="#FFFFFF" stroked="f">
                <v:path arrowok="t"/>
                <v:fill/>
              </v:shape>
              <v:shape style="position:absolute;left:5061;top:5068;width:39;height:63" coordorigin="5061,5068" coordsize="39,63" path="m5100,5068l5085,5068,5085,5092,5100,5092,5100,5068e" filled="t" fillcolor="#FFFFFF" stroked="f">
                <v:path arrowok="t"/>
                <v:fill/>
              </v:shape>
            </v:group>
            <v:group style="position:absolute;left:5131;top:5043;width:56;height:89" coordorigin="5131,5043" coordsize="56,89">
              <v:shape style="position:absolute;left:5131;top:5043;width:56;height:89" coordorigin="5131,5043" coordsize="56,89" path="m5151,5110l5134,5110,5134,5115,5155,5132,5165,5132,5171,5131,5175,5128,5179,5126,5182,5122,5182,5121,5156,5121,5154,5120,5151,5116,5151,5114,5151,5110e" filled="t" fillcolor="#FFFFFF" stroked="f">
                <v:path arrowok="t"/>
                <v:fill/>
              </v:shape>
              <v:shape style="position:absolute;left:5131;top:5043;width:56;height:89" coordorigin="5131,5043" coordsize="56,89" path="m5188,5094l5170,5094,5170,5105,5169,5110,5161,5121,5182,5121,5186,5113,5187,5108,5187,5098,5188,5094e" filled="t" fillcolor="#FFFFFF" stroked="f">
                <v:path arrowok="t"/>
                <v:fill/>
              </v:shape>
              <v:shape style="position:absolute;left:5131;top:5043;width:56;height:89" coordorigin="5131,5043" coordsize="56,89" path="m5166,5043l5150,5043,5143,5046,5134,5056,5132,5063,5131,5079,5132,5082,5149,5102,5157,5102,5170,5094,5188,5094,5188,5089,5156,5089,5153,5087,5150,5082,5150,5079,5149,5067,5150,5063,5157,5055,5183,5055,5181,5052,5178,5049,5175,5046,5171,5044,5166,5043e" filled="t" fillcolor="#FFFFFF" stroked="f">
                <v:path arrowok="t"/>
                <v:fill/>
              </v:shape>
              <v:shape style="position:absolute;left:5131;top:5043;width:56;height:89" coordorigin="5131,5043" coordsize="56,89" path="m5183,5055l5161,5055,5163,5055,5165,5057,5169,5079,5168,5082,5167,5085,5165,5087,5163,5089,5188,5089,5188,5078,5187,5073,5186,5063,5185,5059,5183,5055e" filled="t" fillcolor="#FFFFFF" stroked="f">
                <v:path arrowok="t"/>
                <v:fill/>
              </v:shape>
            </v:group>
            <v:group style="position:absolute;left:5196;top:5112;width:16;height:19" coordorigin="5196,5112" coordsize="16,19">
              <v:shape style="position:absolute;left:5196;top:5112;width:16;height:19" coordorigin="5196,5112" coordsize="16,19" path="m5196,5121l5213,5121e" filled="f" stroked="t" strokeweight="1.071pt" strokecolor="#FFFFFF">
                <v:path arrowok="t"/>
              </v:shape>
            </v:group>
            <v:group style="position:absolute;left:5222;top:5045;width:54;height:86" coordorigin="5222,5045" coordsize="54,86">
              <v:shape style="position:absolute;left:5222;top:5045;width:54;height:86" coordorigin="5222,5045" coordsize="54,86" path="m5276,5045l5222,5045,5222,5060,5259,5060,5255,5066,5251,5072,5248,5078,5245,5084,5232,5131,5250,5131,5251,5125,5252,5118,5276,5058,5276,5045e" filled="t" fillcolor="#FFFFFF" stroked="f">
                <v:path arrowok="t"/>
                <v:fill/>
              </v:shape>
            </v:group>
            <v:group style="position:absolute;left:5282;top:5041;width:90;height:94" coordorigin="5282,5041" coordsize="90,94">
              <v:shape style="position:absolute;left:5282;top:5041;width:90;height:94" coordorigin="5282,5041" coordsize="90,94" path="m5358,5041l5347,5041,5296,5134,5308,5134,5358,5041e" filled="t" fillcolor="#FFFFFF" stroked="f">
                <v:path arrowok="t"/>
                <v:fill/>
              </v:shape>
              <v:shape style="position:absolute;left:5282;top:5041;width:90;height:94" coordorigin="5282,5041" coordsize="90,94" path="m5358,5085l5350,5085,5347,5086,5335,5113,5335,5116,5350,5132,5358,5132,5371,5123,5351,5123,5350,5122,5349,5117,5348,5113,5348,5104,5349,5101,5350,5096,5351,5095,5371,5095,5370,5093,5369,5091,5368,5089,5366,5088,5361,5086,5358,5085e" filled="t" fillcolor="#FFFFFF" stroked="f">
                <v:path arrowok="t"/>
                <v:fill/>
              </v:shape>
              <v:shape style="position:absolute;left:5282;top:5041;width:90;height:94" coordorigin="5282,5041" coordsize="90,94" path="m5371,5095l5356,5095,5358,5096,5359,5101,5359,5104,5359,5113,5359,5117,5358,5122,5356,5123,5371,5123,5371,5122,5372,5116,5373,5113,5372,5104,5372,5101,5371,5095,5371,5095e" filled="t" fillcolor="#FFFFFF" stroked="f">
                <v:path arrowok="t"/>
                <v:fill/>
              </v:shape>
              <v:shape style="position:absolute;left:5282;top:5041;width:90;height:94" coordorigin="5282,5041" coordsize="90,94" path="m5305,5043l5297,5043,5294,5043,5292,5044,5289,5045,5282,5071,5283,5074,5292,5089,5294,5090,5297,5090,5305,5090,5308,5090,5311,5089,5313,5088,5315,5087,5318,5083,5318,5081,5299,5081,5297,5080,5296,5075,5296,5071,5296,5062,5296,5058,5297,5053,5299,5052,5318,5052,5318,5051,5315,5047,5313,5045,5311,5044,5308,5043,5305,5043e" filled="t" fillcolor="#FFFFFF" stroked="f">
                <v:path arrowok="t"/>
                <v:fill/>
              </v:shape>
              <v:shape style="position:absolute;left:5282;top:5041;width:90;height:94" coordorigin="5282,5041" coordsize="90,94" path="m5318,5052l5304,5052,5305,5053,5306,5058,5307,5062,5307,5071,5306,5075,5305,5080,5304,5081,5318,5081,5319,5080,5320,5074,5320,5071,5320,5062,5320,5059,5319,5053,5318,5052e" filled="t" fillcolor="#FFFFFF" stroked="f">
                <v:path arrowok="t"/>
                <v:fill/>
              </v:shape>
            </v:group>
            <v:group style="position:absolute;left:5029;top:4005;width:373;height:373" coordorigin="5029,4005" coordsize="373,373">
              <v:shape style="position:absolute;left:5029;top:4005;width:373;height:373" coordorigin="5029,4005" coordsize="373,373" path="m5211,4005l5145,4019,5090,4054,5050,4105,5030,4169,5029,4192,5029,4206,5046,4269,5082,4321,5136,4358,5202,4377,5227,4378,5249,4375,5310,4353,5358,4311,5390,4253,5402,4183,5400,4161,5377,4099,5336,4050,5279,4017,5211,4005e" filled="t" fillcolor="#005581" stroked="f">
                <v:path arrowok="t"/>
                <v:fill/>
              </v:shape>
            </v:group>
            <v:group style="position:absolute;left:5061;top:4160;width:39;height:63" coordorigin="5061,4160" coordsize="39,63">
              <v:shape style="position:absolute;left:5061;top:4160;width:39;height:63" coordorigin="5061,4160" coordsize="39,63" path="m5100,4200l5085,4200,5085,4223,5100,4223,5100,4200e" filled="t" fillcolor="#FFFFFF" stroked="f">
                <v:path arrowok="t"/>
                <v:fill/>
              </v:shape>
              <v:shape style="position:absolute;left:5061;top:4160;width:39;height:63" coordorigin="5061,4160" coordsize="39,63" path="m5124,4184l5061,4184,5061,4200,5124,4200,5124,4184e" filled="t" fillcolor="#FFFFFF" stroked="f">
                <v:path arrowok="t"/>
                <v:fill/>
              </v:shape>
              <v:shape style="position:absolute;left:5061;top:4160;width:39;height:63" coordorigin="5061,4160" coordsize="39,63" path="m5100,4160l5085,4160,5085,4184,5100,4184,5100,4160e" filled="t" fillcolor="#FFFFFF" stroked="f">
                <v:path arrowok="t"/>
                <v:fill/>
              </v:shape>
            </v:group>
            <v:group style="position:absolute;left:5132;top:4135;width:55;height:89" coordorigin="5132,4135" coordsize="55,89">
              <v:shape style="position:absolute;left:5132;top:4135;width:55;height:89" coordorigin="5132,4135" coordsize="55,89" path="m5149,4198l5132,4198,5132,4207,5134,4213,5143,4222,5149,4225,5164,4225,5184,4213,5155,4213,5153,4212,5150,4207,5149,4203,5149,4198e" filled="t" fillcolor="#FFFFFF" stroked="f">
                <v:path arrowok="t"/>
                <v:fill/>
              </v:shape>
              <v:shape style="position:absolute;left:5132;top:4135;width:55;height:89" coordorigin="5132,4135" coordsize="55,89" path="m5184,4147l5162,4147,5164,4148,5167,4151,5167,4154,5167,4162,5167,4165,5159,4172,5151,4172,5151,4184,5160,4184,5162,4185,5169,4195,5169,4204,5161,4213,5184,4213,5185,4211,5187,4204,5187,4203,5187,4193,5186,4188,5181,4181,5177,4178,5171,4178,5171,4177,5176,4176,5179,4174,5184,4168,5185,4163,5185,4150,5184,4147e" filled="t" fillcolor="#FFFFFF" stroked="f">
                <v:path arrowok="t"/>
                <v:fill/>
              </v:shape>
              <v:shape style="position:absolute;left:5132;top:4135;width:55;height:89" coordorigin="5132,4135" coordsize="55,89" path="m5167,4135l5151,4135,5144,4137,5136,4146,5134,4152,5133,4161,5150,4161,5150,4157,5150,4154,5157,4147,5184,4147,5183,4144,5174,4137,5167,4135e" filled="t" fillcolor="#FFFFFF" stroked="f">
                <v:path arrowok="t"/>
                <v:fill/>
              </v:shape>
            </v:group>
            <v:group style="position:absolute;left:5196;top:4204;width:16;height:19" coordorigin="5196,4204" coordsize="16,19">
              <v:shape style="position:absolute;left:5196;top:4204;width:16;height:19" coordorigin="5196,4204" coordsize="16,19" path="m5196,4214l5213,4214e" filled="f" stroked="t" strokeweight="1.071pt" strokecolor="#FFFFFF">
                <v:path arrowok="t"/>
              </v:shape>
            </v:group>
            <v:group style="position:absolute;left:5224;top:4135;width:35;height:88" coordorigin="5224,4135" coordsize="35,88">
              <v:shape style="position:absolute;left:5224;top:4135;width:35;height:88" coordorigin="5224,4135" coordsize="35,88" path="m5260,4135l5247,4135,5246,4140,5244,4144,5237,4148,5232,4149,5224,4149,5224,4161,5242,4161,5242,4223,5260,4223,5260,4135e" filled="t" fillcolor="#FFFFFF" stroked="f">
                <v:path arrowok="t"/>
                <v:fill/>
              </v:shape>
            </v:group>
            <v:group style="position:absolute;left:5282;top:4133;width:90;height:94" coordorigin="5282,4133" coordsize="90,94">
              <v:shape style="position:absolute;left:5282;top:4133;width:90;height:94" coordorigin="5282,4133" coordsize="90,94" path="m5358,4133l5347,4133,5296,4227,5308,4227,5358,4133e" filled="t" fillcolor="#FFFFFF" stroked="f">
                <v:path arrowok="t"/>
                <v:fill/>
              </v:shape>
              <v:shape style="position:absolute;left:5282;top:4133;width:90;height:94" coordorigin="5282,4133" coordsize="90,94" path="m5358,4178l5350,4178,5347,4178,5335,4206,5335,4209,5350,4225,5358,4225,5371,4216,5351,4216,5350,4214,5349,4210,5348,4206,5348,4196,5349,4193,5350,4188,5351,4187,5371,4187,5370,4185,5369,4183,5368,4181,5366,4180,5361,4178,5358,4178e" filled="t" fillcolor="#FFFFFF" stroked="f">
                <v:path arrowok="t"/>
                <v:fill/>
              </v:shape>
              <v:shape style="position:absolute;left:5282;top:4133;width:90;height:94" coordorigin="5282,4133" coordsize="90,94" path="m5371,4187l5356,4187,5358,4188,5359,4193,5359,4196,5359,4206,5359,4210,5358,4214,5356,4216,5371,4216,5371,4215,5372,4209,5372,4206,5372,4196,5372,4194,5371,4188,5371,4187e" filled="t" fillcolor="#FFFFFF" stroked="f">
                <v:path arrowok="t"/>
                <v:fill/>
              </v:shape>
              <v:shape style="position:absolute;left:5282;top:4133;width:90;height:94" coordorigin="5282,4133" coordsize="90,94" path="m5305,4135l5297,4135,5294,4136,5282,4164,5283,4166,5292,4181,5294,4182,5297,4183,5305,4183,5308,4182,5311,4181,5313,4180,5315,4179,5318,4175,5318,4173,5299,4173,5297,4172,5296,4167,5296,4164,5296,4154,5296,4151,5297,4146,5299,4145,5318,4145,5318,4143,5315,4139,5313,4138,5308,4136,5305,4135e" filled="t" fillcolor="#FFFFFF" stroked="f">
                <v:path arrowok="t"/>
                <v:fill/>
              </v:shape>
              <v:shape style="position:absolute;left:5282;top:4133;width:90;height:94" coordorigin="5282,4133" coordsize="90,94" path="m5318,4145l5304,4145,5305,4146,5306,4151,5307,4154,5307,4164,5306,4167,5305,4172,5304,4173,5318,4173,5319,4172,5320,4166,5320,4164,5320,4154,5320,4152,5319,4146,5318,4145e" filled="t" fillcolor="#FFFFFF" stroked="f">
                <v:path arrowok="t"/>
                <v:fill/>
              </v:shape>
            </v:group>
            <v:group style="position:absolute;left:5040;top:2001;width:352;height:352" coordorigin="5040,2001" coordsize="352,352">
              <v:shape style="position:absolute;left:5040;top:2001;width:352;height:352" coordorigin="5040,2001" coordsize="352,352" path="m5196,2001l5134,2020,5085,2060,5051,2117,5040,2187,5042,2210,5067,2271,5111,2319,5170,2347,5216,2353,5230,2352,5293,2335,5345,2296,5379,2240,5392,2172,5390,2150,5369,2091,5328,2044,5269,2012,5196,2001e" filled="t" fillcolor="#005581" stroked="f">
                <v:path arrowok="t"/>
                <v:fill/>
              </v:shape>
            </v:group>
            <v:group style="position:absolute;left:5029;top:1990;width:373;height:373" coordorigin="5029,1990" coordsize="373,373">
              <v:shape style="position:absolute;left:5029;top:1990;width:373;height:373" coordorigin="5029,1990" coordsize="373,373" path="m5216,1990l5149,2002,5093,2036,5052,2086,5031,2149,5029,2172,5030,2196,5050,2260,5088,2313,5142,2348,5207,2363,5231,2362,5255,2358,5277,2351,5297,2343,5298,2342,5224,2342,5200,2341,5135,2320,5085,2278,5056,2221,5050,2177,5051,2154,5073,2092,5117,2043,5176,2015,5216,2011,5300,2011,5293,2007,5273,1999,5252,1993,5230,1990,5216,1990e" filled="t" fillcolor="#4F84C4" stroked="f">
                <v:path arrowok="t"/>
                <v:fill/>
              </v:shape>
              <v:shape style="position:absolute;left:5029;top:1990;width:373;height:373" coordorigin="5029,1990" coordsize="373,373" path="m5300,2011l5216,2011,5238,2012,5261,2017,5319,2047,5361,2096,5381,2160,5379,2185,5360,2253,5320,2304,5266,2335,5224,2342,5298,2342,5350,2305,5386,2252,5402,2188,5401,2163,5382,2097,5345,2043,5311,2017,5300,2011e" filled="t" fillcolor="#4F84C4" stroked="f">
                <v:path arrowok="t"/>
                <v:fill/>
              </v:shape>
            </v:group>
            <v:group style="position:absolute;left:5061;top:2145;width:39;height:63" coordorigin="5061,2145" coordsize="39,63">
              <v:shape style="position:absolute;left:5061;top:2145;width:39;height:63" coordorigin="5061,2145" coordsize="39,63" path="m5100,2184l5085,2184,5085,2208,5100,2208,5100,2184e" filled="t" fillcolor="#FFFFFF" stroked="f">
                <v:path arrowok="t"/>
                <v:fill/>
              </v:shape>
              <v:shape style="position:absolute;left:5061;top:2145;width:39;height:63" coordorigin="5061,2145" coordsize="39,63" path="m5124,2169l5061,2169,5061,2184,5124,2184,5124,2169e" filled="t" fillcolor="#FFFFFF" stroked="f">
                <v:path arrowok="t"/>
                <v:fill/>
              </v:shape>
              <v:shape style="position:absolute;left:5061;top:2145;width:39;height:63" coordorigin="5061,2145" coordsize="39,63" path="m5100,2145l5085,2145,5085,2169,5100,2169,5100,2145e" filled="t" fillcolor="#FFFFFF" stroked="f">
                <v:path arrowok="t"/>
                <v:fill/>
              </v:shape>
            </v:group>
            <v:group style="position:absolute;left:5131;top:2120;width:48;height:88" coordorigin="5131,2120" coordsize="48,88">
              <v:shape style="position:absolute;left:5131;top:2120;width:48;height:88" coordorigin="5131,2120" coordsize="48,88" path="m5179,2190l5163,2190,5163,2208,5179,2208,5179,2190e" filled="t" fillcolor="#FFFFFF" stroked="f">
                <v:path arrowok="t"/>
                <v:fill/>
              </v:shape>
              <v:shape style="position:absolute;left:5131;top:2120;width:48;height:88" coordorigin="5131,2120" coordsize="48,88" path="m5179,2120l5161,2120,5131,2175,5131,2190,5188,2190,5188,2176,5145,2176,5163,2142,5179,2142,5179,2120e" filled="t" fillcolor="#FFFFFF" stroked="f">
                <v:path arrowok="t"/>
                <v:fill/>
              </v:shape>
              <v:shape style="position:absolute;left:5131;top:2120;width:48;height:88" coordorigin="5131,2120" coordsize="48,88" path="m5179,2142l5163,2142,5163,2176,5179,2176,5179,2142e" filled="t" fillcolor="#FFFFFF" stroked="f">
                <v:path arrowok="t"/>
                <v:fill/>
              </v:shape>
            </v:group>
            <v:group style="position:absolute;left:5196;top:2189;width:16;height:19" coordorigin="5196,2189" coordsize="16,19">
              <v:shape style="position:absolute;left:5196;top:2189;width:16;height:19" coordorigin="5196,2189" coordsize="16,19" path="m5196,2198l5213,2198e" filled="f" stroked="t" strokeweight="1.072pt" strokecolor="#FFFFFF">
                <v:path arrowok="t"/>
              </v:shape>
            </v:group>
            <v:group style="position:absolute;left:5222;top:2122;width:54;height:86" coordorigin="5222,2122" coordsize="54,86">
              <v:shape style="position:absolute;left:5222;top:2122;width:54;height:86" coordorigin="5222,2122" coordsize="54,86" path="m5276,2122l5222,2122,5222,2137,5259,2137,5255,2143,5232,2203,5232,2208,5250,2208,5251,2202,5252,2195,5276,2135,5276,2122e" filled="t" fillcolor="#FFFFFF" stroked="f">
                <v:path arrowok="t"/>
                <v:fill/>
              </v:shape>
            </v:group>
            <v:group style="position:absolute;left:5282;top:2118;width:90;height:94" coordorigin="5282,2118" coordsize="90,94">
              <v:shape style="position:absolute;left:5282;top:2118;width:90;height:94" coordorigin="5282,2118" coordsize="90,94" path="m5358,2118l5347,2118,5296,2212,5308,2212,5358,2118e" filled="t" fillcolor="#FFFFFF" stroked="f">
                <v:path arrowok="t"/>
                <v:fill/>
              </v:shape>
              <v:shape style="position:absolute;left:5282;top:2118;width:90;height:94" coordorigin="5282,2118" coordsize="90,94" path="m5358,2162l5350,2162,5347,2163,5335,2190,5335,2194,5350,2209,5358,2209,5371,2200,5351,2200,5350,2199,5349,2194,5348,2190,5348,2181,5349,2178,5350,2173,5351,2172,5371,2172,5370,2170,5369,2168,5368,2166,5366,2165,5361,2163,5358,2162e" filled="t" fillcolor="#FFFFFF" stroked="f">
                <v:path arrowok="t"/>
                <v:fill/>
              </v:shape>
              <v:shape style="position:absolute;left:5282;top:2118;width:90;height:94" coordorigin="5282,2118" coordsize="90,94" path="m5371,2172l5356,2172,5358,2173,5359,2178,5359,2181,5359,2190,5359,2194,5358,2199,5356,2200,5371,2200,5371,2199,5372,2196,5372,2194,5373,2190,5372,2181,5372,2179,5371,2173,5371,2172e" filled="t" fillcolor="#FFFFFF" stroked="f">
                <v:path arrowok="t"/>
                <v:fill/>
              </v:shape>
              <v:shape style="position:absolute;left:5282;top:2118;width:90;height:94" coordorigin="5282,2118" coordsize="90,94" path="m5305,2120l5297,2120,5294,2120,5292,2121,5289,2122,5282,2148,5283,2151,5297,2167,5305,2167,5318,2158,5299,2158,5297,2157,5296,2152,5296,2148,5296,2139,5296,2135,5297,2131,5299,2129,5318,2129,5318,2128,5315,2124,5313,2122,5308,2120,5305,2120e" filled="t" fillcolor="#FFFFFF" stroked="f">
                <v:path arrowok="t"/>
                <v:fill/>
              </v:shape>
              <v:shape style="position:absolute;left:5282;top:2118;width:90;height:94" coordorigin="5282,2118" coordsize="90,94" path="m5318,2129l5304,2129,5305,2131,5306,2135,5307,2139,5307,2148,5306,2152,5305,2157,5304,2158,5318,2158,5319,2157,5320,2151,5320,2148,5320,2139,5320,2136,5319,2130,5318,2129e" filled="t" fillcolor="#FFFFFF" stroked="f">
                <v:path arrowok="t"/>
                <v:fill/>
              </v:shape>
            </v:group>
            <v:group style="position:absolute;left:3805;top:5426;width:4481;height:2" coordorigin="3805,5426" coordsize="4481,2">
              <v:shape style="position:absolute;left:3805;top:5426;width:4481;height:2" coordorigin="3805,5426" coordsize="4481,0" path="m3805,5426l8286,5426e" filled="f" stroked="t" strokeweight=".519pt" strokecolor="#A1A1A4">
                <v:path arrowok="t"/>
              </v:shape>
            </v:group>
            <v:group style="position:absolute;left:5632;top:3068;width:1067;height:2" coordorigin="5632,3068" coordsize="1067,2">
              <v:shape style="position:absolute;left:5632;top:3068;width:1067;height:2" coordorigin="5632,3068" coordsize="1067,0" path="m5632,3068l6699,3068e" filled="f" stroked="t" strokeweight="1.037pt" strokecolor="#FFFFFF">
                <v:path arrowok="t"/>
              </v:shape>
            </v:group>
            <v:group style="position:absolute;left:5632;top:5194;width:1067;height:2" coordorigin="5632,5194" coordsize="1067,2">
              <v:shape style="position:absolute;left:5632;top:5194;width:1067;height:2" coordorigin="5632,5194" coordsize="1067,0" path="m5632,5194l6699,5194e" filled="f" stroked="t" strokeweight="1.037pt" strokecolor="#FFFFFF">
                <v:path arrowok="t"/>
              </v:shape>
              <v:shape style="position:absolute;left:3446;top:1569;width:1353;height:795" type="#_x0000_t75">
                <v:imagedata r:id="rId128" o:title=""/>
              </v:shape>
            </v:group>
            <v:group style="position:absolute;left:3456;top:4589;width:1332;height:421" coordorigin="3456,4589" coordsize="1332,421">
              <v:shape style="position:absolute;left:3456;top:4589;width:1332;height:421" coordorigin="3456,4589" coordsize="1332,421" path="m3456,5010l4788,5010,4788,4589,3456,4589,3456,5010e" filled="t" fillcolor="#D7D4D7" stroked="f">
                <v:path arrowok="t"/>
                <v:fill/>
              </v:shape>
            </v:group>
            <v:group style="position:absolute;left:3456;top:5197;width:1332;height:10" coordorigin="3456,5197" coordsize="1332,10">
              <v:shape style="position:absolute;left:3456;top:5197;width:1332;height:10" coordorigin="3456,5197" coordsize="1332,10" path="m3456,5207l4788,5207,4788,5197,3456,5197,3456,5207e" filled="t" fillcolor="#D7D4D7" stroked="f">
                <v:path arrowok="t"/>
                <v:fill/>
              </v:shape>
            </v:group>
            <v:group style="position:absolute;left:3466;top:5010;width:1311;height:187" coordorigin="3466,5010" coordsize="1311,187">
              <v:shape style="position:absolute;left:3466;top:5010;width:1311;height:187" coordorigin="3466,5010" coordsize="1311,187" path="m3466,5010l4778,5010,4778,5197,3466,5197,3466,5010e" filled="t" fillcolor="#005581" stroked="f">
                <v:path arrowok="t"/>
                <v:fill/>
              </v:shape>
            </v:group>
            <v:group style="position:absolute;left:3456;top:5000;width:1332;height:207" coordorigin="3456,5000" coordsize="1332,207">
              <v:shape style="position:absolute;left:3456;top:5000;width:1332;height:207" coordorigin="3456,5000" coordsize="1332,207" path="m4788,5000l3456,5000,3456,5207,4788,5207,4788,5186,3477,5186,3477,5021,4788,5021,4788,5000e" filled="t" fillcolor="#0B3F6D" stroked="f">
                <v:path arrowok="t"/>
                <v:fill/>
              </v:shape>
            </v:group>
            <v:group style="position:absolute;left:4778;top:5021;width:2;height:166" coordorigin="4778,5021" coordsize="2,166">
              <v:shape style="position:absolute;left:4778;top:5021;width:2;height:166" coordorigin="4778,5021" coordsize="0,166" path="m4778,5021l4778,5186e" filled="f" stroked="t" strokeweight="1.137pt" strokecolor="#0B3F6D">
                <v:path arrowok="t"/>
              </v:shape>
            </v:group>
            <v:group style="position:absolute;left:3992;top:4662;width:153;height:290" coordorigin="3992,4662" coordsize="153,290">
              <v:shape style="position:absolute;left:3992;top:4662;width:153;height:290" coordorigin="3992,4662" coordsize="153,290" path="m4038,4850l3992,4850,3992,4865,4032,4920,4057,4924,4057,4953,4078,4953,4082,4923,4101,4920,4118,4911,4136,4896,4138,4890,4057,4890,4052,4889,4049,4887,4046,4884,4044,4882,4042,4879,4039,4871,4038,4868,4038,4859,4038,4850e" filled="t" fillcolor="#000000" stroked="f">
                <v:path arrowok="t"/>
                <v:fill/>
              </v:shape>
              <v:shape style="position:absolute;left:3992;top:4662;width:153;height:290" coordorigin="3992,4662" coordsize="153,290" path="m4078,4662l4057,4662,4056,4685,4038,4689,4021,4698,4004,4714,3997,4732,3995,4756,3998,4776,4007,4794,4021,4807,4040,4817,4057,4823,4057,4890,4078,4890,4078,4831,4142,4831,4121,4802,4116,4799,4110,4796,4104,4794,4078,4783,4078,4773,4057,4773,4046,4767,4041,4758,4041,4732,4046,4723,4057,4720,4135,4720,4135,4719,4078,4685,4078,4662e" filled="t" fillcolor="#000000" stroked="f">
                <v:path arrowok="t"/>
                <v:fill/>
              </v:shape>
              <v:shape style="position:absolute;left:3992;top:4662;width:153;height:290" coordorigin="3992,4662" coordsize="153,290" path="m4142,4831l4078,4831,4084,4834,4089,4838,4096,4848,4097,4855,4097,4869,4096,4875,4093,4880,4090,4885,4085,4888,4078,4890,4138,4890,4143,4877,4145,4855,4145,4844,4144,4837,4142,4831e" filled="t" fillcolor="#000000" stroked="f">
                <v:path arrowok="t"/>
                <v:fill/>
              </v:shape>
              <v:shape style="position:absolute;left:3992;top:4662;width:153;height:290" coordorigin="3992,4662" coordsize="153,290" path="m4078,4720l4057,4720,4057,4773,4078,4773,4078,4720e" filled="t" fillcolor="#000000" stroked="f">
                <v:path arrowok="t"/>
                <v:fill/>
              </v:shape>
              <v:shape style="position:absolute;left:3992;top:4662;width:153;height:290" coordorigin="3992,4662" coordsize="153,290" path="m4135,4720l4078,4720,4084,4722,4088,4726,4092,4737,4093,4744,4094,4753,4139,4753,4139,4741,4139,4733,4135,4720e" filled="t" fillcolor="#000000" stroked="f">
                <v:path arrowok="t"/>
                <v:fill/>
              </v:shape>
            </v:group>
            <v:group style="position:absolute;left:4162;top:4685;width:95;height:235" coordorigin="4162,4685" coordsize="95,235">
              <v:shape style="position:absolute;left:4162;top:4685;width:95;height:235" coordorigin="4162,4685" coordsize="95,235" path="m4256,4685l4221,4685,4219,4698,4213,4708,4195,4720,4182,4723,4162,4723,4162,4754,4208,4754,4208,4920,4256,4920,4256,4685e" filled="t" fillcolor="#000000" stroked="f">
                <v:path arrowok="t"/>
                <v:fill/>
              </v:shape>
            </v:group>
            <v:group style="position:absolute;left:4325;top:4868;width:44;height:52" coordorigin="4325,4868" coordsize="44,52">
              <v:shape style="position:absolute;left:4325;top:4868;width:44;height:52" coordorigin="4325,4868" coordsize="44,52" path="m4325,4894l4369,4894e" filled="f" stroked="t" strokeweight="2.689pt" strokecolor="#000000">
                <v:path arrowok="t"/>
              </v:shape>
            </v:group>
            <v:group style="position:absolute;left:4393;top:4690;width:145;height:234" coordorigin="4393,4690" coordsize="145,234">
              <v:shape style="position:absolute;left:4393;top:4690;width:145;height:234" coordorigin="4393,4690" coordsize="145,234" path="m4439,4853l4393,4853,4393,4866,4436,4922,4448,4924,4477,4924,4529,4892,4457,4892,4453,4890,4439,4857,4439,4853e" filled="t" fillcolor="#000000" stroked="f">
                <v:path arrowok="t"/>
                <v:fill/>
              </v:shape>
              <v:shape style="position:absolute;left:4393;top:4690;width:145;height:234" coordorigin="4393,4690" coordsize="145,234" path="m4531,4796l4468,4796,4472,4797,4479,4800,4490,4836,4490,4861,4488,4873,4483,4880,4479,4888,4472,4892,4529,4892,4532,4884,4537,4863,4538,4851,4538,4828,4537,4819,4533,4802,4531,4796e" filled="t" fillcolor="#000000" stroked="f">
                <v:path arrowok="t"/>
                <v:fill/>
              </v:shape>
              <v:shape style="position:absolute;left:4393;top:4690;width:145;height:234" coordorigin="4393,4690" coordsize="145,234" path="m4528,4690l4406,4690,4397,4818,4440,4818,4441,4811,4443,4806,4450,4798,4456,4796,4531,4796,4530,4793,4526,4786,4522,4780,4437,4780,4441,4727,4528,4727,4528,4690e" filled="t" fillcolor="#000000" stroked="f">
                <v:path arrowok="t"/>
                <v:fill/>
              </v:shape>
              <v:shape style="position:absolute;left:4393;top:4690;width:145;height:234" coordorigin="4393,4690" coordsize="145,234" path="m4492,4763l4470,4763,4462,4764,4447,4770,4442,4774,4437,4780,4522,4780,4522,4779,4516,4774,4501,4765,4492,4763e" filled="t" fillcolor="#000000" stroked="f">
                <v:path arrowok="t"/>
                <v:fill/>
              </v:shape>
            </v:group>
            <v:group style="position:absolute;left:4563;top:4683;width:155;height:237" coordorigin="4563,4683" coordsize="155,237">
              <v:shape style="position:absolute;left:4563;top:4683;width:155;height:237" coordorigin="4563,4683" coordsize="155,237" path="m4653,4683l4563,4683,4563,4920,4658,4920,4669,4918,4712,4885,4611,4885,4611,4814,4707,4814,4698,4803,4688,4797,4674,4796,4674,4795,4686,4792,4695,4785,4699,4780,4611,4780,4611,4718,4707,4718,4702,4707,4697,4701,4685,4691,4678,4688,4662,4684,4653,4683e" filled="t" fillcolor="#000000" stroked="f">
                <v:path arrowok="t"/>
                <v:fill/>
              </v:shape>
              <v:shape style="position:absolute;left:4563;top:4683;width:155;height:237" coordorigin="4563,4683" coordsize="155,237" path="m4707,4814l4637,4814,4641,4814,4646,4815,4668,4842,4668,4863,4664,4872,4650,4882,4641,4885,4712,4885,4716,4869,4718,4860,4718,4835,4714,4822,4707,4814e" filled="t" fillcolor="#000000" stroked="f">
                <v:path arrowok="t"/>
                <v:fill/>
              </v:shape>
              <v:shape style="position:absolute;left:4563;top:4683;width:155;height:237" coordorigin="4563,4683" coordsize="155,237" path="m4707,4718l4640,4718,4649,4721,4654,4725,4660,4730,4663,4738,4663,4760,4659,4769,4647,4778,4638,4780,4699,4780,4707,4767,4710,4756,4710,4732,4709,4722,4707,4718e" filled="t" fillcolor="#000000" stroked="f">
                <v:path arrowok="t"/>
                <v:fill/>
              </v:shape>
            </v:group>
            <v:group style="position:absolute;left:4415;top:5053;width:85;height:93" coordorigin="4415,5053" coordsize="85,93">
              <v:shape style="position:absolute;left:4415;top:5053;width:85;height:93" coordorigin="4415,5053" coordsize="85,93" path="m4465,5053l4451,5053,4445,5054,4418,5082,4416,5087,4415,5093,4415,5106,4416,5112,4418,5118,4420,5123,4451,5146,4465,5146,4470,5145,4481,5140,4485,5137,4488,5134,4453,5134,4449,5133,4442,5129,4439,5126,4437,5123,4435,5120,4433,5116,4431,5108,4431,5104,4431,5095,4431,5091,4433,5083,4435,5080,4437,5076,4439,5073,4442,5071,4449,5067,4453,5066,4488,5066,4485,5063,4481,5059,4470,5054,4465,5053e" filled="t" fillcolor="#FFFFFF" stroked="f">
                <v:path arrowok="t"/>
                <v:fill/>
              </v:shape>
              <v:shape style="position:absolute;left:4415;top:5053;width:85;height:93" coordorigin="4415,5053" coordsize="85,93" path="m4488,5066l4463,5066,4467,5067,4474,5071,4485,5095,4485,5104,4463,5134,4488,5134,4493,5128,4496,5123,4499,5112,4500,5106,4500,5093,4499,5087,4496,5076,4493,5071,4488,5066e" filled="t" fillcolor="#FFFFFF" stroked="f">
                <v:path arrowok="t"/>
                <v:fill/>
              </v:shape>
            </v:group>
            <v:group style="position:absolute;left:4506;top:5060;width:38;height:84" coordorigin="4506,5060" coordsize="38,84">
              <v:shape style="position:absolute;left:4506;top:5060;width:38;height:84" coordorigin="4506,5060" coordsize="38,84" path="m4531,5090l4517,5090,4517,5129,4531,5145,4538,5145,4544,5144,4544,5133,4535,5133,4533,5133,4532,5132,4532,5131,4531,5130,4531,5129,4531,5090e" filled="t" fillcolor="#FFFFFF" stroked="f">
                <v:path arrowok="t"/>
                <v:fill/>
              </v:shape>
              <v:shape style="position:absolute;left:4506;top:5060;width:38;height:84" coordorigin="4506,5060" coordsize="38,84" path="m4544,5133l4543,5133,4535,5133,4544,5133,4544,5133e" filled="t" fillcolor="#FFFFFF" stroked="f">
                <v:path arrowok="t"/>
                <v:fill/>
              </v:shape>
              <v:shape style="position:absolute;left:4506;top:5060;width:38;height:84" coordorigin="4506,5060" coordsize="38,84" path="m4544,5080l4506,5080,4506,5090,4544,5090,4544,5080e" filled="t" fillcolor="#FFFFFF" stroked="f">
                <v:path arrowok="t"/>
                <v:fill/>
              </v:shape>
              <v:shape style="position:absolute;left:4506;top:5060;width:38;height:84" coordorigin="4506,5060" coordsize="38,84" path="m4531,5060l4517,5060,4517,5080,4531,5080,4531,5060e" filled="t" fillcolor="#FFFFFF" stroked="f">
                <v:path arrowok="t"/>
                <v:fill/>
              </v:shape>
            </v:group>
            <v:group style="position:absolute;left:4554;top:5055;width:56;height:89" coordorigin="4554,5055" coordsize="56,89">
              <v:shape style="position:absolute;left:4554;top:5055;width:56;height:89" coordorigin="4554,5055" coordsize="56,89" path="m4568,5055l4554,5055,4554,5144,4568,5144,4568,5104,4569,5102,4581,5089,4609,5089,4609,5088,4568,5088,4568,5055e" filled="t" fillcolor="#FFFFFF" stroked="f">
                <v:path arrowok="t"/>
                <v:fill/>
              </v:shape>
              <v:shape style="position:absolute;left:4554;top:5055;width:56;height:89" coordorigin="4554,5055" coordsize="56,89" path="m4609,5089l4588,5089,4591,5090,4595,5095,4596,5099,4596,5144,4610,5144,4610,5093,4609,5089e" filled="t" fillcolor="#FFFFFF" stroked="f">
                <v:path arrowok="t"/>
                <v:fill/>
              </v:shape>
              <v:shape style="position:absolute;left:4554;top:5055;width:56;height:89" coordorigin="4554,5055" coordsize="56,89" path="m4595,5078l4584,5078,4580,5079,4573,5083,4570,5085,4568,5088,4609,5088,4608,5087,4600,5080,4595,5078e" filled="t" fillcolor="#FFFFFF" stroked="f">
                <v:path arrowok="t"/>
                <v:fill/>
              </v:shape>
            </v:group>
            <v:group style="position:absolute;left:4622;top:5078;width:62;height:68" coordorigin="4622,5078" coordsize="62,68">
              <v:shape style="position:absolute;left:4622;top:5078;width:62;height:68" coordorigin="4622,5078" coordsize="62,68" path="m4658,5078l4649,5078,4644,5079,4622,5118,4623,5122,4649,5146,4657,5146,4678,5135,4651,5135,4648,5134,4636,5118,4636,5116,4684,5116,4684,5111,4684,5106,4636,5106,4637,5104,4651,5089,4677,5089,4674,5086,4671,5083,4663,5079,4658,5078e" filled="t" fillcolor="#FFFFFF" stroked="f">
                <v:path arrowok="t"/>
                <v:fill/>
              </v:shape>
              <v:shape style="position:absolute;left:4622;top:5078;width:62;height:68" coordorigin="4622,5078" coordsize="62,68" path="m4683,5124l4669,5124,4668,5127,4666,5130,4661,5134,4658,5135,4678,5135,4681,5131,4682,5127,4683,5124e" filled="t" fillcolor="#FFFFFF" stroked="f">
                <v:path arrowok="t"/>
                <v:fill/>
              </v:shape>
              <v:shape style="position:absolute;left:4622;top:5078;width:62;height:68" coordorigin="4622,5078" coordsize="62,68" path="m4677,5089l4656,5089,4658,5090,4662,5092,4670,5106,4684,5106,4683,5102,4682,5097,4680,5093,4677,5089e" filled="t" fillcolor="#FFFFFF" stroked="f">
                <v:path arrowok="t"/>
                <v:fill/>
              </v:shape>
            </v:group>
            <v:group style="position:absolute;left:4695;top:5078;width:38;height:66" coordorigin="4695,5078" coordsize="38,66">
              <v:shape style="position:absolute;left:4695;top:5078;width:38;height:66" coordorigin="4695,5078" coordsize="38,66" path="m4708,5080l4695,5080,4695,5144,4709,5144,4709,5110,4709,5107,4710,5104,4711,5101,4712,5099,4715,5095,4717,5094,4721,5092,4708,5092,4708,5080e" filled="t" fillcolor="#FFFFFF" stroked="f">
                <v:path arrowok="t"/>
                <v:fill/>
              </v:shape>
              <v:shape style="position:absolute;left:4695;top:5078;width:38;height:66" coordorigin="4695,5078" coordsize="38,66" path="m4725,5078l4708,5092,4721,5092,4722,5092,4724,5091,4732,5091,4732,5078,4732,5078,4725,5078e" filled="t" fillcolor="#FFFFFF" stroked="f">
                <v:path arrowok="t"/>
                <v:fill/>
              </v:shape>
              <v:shape style="position:absolute;left:4695;top:5078;width:38;height:66" coordorigin="4695,5078" coordsize="38,66" path="m4732,5091l4724,5091,4728,5092,4730,5092,4732,5092,4732,5091e" filled="t" fillcolor="#FFFFFF" stroked="f">
                <v:path arrowok="t"/>
                <v:fill/>
              </v:shape>
              <v:shape style="position:absolute;left:3446;top:3619;width:1353;height:772" type="#_x0000_t75">
                <v:imagedata r:id="rId129" o:title=""/>
              </v:shape>
            </v:group>
            <w10:wrap type="none"/>
          </v:group>
        </w:pict>
      </w:r>
      <w:r>
        <w:rPr/>
        <w:pict>
          <v:group style="position:absolute;margin-left:31.5pt;margin-top:1.376583pt;width:16.819pt;height:16.819pt;mso-position-horizontal-relative:page;mso-position-vertical-relative:paragraph;z-index:-3165" coordorigin="630,28" coordsize="336,336">
            <v:shape style="position:absolute;left:630;top:28;width:336;height:336" coordorigin="630,28" coordsize="336,336" path="m630,364l966,364,966,28,630,28,630,364e" filled="t" fillcolor="#4F84C4" stroked="f">
              <v:path arrowok="t"/>
              <v:fill/>
            </v:shape>
          </v:group>
          <w10:wrap type="none"/>
        </w:pic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-5"/>
        </w:rPr>
        <w:t>13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-5"/>
        </w:rPr>
        <w:t> </w:t>
      </w:r>
      <w:r>
        <w:rPr>
          <w:rFonts w:ascii="Arial" w:hAnsi="Arial" w:cs="Arial" w:eastAsia="Arial"/>
          <w:sz w:val="20"/>
          <w:szCs w:val="20"/>
          <w:color w:val="FFFFFF"/>
          <w:spacing w:val="26"/>
          <w:w w:val="100"/>
          <w:b/>
          <w:bCs/>
          <w:position w:val="-5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6"/>
        </w:rPr>
        <w:t>Public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6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6"/>
        </w:rPr>
        <w:t>Health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6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6"/>
        </w:rPr>
        <w:t>Ca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6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6"/>
        </w:rPr>
        <w:t>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118" w:lineRule="exact"/>
        <w:ind w:left="54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P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1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ogram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Expenditu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1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es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1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1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5" w:lineRule="auto"/>
        <w:ind w:left="110" w:right="7023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76.804504pt;margin-top:60.030354pt;width:72.531pt;height:124.6146pt;mso-position-horizontal-relative:page;mso-position-vertical-relative:paragraph;z-index:-3168" coordorigin="7536,1201" coordsize="1451,2492">
            <v:shape style="position:absolute;left:7867;top:1201;width:760;height:1566" type="#_x0000_t75">
              <v:imagedata r:id="rId130" o:title=""/>
            </v:shape>
            <v:group style="position:absolute;left:8036;top:2269;width:57;height:92" coordorigin="8036,2269" coordsize="57,92">
              <v:shape style="position:absolute;left:8036;top:2269;width:57;height:92" coordorigin="8036,2269" coordsize="57,92" path="m8093,2327l8071,2327,8071,2361,8093,2361,8093,2327e" filled="t" fillcolor="#FFFFFF" stroked="f">
                <v:path arrowok="t"/>
                <v:fill/>
              </v:shape>
              <v:shape style="position:absolute;left:8036;top:2269;width:57;height:92" coordorigin="8036,2269" coordsize="57,92" path="m8128,2304l8036,2304,8036,2327,8128,2327,8128,2304e" filled="t" fillcolor="#FFFFFF" stroked="f">
                <v:path arrowok="t"/>
                <v:fill/>
              </v:shape>
              <v:shape style="position:absolute;left:8036;top:2269;width:57;height:92" coordorigin="8036,2269" coordsize="57,92" path="m8093,2269l8071,2269,8071,2304,8093,2304,8093,2269e" filled="t" fillcolor="#FFFFFF" stroked="f">
                <v:path arrowok="t"/>
                <v:fill/>
              </v:shape>
            </v:group>
            <v:group style="position:absolute;left:8139;top:2233;width:70;height:128" coordorigin="8139,2233" coordsize="70,128">
              <v:shape style="position:absolute;left:8139;top:2233;width:70;height:128" coordorigin="8139,2233" coordsize="70,128" path="m8209,2335l8185,2335,8185,2361,8209,2361,8209,2335e" filled="t" fillcolor="#FFFFFF" stroked="f">
                <v:path arrowok="t"/>
                <v:fill/>
              </v:shape>
              <v:shape style="position:absolute;left:8139;top:2233;width:70;height:128" coordorigin="8139,2233" coordsize="70,128" path="m8209,2233l8182,2233,8139,2313,8139,2335,8221,2335,8221,2314,8159,2314,8184,2265,8209,2265,8209,2233e" filled="t" fillcolor="#FFFFFF" stroked="f">
                <v:path arrowok="t"/>
                <v:fill/>
              </v:shape>
              <v:shape style="position:absolute;left:8139;top:2233;width:70;height:128" coordorigin="8139,2233" coordsize="70,128" path="m8209,2265l8185,2265,8185,2314,8209,2314,8209,2265e" filled="t" fillcolor="#FFFFFF" stroked="f">
                <v:path arrowok="t"/>
                <v:fill/>
              </v:shape>
            </v:group>
            <v:group style="position:absolute;left:8233;top:2333;width:24;height:28" coordorigin="8233,2333" coordsize="24,28">
              <v:shape style="position:absolute;left:8233;top:2333;width:24;height:28" coordorigin="8233,2333" coordsize="24,28" path="m8233,2347l8257,2347e" filled="f" stroked="t" strokeweight="1.516pt" strokecolor="#FFFFFF">
                <v:path arrowok="t"/>
              </v:shape>
            </v:group>
            <v:group style="position:absolute;left:8274;top:2233;width:52;height:128" coordorigin="8274,2233" coordsize="52,128">
              <v:shape style="position:absolute;left:8274;top:2233;width:52;height:128" coordorigin="8274,2233" coordsize="52,128" path="m8326,2233l8307,2233,8306,2240,8302,2245,8292,2252,8286,2253,8274,2253,8274,2271,8300,2271,8300,2361,8326,2361,8326,2233e" filled="t" fillcolor="#FFFFFF" stroked="f">
                <v:path arrowok="t"/>
                <v:fill/>
              </v:shape>
            </v:group>
            <v:group style="position:absolute;left:8359;top:2230;width:131;height:137" coordorigin="8359,2230" coordsize="131,137">
              <v:shape style="position:absolute;left:8359;top:2230;width:131;height:137" coordorigin="8359,2230" coordsize="131,137" path="m8469,2230l8453,2230,8379,2366,8396,2366,8469,2230e" filled="t" fillcolor="#FFFFFF" stroked="f">
                <v:path arrowok="t"/>
                <v:fill/>
              </v:shape>
              <v:shape style="position:absolute;left:8359;top:2230;width:131;height:137" coordorigin="8359,2230" coordsize="131,137" path="m8469,2294l8458,2294,8453,2295,8449,2297,8446,2298,8436,2336,8436,2340,8458,2363,8469,2363,8488,2350,8459,2350,8457,2348,8456,2341,8455,2336,8455,2322,8456,2317,8457,2310,8459,2308,8488,2308,8487,2306,8485,2303,8483,2300,8480,2298,8477,2297,8473,2295,8469,2294e" filled="t" fillcolor="#FFFFFF" stroked="f">
                <v:path arrowok="t"/>
                <v:fill/>
              </v:shape>
              <v:shape style="position:absolute;left:8359;top:2230;width:131;height:137" coordorigin="8359,2230" coordsize="131,137" path="m8488,2308l8467,2308,8469,2310,8471,2317,8471,2322,8471,2336,8471,2341,8469,2348,8467,2350,8488,2350,8489,2349,8490,2340,8490,2336,8490,2322,8490,2318,8489,2310,8488,2308e" filled="t" fillcolor="#FFFFFF" stroked="f">
                <v:path arrowok="t"/>
                <v:fill/>
              </v:shape>
              <v:shape style="position:absolute;left:8359;top:2230;width:131;height:137" coordorigin="8359,2230" coordsize="131,137" path="m8392,2233l8381,2233,8376,2234,8359,2274,8359,2278,8381,2302,8392,2302,8411,2288,8383,2288,8380,2287,8379,2283,8379,2279,8378,2274,8378,2260,8379,2255,8380,2248,8383,2247,8411,2247,8410,2244,8406,2238,8403,2236,8396,2234,8392,2233e" filled="t" fillcolor="#FFFFFF" stroked="f">
                <v:path arrowok="t"/>
                <v:fill/>
              </v:shape>
              <v:shape style="position:absolute;left:8359;top:2230;width:131;height:137" coordorigin="8359,2230" coordsize="131,137" path="m8411,2247l8390,2247,8392,2248,8394,2255,8394,2260,8394,2274,8394,2279,8392,2287,8390,2288,8411,2288,8412,2287,8413,2278,8413,2274,8413,2260,8413,2257,8412,2248,8411,2247e" filled="t" fillcolor="#FFFFFF" stroked="f">
                <v:path arrowok="t"/>
                <v:fill/>
              </v:shape>
              <v:shape style="position:absolute;left:7536;top:2762;width:1451;height:931" type="#_x0000_t75">
                <v:imagedata r:id="rId131" o:title=""/>
              </v:shape>
            </v:group>
            <w10:wrap type="none"/>
          </v:group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spending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public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coverage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accounted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nearly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60%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es.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–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federal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ogram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</w:rPr>
        <w:t>including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traditional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Advantage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managed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plans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–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make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up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about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half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that.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owing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medical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these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4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ograms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eflects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membership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owth,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payment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rate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eases,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changes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utilization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</w:rPr>
        <w:t>patte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2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45" w:after="0" w:line="273" w:lineRule="auto"/>
        <w:ind w:left="110" w:right="6124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7.18833pt;width:267.859pt;height:.1pt;mso-position-horizontal-relative:page;mso-position-vertical-relative:paragraph;z-index:-3166" coordorigin="630,544" coordsize="5357,2">
            <v:shape style="position:absolute;left:630;top:544;width:5357;height:2" coordorigin="630,544" coordsize="5357,0" path="m630,544l5987,544e" filled="f" stroked="t" strokeweight=".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Notes: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Other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public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ogram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Safety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Net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payments,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Medical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Security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ogram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expenses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</w:rPr>
        <w:t>V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eteran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Affairs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expenditu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statute,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</w:rPr>
        <w:t>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otal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does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not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include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non-medical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expenses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public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4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ograms.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68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2.531927pt;width:549pt;height:.1pt;mso-position-horizontal-relative:page;mso-position-vertical-relative:paragraph;z-index:-3170" coordorigin="630,451" coordsize="10980,2">
            <v:shape style="position:absolute;left:630;top:451;width:10980;height:2" coordorigin="630,451" coordsize="10980,0" path="m630,451l11610,451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ce: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CHIA</w:t>
      </w:r>
      <w:r>
        <w:rPr>
          <w:rFonts w:ascii="Arial" w:hAnsi="Arial" w:cs="Arial" w:eastAsia="Arial"/>
          <w:sz w:val="12"/>
          <w:szCs w:val="12"/>
          <w:color w:val="A1A1A4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other</w:t>
      </w:r>
      <w:r>
        <w:rPr>
          <w:rFonts w:ascii="Arial" w:hAnsi="Arial" w:cs="Arial" w:eastAsia="Arial"/>
          <w:sz w:val="12"/>
          <w:szCs w:val="12"/>
          <w:color w:val="A1A1A4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public</w:t>
      </w:r>
      <w:r>
        <w:rPr>
          <w:rFonts w:ascii="Arial" w:hAnsi="Arial" w:cs="Arial" w:eastAsia="Arial"/>
          <w:sz w:val="12"/>
          <w:szCs w:val="12"/>
          <w:color w:val="A1A1A4"/>
          <w:spacing w:val="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sou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ces.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See</w:t>
      </w:r>
      <w:r>
        <w:rPr>
          <w:rFonts w:ascii="Arial" w:hAnsi="Arial" w:cs="Arial" w:eastAsia="Arial"/>
          <w:sz w:val="12"/>
          <w:szCs w:val="12"/>
          <w:color w:val="A1A1A4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-13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echnical</w:t>
      </w:r>
      <w:r>
        <w:rPr>
          <w:rFonts w:ascii="Arial" w:hAnsi="Arial" w:cs="Arial" w:eastAsia="Arial"/>
          <w:sz w:val="12"/>
          <w:szCs w:val="12"/>
          <w:color w:val="A1A1A4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2"/>
        </w:rPr>
        <w:t>Appendix.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Mar w:header="0" w:footer="441" w:top="780" w:bottom="640" w:left="520" w:right="540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94" w:lineRule="auto"/>
        <w:ind w:left="560" w:right="174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8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medical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expense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Massachusetts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Medica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beneficiaries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9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-4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v:group style="position:absolute;margin-left:31.25pt;margin-top:-94.384857pt;width:174.5pt;height:86.339pt;mso-position-horizontal-relative:page;mso-position-vertical-relative:paragraph;z-index:-3163" coordorigin="625,-1888" coordsize="3490,1727">
            <v:group style="position:absolute;left:630;top:-1882;width:3480;height:1716" coordorigin="630,-1882" coordsize="3480,1716">
              <v:shape style="position:absolute;left:630;top:-1882;width:3480;height:1716" coordorigin="630,-1882" coordsize="3480,1716" path="m630,-166l4110,-166,4110,-1882,630,-1882,630,-166e" filled="t" fillcolor="#D7D4D7" stroked="f">
                <v:path arrowok="t"/>
                <v:fill/>
              </v:shape>
            </v:group>
            <v:group style="position:absolute;left:630;top:-1883;width:648;height:648" coordorigin="630,-1883" coordsize="648,648">
              <v:shape style="position:absolute;left:630;top:-1883;width:648;height:648" coordorigin="630,-1883" coordsize="648,648" path="m1278,-1883l630,-1883,630,-1235,1278,-1883e" filled="t" fillcolor="#005581" stroked="f">
                <v:path arrowok="t"/>
                <v:fill/>
              </v:shape>
            </v:group>
            <v:group style="position:absolute;left:667;top:-1846;width:276;height:234" coordorigin="667,-1846" coordsize="276,234">
              <v:shape style="position:absolute;left:667;top:-1846;width:276;height:234" coordorigin="667,-1846" coordsize="276,234" path="m776,-1846l717,-1833,671,-1773,667,-1735,672,-1713,724,-1652,766,-1642,787,-1643,806,-1648,822,-1655,837,-1665,914,-1665,893,-1680,770,-1680,752,-1682,709,-1725,707,-1748,711,-1767,727,-1787,743,-1800,760,-1807,776,-1808,852,-1808,852,-1809,838,-1823,818,-1836,800,-1844,776,-1846e" filled="t" fillcolor="#4F84C4" stroked="f">
                <v:path arrowok="t"/>
                <v:fill/>
              </v:shape>
              <v:shape style="position:absolute;left:667;top:-1846;width:276;height:234" coordorigin="667,-1846" coordsize="276,234" path="m852,-1808l776,-1808,789,-1806,799,-1802,808,-1796,822,-1782,831,-1763,833,-1740,830,-1722,822,-1707,808,-1692,790,-1683,770,-1680,893,-1680,864,-1701,871,-1719,874,-1738,874,-1757,869,-1776,862,-1793,852,-1808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Primar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Clinicia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(PCC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3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1.4%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PMP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left="110" w:right="37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3.9%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Direc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comparison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between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possibl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ferences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ferences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14" w:lineRule="exact"/>
        <w:ind w:left="110"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populations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42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-3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43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3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-1"/>
        </w:rPr>
        <w:t>MassHealth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35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shoul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considere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-53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contex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MassHealth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long-ter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annua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+1.1%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200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44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7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219pt;margin-top:-.376373pt;width:11.25pt;height:11.25pt;mso-position-horizontal-relative:page;mso-position-vertical-relative:paragraph;z-index:-3167" coordorigin="4380,-8" coordsize="225,225">
            <v:shape style="position:absolute;left:4380;top:-8;width:225;height:225" coordorigin="4380,-8" coordsize="225,225" path="m4380,217l4605,217,4605,-8,4380,-8,4380,217e" filled="t" fillcolor="#4F84C4" stroked="f">
              <v:path arrowok="t"/>
              <v:fill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14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right="17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population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significantl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MCOs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6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related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utilizatio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patterns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45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3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-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mor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expensive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population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change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onl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slightl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between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Commonwealt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which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15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cover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onl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fractio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members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35" w:after="0" w:line="307" w:lineRule="auto"/>
        <w:ind w:right="15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compare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MCO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PMP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3.0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100"/>
          <w:b/>
          <w:bCs/>
        </w:rPr>
        <w:t>Medicare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82" w:after="0" w:line="307" w:lineRule="auto"/>
        <w:ind w:right="19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406.25pt;margin-top:99.558937pt;width:174.5pt;height:81.6602pt;mso-position-horizontal-relative:page;mso-position-vertical-relative:paragraph;z-index:-3164" coordorigin="8125,1991" coordsize="3490,1633">
            <v:group style="position:absolute;left:8130;top:1996;width:3480;height:1623" coordorigin="8130,1996" coordsize="3480,1623">
              <v:shape style="position:absolute;left:8130;top:1996;width:3480;height:1623" coordorigin="8130,1996" coordsize="3480,1623" path="m8130,3619l11610,3619,11610,1996,8130,1996,8130,3619e" filled="t" fillcolor="#D7D4D7" stroked="f">
                <v:path arrowok="t"/>
                <v:fill/>
              </v:shape>
            </v:group>
            <v:group style="position:absolute;left:8130;top:1996;width:648;height:648" coordorigin="8130,1996" coordsize="648,648">
              <v:shape style="position:absolute;left:8130;top:1996;width:648;height:648" coordorigin="8130,1996" coordsize="648,648" path="m8778,1996l8130,1996,8130,2644,8778,1996e" filled="t" fillcolor="#005581" stroked="f">
                <v:path arrowok="t"/>
                <v:fill/>
              </v:shape>
            </v:group>
            <v:group style="position:absolute;left:8167;top:2033;width:276;height:234" coordorigin="8167,2033" coordsize="276,234">
              <v:shape style="position:absolute;left:8167;top:2033;width:276;height:234" coordorigin="8167,2033" coordsize="276,234" path="m8414,2214l8337,2214,8420,2267,8443,2235,8414,2214e" filled="t" fillcolor="#4F84C4" stroked="f">
                <v:path arrowok="t"/>
                <v:fill/>
              </v:shape>
              <v:shape style="position:absolute;left:8167;top:2033;width:276;height:234" coordorigin="8167,2033" coordsize="276,234" path="m8276,2033l8217,2046,8171,2106,8167,2144,8172,2166,8224,2227,8266,2237,8287,2236,8306,2231,8322,2224,8337,2214,8414,2214,8393,2199,8270,2199,8252,2197,8209,2154,8207,2131,8211,2112,8227,2092,8243,2078,8260,2072,8276,2071,8352,2071,8352,2070,8338,2056,8318,2043,8300,2035,8276,2033e" filled="t" fillcolor="#4F84C4" stroked="f">
                <v:path arrowok="t"/>
                <v:fill/>
              </v:shape>
              <v:shape style="position:absolute;left:8167;top:2033;width:276;height:234" coordorigin="8167,2033" coordsize="276,234" path="m8352,2071l8276,2071,8289,2073,8299,2077,8308,2083,8322,2097,8331,2116,8333,2139,8330,2157,8322,2172,8308,2187,8290,2196,8270,2199,8393,2199,8364,2178,8371,2160,8374,2140,8374,2121,8369,2103,8362,2086,8352,2071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covering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feren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elderly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disable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populations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funde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federal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government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Combined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$15.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billio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94" w:lineRule="auto"/>
        <w:ind w:left="450" w:right="354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9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further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discussio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f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othe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public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healt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h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ca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p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ograms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3" w:equalWidth="0">
            <w:col w:w="3456" w:space="404"/>
            <w:col w:w="3450" w:space="300"/>
            <w:col w:w="357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</w:sectPr>
      </w:pPr>
      <w:rPr/>
    </w:p>
    <w:p>
      <w:pPr>
        <w:spacing w:before="45" w:after="0" w:line="312" w:lineRule="auto"/>
        <w:ind w:left="227" w:right="98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37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average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ebate-eligible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eceived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ebate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$4.48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per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per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month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2013,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down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om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$8.32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2012.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6" w:after="0" w:line="312" w:lineRule="auto"/>
        <w:ind w:left="227" w:right="-41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43.181435pt;width:8.382pt;height:.1pt;mso-position-horizontal-relative:page;mso-position-vertical-relative:paragraph;z-index:-3162" coordorigin="11440,864" coordsize="168,2">
            <v:shape style="position:absolute;left:11440;top:864;width:168;height:2" coordorigin="11440,864" coordsize="168,0" path="m11440,864l11608,864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38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Unlike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NCPHI,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eported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etention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contract-lives</w:t>
      </w:r>
      <w:r>
        <w:rPr>
          <w:rFonts w:ascii="Arial" w:hAnsi="Arial" w:cs="Arial" w:eastAsia="Arial"/>
          <w:sz w:val="12"/>
          <w:szCs w:val="12"/>
          <w:color w:val="717073"/>
          <w:spacing w:val="2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(instead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esidents)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ebates.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Retention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calculated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emiums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minus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incur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claims.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NCPHI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calculation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  <w:position w:val="0"/>
        </w:rPr>
        <w:t>that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some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elements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etention,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while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excluding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others.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5" w:after="0" w:line="309" w:lineRule="auto"/>
        <w:ind w:left="117" w:right="127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39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87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oup</w:t>
      </w:r>
      <w:r>
        <w:rPr>
          <w:rFonts w:ascii="Arial" w:hAnsi="Arial" w:cs="Arial" w:eastAsia="Arial"/>
          <w:sz w:val="12"/>
          <w:szCs w:val="12"/>
          <w:color w:val="717073"/>
          <w:spacing w:val="19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18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Commission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(GIC),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7"/>
          <w:position w:val="0"/>
        </w:rPr>
        <w:t>because</w:t>
      </w:r>
      <w:r>
        <w:rPr>
          <w:rFonts w:ascii="Arial" w:hAnsi="Arial" w:cs="Arial" w:eastAsia="Arial"/>
          <w:sz w:val="12"/>
          <w:szCs w:val="12"/>
          <w:color w:val="717073"/>
          <w:spacing w:val="20"/>
          <w:w w:val="8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it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  <w:position w:val="0"/>
        </w:rPr>
        <w:t>an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89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  <w:position w:val="0"/>
        </w:rPr>
        <w:t>employe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89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89"/>
          <w:position w:val="0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89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captu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3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es.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GIC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which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pu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chases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coverage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state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employees,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spends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nearly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$2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billion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annually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1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(including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fully-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self-insu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oducts).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GIC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0"/>
          <w:position w:val="0"/>
        </w:rPr>
        <w:t>included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9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1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plan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1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discussed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above,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1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not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9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included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e.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vailable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 </w:t>
      </w:r>
      <w:hyperlink r:id="rId132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1"/>
            <w:position w:val="0"/>
          </w:rPr>
          <w:t>http://ww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6"/>
            <w:w w:val="91"/>
            <w:position w:val="0"/>
          </w:rPr>
          <w:t>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1"/>
            <w:position w:val="0"/>
          </w:rPr>
          <w:t>.mass.gov/anf/employee-insurance-and-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91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1"/>
            <w:position w:val="0"/>
          </w:rPr>
          <w:t>eti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91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1"/>
            <w:position w:val="0"/>
          </w:rPr>
          <w:t>ement-benefits/</w:t>
        </w:r>
      </w:hyperlink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1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annual-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eports/annual-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eport-fy-2013-financial-and-t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end.html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(Accessed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7"/>
          <w:w w:val="9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August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0"/>
          <w:position w:val="0"/>
        </w:rPr>
        <w:t>13,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9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2" w:equalWidth="0">
            <w:col w:w="5502" w:space="276"/>
            <w:col w:w="5402"/>
          </w:cols>
        </w:sectPr>
      </w:pPr>
      <w:rPr/>
    </w:p>
    <w:p>
      <w:pPr>
        <w:spacing w:before="79" w:after="0" w:line="240" w:lineRule="auto"/>
        <w:ind w:left="110" w:right="-20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MassHealt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h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progra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m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expenditure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have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14" w:lineRule="exact"/>
        <w:ind w:left="110" w:right="-20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no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gr</w:t>
      </w:r>
      <w:r>
        <w:rPr>
          <w:rFonts w:ascii="Arial" w:hAnsi="Arial" w:cs="Arial" w:eastAsia="Arial"/>
          <w:sz w:val="19"/>
          <w:szCs w:val="19"/>
          <w:color w:val="717073"/>
          <w:spacing w:val="2"/>
          <w:w w:val="83"/>
          <w:b/>
          <w:bCs/>
          <w:position w:val="-1"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w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6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3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fas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t</w:t>
      </w:r>
      <w:r>
        <w:rPr>
          <w:rFonts w:ascii="Arial" w:hAnsi="Arial" w:cs="Arial" w:eastAsia="Arial"/>
          <w:sz w:val="19"/>
          <w:szCs w:val="19"/>
          <w:color w:val="717073"/>
          <w:spacing w:val="10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3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genera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l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consume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  <w:position w:val="-1"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-5"/>
          <w:w w:val="83"/>
          <w:b/>
          <w:bCs/>
          <w:position w:val="-1"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  <w:position w:val="-1"/>
        </w:rPr>
        <w:t>prices.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156" w:lineRule="exact"/>
        <w:ind w:left="54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pt;margin-top:1.742733pt;width:16.819pt;height:16.819pt;mso-position-horizontal-relative:page;mso-position-vertical-relative:paragraph;z-index:-3141" coordorigin="630,35" coordsize="336,336">
            <v:shape style="position:absolute;left:630;top:35;width:336;height:336" coordorigin="630,35" coordsize="336,336" path="m630,371l966,371,966,35,630,35,630,371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MassHealth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Spending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PMPM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4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4"/>
        </w:rPr>
        <w:t>and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4" w:lineRule="exact"/>
        <w:ind w:left="18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14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 </w:t>
      </w:r>
      <w:r>
        <w:rPr>
          <w:rFonts w:ascii="Arial" w:hAnsi="Arial" w:cs="Arial" w:eastAsia="Arial"/>
          <w:sz w:val="20"/>
          <w:szCs w:val="20"/>
          <w:color w:val="FFFFFF"/>
          <w:spacing w:val="26"/>
          <w:w w:val="100"/>
          <w:b/>
          <w:bCs/>
          <w:position w:val="6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Inflation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G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2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owth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Rate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2005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–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3" w:lineRule="auto"/>
        <w:ind w:left="110" w:right="5941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90.903595pt;margin-top:81.793404pt;width:377.4004pt;height:.1pt;mso-position-horizontal-relative:page;mso-position-vertical-relative:paragraph;z-index:-3158" coordorigin="1818,1636" coordsize="7548,2">
            <v:shape style="position:absolute;left:1818;top:1636;width:7548;height:2" coordorigin="1818,1636" coordsize="7548,0" path="m1818,1636l9366,1636e" filled="f" stroked="t" strokeweight=".259pt" strokecolor="#A1A1A4">
              <v:path arrowok="t"/>
            </v:shape>
          </v:group>
          <w10:wrap type="none"/>
        </w:pict>
      </w:r>
      <w:r>
        <w:rPr/>
        <w:pict>
          <v:group style="position:absolute;margin-left:90.903595pt;margin-top:51.113121pt;width:377.4004pt;height:.1pt;mso-position-horizontal-relative:page;mso-position-vertical-relative:paragraph;z-index:-3157" coordorigin="1818,1022" coordsize="7548,2">
            <v:shape style="position:absolute;left:1818;top:1022;width:7548;height:2" coordorigin="1818,1022" coordsize="7548,0" path="m1818,1022l9366,1022e" filled="f" stroked="t" strokeweight=".259pt" strokecolor="#A1A1A4">
              <v:path arrowok="t"/>
            </v:shape>
          </v:group>
          <w10:wrap type="none"/>
        </w:pict>
      </w:r>
      <w:r>
        <w:rPr/>
        <w:pict>
          <v:group style="position:absolute;margin-left:63.9105pt;margin-top:48.416405pt;width:16.774103pt;height:6.407pt;mso-position-horizontal-relative:page;mso-position-vertical-relative:paragraph;z-index:-3156" coordorigin="1278,968" coordsize="335,128">
            <v:group style="position:absolute;left:1281;top:973;width:78;height:117" coordorigin="1281,973" coordsize="78,117">
              <v:shape style="position:absolute;left:1281;top:973;width:78;height:117" coordorigin="1281,973" coordsize="78,117" path="m1327,973l1316,973,1310,974,1284,1008,1284,1011,1284,1015,1298,1015,1298,1011,1298,1008,1317,985,1352,985,1351,985,1345,979,1341,977,1336,975,1332,974,1327,973e" filled="t" fillcolor="#A1A1A4" stroked="f">
                <v:path arrowok="t"/>
                <v:fill/>
              </v:shape>
            </v:group>
            <v:group style="position:absolute;left:1375;top:975;width:78;height:117" coordorigin="1375,975" coordsize="78,117">
              <v:shape style="position:absolute;left:1375;top:975;width:78;height:117" coordorigin="1375,975" coordsize="78,117" path="m1389,1059l1375,1059,1375,1065,1407,1092,1419,1092,1425,1091,1430,1089,1435,1087,1439,1084,1443,1080,1410,1080,1407,1079,1389,1062,1389,1059e" filled="t" fillcolor="#A1A1A4" stroked="f">
                <v:path arrowok="t"/>
                <v:fill/>
              </v:shape>
              <v:shape style="position:absolute;left:1375;top:975;width:78;height:117" coordorigin="1375,975" coordsize="78,117" path="m1444,1026l1416,1026,1419,1026,1426,1029,1438,1048,1438,1057,1438,1061,1436,1065,1435,1068,1417,1080,1443,1080,1453,1047,1452,1041,1448,1031,1445,1027,1444,1026e" filled="t" fillcolor="#A1A1A4" stroked="f">
                <v:path arrowok="t"/>
                <v:fill/>
              </v:shape>
              <v:shape style="position:absolute;left:1375;top:975;width:78;height:117" coordorigin="1375,975" coordsize="78,117" path="m1447,975l1389,975,1378,1036,1390,1037,1393,1033,1396,1031,1399,1029,1403,1027,1407,1026,1444,1026,1440,1022,1393,1022,1393,1021,1399,987,1447,987,1447,975e" filled="t" fillcolor="#A1A1A4" stroked="f">
                <v:path arrowok="t"/>
                <v:fill/>
              </v:shape>
              <v:shape style="position:absolute;left:1375;top:975;width:78;height:117" coordorigin="1375,975" coordsize="78,117" path="m1420,1013l1411,1013,1407,1014,1399,1017,1396,1019,1393,1022,1440,1022,1439,1020,1435,1017,1425,1014,1420,1013e" filled="t" fillcolor="#A1A1A4" stroked="f">
                <v:path arrowok="t"/>
                <v:fill/>
              </v:shape>
            </v:group>
            <v:group style="position:absolute;left:1476;top:971;width:135;height:123" coordorigin="1476,971" coordsize="135,123">
              <v:shape style="position:absolute;left:1476;top:971;width:135;height:123" coordorigin="1476,971" coordsize="135,123" path="m1595,971l1581,971,1492,1094,1506,1094,1595,971e" filled="t" fillcolor="#A1A1A4" stroked="f">
                <v:path arrowok="t"/>
                <v:fill/>
              </v:shape>
              <v:shape style="position:absolute;left:1476;top:971;width:135;height:123" coordorigin="1476,971" coordsize="135,123" path="m1590,1026l1580,1026,1575,1027,1558,1064,1558,1068,1580,1092,1590,1092,1594,1091,1600,1088,1603,1085,1604,1083,1581,1083,1579,1082,1570,1064,1570,1054,1582,1035,1605,1035,1604,1033,1601,1030,1594,1027,1590,1026e" filled="t" fillcolor="#A1A1A4" stroked="f">
                <v:path arrowok="t"/>
                <v:fill/>
              </v:shape>
              <v:shape style="position:absolute;left:1476;top:971;width:135;height:123" coordorigin="1476,971" coordsize="135,123" path="m1605,1035l1588,1035,1590,1036,1594,1039,1595,1041,1597,1046,1598,1048,1598,1051,1599,1054,1599,1064,1598,1070,1597,1073,1596,1075,1595,1077,1594,1079,1590,1083,1587,1083,1604,1083,1611,1054,1611,1050,1609,1042,1608,1039,1605,1035e" filled="t" fillcolor="#A1A1A4" stroked="f">
                <v:path arrowok="t"/>
                <v:fill/>
              </v:shape>
              <v:shape style="position:absolute;left:1476;top:971;width:135;height:123" coordorigin="1476,971" coordsize="135,123" path="m1508,973l1498,973,1494,974,1476,1011,1477,1015,1498,1039,1508,1039,1512,1038,1518,1035,1521,1032,1523,1030,1499,1030,1497,1030,1489,1011,1489,1001,1500,982,1523,982,1522,980,1519,977,1512,974,1508,973e" filled="t" fillcolor="#A1A1A4" stroked="f">
                <v:path arrowok="t"/>
                <v:fill/>
              </v:shape>
              <v:shape style="position:absolute;left:1476;top:971;width:135;height:123" coordorigin="1476,971" coordsize="135,123" path="m1523,982l1506,982,1509,983,1512,986,1517,1001,1517,1011,1506,1030,1523,1030,1529,1001,1529,997,1527,989,1526,986,1523,982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63.9105pt;margin-top:79.056305pt;width:16.774103pt;height:6.406pt;mso-position-horizontal-relative:page;mso-position-vertical-relative:paragraph;z-index:-3155" coordorigin="1278,1581" coordsize="335,128">
            <v:group style="position:absolute;left:1281;top:1586;width:78;height:117" coordorigin="1281,1586" coordsize="78,117">
              <v:shape style="position:absolute;left:1281;top:1586;width:78;height:117" coordorigin="1281,1586" coordsize="78,117" path="m1327,1586l1316,1586,1310,1587,1284,1620,1284,1624,1284,1627,1298,1627,1298,1624,1298,1620,1317,1598,1352,1598,1351,1597,1345,1592,1341,1590,1336,1588,1332,1587,1327,1586e" filled="t" fillcolor="#A1A1A4" stroked="f">
                <v:path arrowok="t"/>
                <v:fill/>
              </v:shape>
            </v:group>
            <v:group style="position:absolute;left:1376;top:1586;width:78;height:119" coordorigin="1376,1586" coordsize="78,119">
              <v:shape style="position:absolute;left:1376;top:1586;width:78;height:119" coordorigin="1376,1586" coordsize="78,119" path="m1421,1586l1409,1586,1404,1587,1399,1589,1395,1590,1376,1655,1376,1664,1409,1705,1421,1705,1444,1693,1409,1693,1404,1691,1391,1655,1391,1632,1411,1598,1444,1598,1438,1593,1435,1590,1431,1589,1426,1587,1421,1586e" filled="t" fillcolor="#A1A1A4" stroked="f">
                <v:path arrowok="t"/>
                <v:fill/>
              </v:shape>
              <v:shape style="position:absolute;left:1376;top:1586;width:78;height:119" coordorigin="1376,1586" coordsize="78,119" path="m1444,1598l1419,1598,1422,1599,1428,1602,1439,1655,1438,1666,1421,1693,1444,1693,1452,1673,1453,1668,1453,1664,1454,1660,1454,1654,1454,1632,1453,1628,1453,1623,1452,1619,1451,1614,1450,1610,1446,1602,1444,1599,1444,1598e" filled="t" fillcolor="#A1A1A4" stroked="f">
                <v:path arrowok="t"/>
                <v:fill/>
              </v:shape>
            </v:group>
            <v:group style="position:absolute;left:1476;top:1584;width:135;height:123" coordorigin="1476,1584" coordsize="135,123">
              <v:shape style="position:absolute;left:1476;top:1584;width:135;height:123" coordorigin="1476,1584" coordsize="135,123" path="m1595,1584l1581,1584,1492,1707,1506,1707,1595,1584e" filled="t" fillcolor="#A1A1A4" stroked="f">
                <v:path arrowok="t"/>
                <v:fill/>
              </v:shape>
              <v:shape style="position:absolute;left:1476;top:1584;width:135;height:123" coordorigin="1476,1584" coordsize="135,123" path="m1590,1639l1580,1639,1575,1640,1558,1677,1558,1681,1580,1705,1590,1705,1594,1704,1600,1700,1603,1698,1604,1696,1581,1696,1579,1695,1570,1677,1570,1667,1582,1648,1605,1648,1604,1646,1601,1643,1594,1640,1590,1639e" filled="t" fillcolor="#A1A1A4" stroked="f">
                <v:path arrowok="t"/>
                <v:fill/>
              </v:shape>
              <v:shape style="position:absolute;left:1476;top:1584;width:135;height:123" coordorigin="1476,1584" coordsize="135,123" path="m1605,1648l1588,1648,1590,1649,1594,1652,1595,1654,1597,1659,1598,1661,1598,1664,1599,1667,1599,1677,1598,1683,1597,1686,1596,1688,1595,1690,1594,1692,1590,1695,1587,1696,1604,1696,1611,1667,1611,1663,1609,1655,1608,1652,1605,1648e" filled="t" fillcolor="#A1A1A4" stroked="f">
                <v:path arrowok="t"/>
                <v:fill/>
              </v:shape>
              <v:shape style="position:absolute;left:1476;top:1584;width:135;height:123" coordorigin="1476,1584" coordsize="135,123" path="m1508,1586l1498,1586,1494,1587,1476,1624,1477,1628,1490,1650,1494,1651,1498,1652,1508,1652,1512,1651,1515,1649,1518,1648,1521,1645,1523,1643,1499,1643,1497,1642,1489,1624,1489,1614,1489,1610,1489,1608,1500,1595,1523,1595,1522,1593,1519,1590,1512,1587,1508,1586e" filled="t" fillcolor="#A1A1A4" stroked="f">
                <v:path arrowok="t"/>
                <v:fill/>
              </v:shape>
              <v:shape style="position:absolute;left:1476;top:1584;width:135;height:123" coordorigin="1476,1584" coordsize="135,123" path="m1523,1595l1506,1595,1509,1596,1512,1599,1517,1614,1517,1624,1506,1643,1523,1643,1529,1614,1529,1610,1527,1602,1526,1599,1523,1595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64.431099pt;margin-top:109.694107pt;width:16.253514pt;height:6.409pt;mso-position-horizontal-relative:page;mso-position-vertical-relative:paragraph;z-index:-3154" coordorigin="1289,2194" coordsize="325,128">
            <v:group style="position:absolute;left:1291;top:2199;width:45;height:117" coordorigin="1291,2199" coordsize="45,117">
              <v:shape style="position:absolute;left:1291;top:2199;width:45;height:117" coordorigin="1291,2199" coordsize="45,117" path="m1336,2199l1325,2199,1324,2203,1323,2207,1295,2221,1291,2221,1291,2232,1322,2232,1322,2316,1336,2316,1336,2199e" filled="t" fillcolor="#A1A1A4" stroked="f">
                <v:path arrowok="t"/>
                <v:fill/>
              </v:shape>
            </v:group>
            <v:group style="position:absolute;left:1375;top:2201;width:78;height:117" coordorigin="1375,2201" coordsize="78,117">
              <v:shape style="position:absolute;left:1375;top:2201;width:78;height:117" coordorigin="1375,2201" coordsize="78,117" path="m1389,2284l1375,2284,1375,2290,1407,2318,1419,2318,1425,2317,1435,2312,1439,2310,1443,2306,1410,2306,1407,2305,1389,2287,1389,2284e" filled="t" fillcolor="#A1A1A4" stroked="f">
                <v:path arrowok="t"/>
                <v:fill/>
              </v:shape>
              <v:shape style="position:absolute;left:1375;top:2201;width:78;height:117" coordorigin="1375,2201" coordsize="78,117" path="m1444,2251l1416,2251,1419,2252,1426,2254,1438,2274,1438,2282,1438,2286,1436,2290,1435,2293,1417,2306,1443,2306,1453,2272,1452,2266,1448,2256,1445,2252,1444,2251e" filled="t" fillcolor="#A1A1A4" stroked="f">
                <v:path arrowok="t"/>
                <v:fill/>
              </v:shape>
              <v:shape style="position:absolute;left:1375;top:2201;width:78;height:117" coordorigin="1375,2201" coordsize="78,117" path="m1447,2201l1389,2201,1378,2262,1390,2262,1393,2259,1396,2256,1403,2252,1407,2251,1444,2251,1440,2247,1393,2247,1393,2247,1399,2213,1447,2213,1447,2201e" filled="t" fillcolor="#A1A1A4" stroked="f">
                <v:path arrowok="t"/>
                <v:fill/>
              </v:shape>
              <v:shape style="position:absolute;left:1375;top:2201;width:78;height:117" coordorigin="1375,2201" coordsize="78,117" path="m1420,2239l1411,2239,1407,2239,1399,2242,1396,2244,1393,2247,1440,2247,1439,2245,1435,2243,1425,2239,1420,2239e" filled="t" fillcolor="#A1A1A4" stroked="f">
                <v:path arrowok="t"/>
                <v:fill/>
              </v:shape>
            </v:group>
            <v:group style="position:absolute;left:1476;top:2196;width:135;height:123" coordorigin="1476,2196" coordsize="135,123">
              <v:shape style="position:absolute;left:1476;top:2196;width:135;height:123" coordorigin="1476,2196" coordsize="135,123" path="m1595,2196l1581,2196,1492,2319,1506,2319,1595,2196e" filled="t" fillcolor="#A1A1A4" stroked="f">
                <v:path arrowok="t"/>
                <v:fill/>
              </v:shape>
              <v:shape style="position:absolute;left:1476;top:2196;width:135;height:123" coordorigin="1476,2196" coordsize="135,123" path="m1590,2252l1580,2252,1575,2253,1558,2290,1558,2294,1572,2315,1576,2317,1580,2318,1590,2318,1594,2317,1600,2313,1603,2311,1604,2309,1581,2309,1579,2308,1570,2290,1570,2280,1582,2261,1605,2261,1604,2258,1601,2256,1594,2252,1590,2252e" filled="t" fillcolor="#A1A1A4" stroked="f">
                <v:path arrowok="t"/>
                <v:fill/>
              </v:shape>
              <v:shape style="position:absolute;left:1476;top:2196;width:135;height:123" coordorigin="1476,2196" coordsize="135,123" path="m1605,2261l1588,2261,1590,2262,1594,2265,1595,2267,1597,2271,1598,2274,1599,2280,1599,2290,1587,2309,1604,2309,1611,2280,1611,2276,1609,2268,1608,2264,1605,2261e" filled="t" fillcolor="#A1A1A4" stroked="f">
                <v:path arrowok="t"/>
                <v:fill/>
              </v:shape>
              <v:shape style="position:absolute;left:1476;top:2196;width:135;height:123" coordorigin="1476,2196" coordsize="135,123" path="m1508,2199l1498,2199,1494,2200,1476,2237,1477,2241,1498,2265,1508,2265,1512,2264,1518,2260,1521,2258,1523,2256,1499,2256,1497,2255,1489,2237,1489,2227,1500,2208,1523,2208,1522,2205,1519,2203,1516,2201,1512,2200,1508,2199e" filled="t" fillcolor="#A1A1A4" stroked="f">
                <v:path arrowok="t"/>
                <v:fill/>
              </v:shape>
              <v:shape style="position:absolute;left:1476;top:2196;width:135;height:123" coordorigin="1476,2196" coordsize="135,123" path="m1523,2208l1506,2208,1509,2209,1510,2210,1517,2227,1517,2237,1506,2256,1523,2256,1529,2227,1529,2223,1527,2215,1526,2211,1523,2208e" filled="t" fillcolor="#A1A1A4" stroked="f">
                <v:path arrowok="t"/>
                <v:fill/>
              </v:shape>
            </v:group>
            <w10:wrap type="none"/>
          </v:group>
        </w:pic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MassHealth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spending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significantly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ecent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years,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but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most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ease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been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due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inc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eased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membership.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Over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this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period,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per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spending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has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own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2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slowly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overall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inflation,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despite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uptick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member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spending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2013.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0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9015" w:right="-20"/>
        <w:jc w:val="left"/>
        <w:rPr>
          <w:rFonts w:ascii="Times New Roman" w:hAnsi="Times New Roman" w:cs="Times New Roman" w:eastAsia="Times New Roman"/>
          <w:sz w:val="17.158203"/>
          <w:szCs w:val="17.158203"/>
        </w:rPr>
      </w:pPr>
      <w:rPr/>
      <w:r>
        <w:rPr/>
        <w:pict>
          <v:shape style="width:72.945035pt;height:8.58pt;mso-position-horizontal-relative:char;mso-position-vertical-relative:line" type="#_x0000_t75">
            <v:imagedata r:id="rId133" o:title=""/>
          </v:shape>
        </w:pict>
      </w:r>
      <w:r>
        <w:rPr>
          <w:rFonts w:ascii="Times New Roman" w:hAnsi="Times New Roman" w:cs="Times New Roman" w:eastAsia="Times New Roman"/>
          <w:sz w:val="17.158203"/>
          <w:szCs w:val="17.158203"/>
        </w:rPr>
      </w:r>
    </w:p>
    <w:p>
      <w:pPr>
        <w:spacing w:before="6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95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01.090081pt;height:20.625pt;mso-position-horizontal-relative:char;mso-position-vertical-relative:line" type="#_x0000_t75">
            <v:imagedata r:id="rId134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89" w:right="-20"/>
        <w:jc w:val="left"/>
        <w:rPr>
          <w:rFonts w:ascii="Times New Roman" w:hAnsi="Times New Roman" w:cs="Times New Roman" w:eastAsia="Times New Roman"/>
          <w:sz w:val="13.5"/>
          <w:szCs w:val="13.5"/>
        </w:rPr>
      </w:pPr>
      <w:rPr/>
      <w:r>
        <w:rPr/>
        <w:pict>
          <v:shape style="width:18.717692pt;height:6.75pt;mso-position-horizontal-relative:char;mso-position-vertical-relative:line" type="#_x0000_t75">
            <v:imagedata r:id="rId135" o:title=""/>
          </v:shape>
        </w:pict>
      </w:r>
      <w:r>
        <w:rPr>
          <w:rFonts w:ascii="Times New Roman" w:hAnsi="Times New Roman" w:cs="Times New Roman" w:eastAsia="Times New Roman"/>
          <w:sz w:val="13.5"/>
          <w:szCs w:val="13.5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0" w:after="0" w:line="240" w:lineRule="auto"/>
        <w:ind w:left="110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90.774513pt;margin-top:-185.51503pt;width:378.985186pt;height:139.120302pt;mso-position-horizontal-relative:page;mso-position-vertical-relative:paragraph;z-index:-3160" coordorigin="1815,-3710" coordsize="7580,2782">
            <v:group style="position:absolute;left:7248;top:-2467;width:123;height:124" coordorigin="7248,-2467" coordsize="123,124">
              <v:shape style="position:absolute;left:7248;top:-2467;width:123;height:124" coordorigin="7248,-2467" coordsize="123,124" path="m7301,-2467l7280,-2460,7263,-2446,7252,-2427,7248,-2405,7249,-2394,7256,-2374,7270,-2357,7289,-2347,7312,-2343,7332,-2347,7348,-2357,7361,-2373,7368,-2394,7370,-2422,7362,-2440,7347,-2455,7326,-2464,7301,-2467e" filled="t" fillcolor="#717073" stroked="f">
                <v:path arrowok="t"/>
                <v:fill/>
              </v:shape>
            </v:group>
            <v:group style="position:absolute;left:1839;top:-1933;width:7548;height:2" coordorigin="1839,-1933" coordsize="7548,2">
              <v:shape style="position:absolute;left:1839;top:-1933;width:7548;height:2" coordorigin="1839,-1933" coordsize="7548,0" path="m1839,-1933l9387,-1933e" filled="f" stroked="t" strokeweight=".259pt" strokecolor="#A1A1A4">
                <v:path arrowok="t"/>
              </v:shape>
            </v:group>
            <v:group style="position:absolute;left:5555;top:-1962;width:123;height:124" coordorigin="5555,-1962" coordsize="123,124">
              <v:shape style="position:absolute;left:5555;top:-1962;width:123;height:124" coordorigin="5555,-1962" coordsize="123,124" path="m5608,-1962l5587,-1955,5570,-1941,5559,-1922,5555,-1900,5556,-1889,5564,-1869,5578,-1852,5597,-1842,5620,-1838,5639,-1842,5655,-1852,5668,-1868,5676,-1890,5678,-1917,5669,-1935,5654,-1950,5633,-1959,5608,-1962e" filled="t" fillcolor="#717073" stroked="f">
                <v:path arrowok="t"/>
                <v:fill/>
              </v:shape>
            </v:group>
            <v:group style="position:absolute;left:1839;top:-2547;width:7527;height:2" coordorigin="1839,-2547" coordsize="7527,2">
              <v:shape style="position:absolute;left:1839;top:-2547;width:7527;height:2" coordorigin="1839,-2547" coordsize="7527,0" path="m1839,-2547l9366,-2547e" filled="f" stroked="t" strokeweight=".259pt" strokecolor="#A1A1A4">
                <v:path arrowok="t"/>
              </v:shape>
            </v:group>
            <v:group style="position:absolute;left:4728;top:-2610;width:123;height:124" coordorigin="4728,-2610" coordsize="123,124">
              <v:shape style="position:absolute;left:4728;top:-2610;width:123;height:124" coordorigin="4728,-2610" coordsize="123,124" path="m4781,-2610l4760,-2603,4743,-2589,4732,-2570,4728,-2548,4729,-2537,4737,-2516,4751,-2500,4770,-2489,4793,-2486,4812,-2489,4828,-2499,4841,-2515,4849,-2537,4851,-2564,4842,-2583,4827,-2597,4806,-2607,4781,-2610e" filled="t" fillcolor="#005581" stroked="f">
                <v:path arrowok="t"/>
                <v:fill/>
              </v:shape>
            </v:group>
            <v:group style="position:absolute;left:5555;top:-2547;width:123;height:124" coordorigin="5555,-2547" coordsize="123,124">
              <v:shape style="position:absolute;left:5555;top:-2547;width:123;height:124" coordorigin="5555,-2547" coordsize="123,124" path="m5608,-2547l5587,-2540,5570,-2526,5559,-2508,5555,-2485,5556,-2474,5564,-2454,5578,-2438,5597,-2427,5620,-2423,5639,-2427,5655,-2437,5668,-2453,5676,-2475,5678,-2502,5669,-2520,5654,-2535,5633,-2544,5608,-2547e" filled="t" fillcolor="#005581" stroked="f">
                <v:path arrowok="t"/>
                <v:fill/>
              </v:shape>
            </v:group>
            <v:group style="position:absolute;left:1839;top:-1320;width:7548;height:2" coordorigin="1839,-1320" coordsize="7548,2">
              <v:shape style="position:absolute;left:1839;top:-1320;width:7548;height:2" coordorigin="1839,-1320" coordsize="7548,0" path="m9387,-1320l9387,-1320e" filled="f" stroked="t" strokeweight=".1pt" strokecolor="#A1A1A4">
                <v:path arrowok="t"/>
              </v:shape>
            </v:group>
            <v:group style="position:absolute;left:1839;top:-1320;width:7548;height:2" coordorigin="1839,-1320" coordsize="7548,2">
              <v:shape style="position:absolute;left:1839;top:-1320;width:7548;height:2" coordorigin="1839,-1320" coordsize="7548,0" path="m9387,-1320l1839,-1320e" filled="f" stroked="t" strokeweight=".776pt" strokecolor="#A1A1A4">
                <v:path arrowok="t"/>
              </v:shape>
            </v:group>
            <v:group style="position:absolute;left:9387;top:-1382;width:2;height:120" coordorigin="9387,-1382" coordsize="2,120">
              <v:shape style="position:absolute;left:9387;top:-1382;width:2;height:120" coordorigin="9387,-1382" coordsize="0,120" path="m9387,-1382l9387,-1262e" filled="t" fillcolor="#A1A1A4" stroked="f">
                <v:path arrowok="t"/>
                <v:fill/>
              </v:shape>
            </v:group>
            <v:group style="position:absolute;left:9387;top:-1382;width:2;height:120" coordorigin="9387,-1382" coordsize="2,120">
              <v:shape style="position:absolute;left:9387;top:-1382;width:2;height:120" coordorigin="9387,-1382" coordsize="0,120" path="m9387,-1382l9387,-1262e" filled="f" stroked="t" strokeweight=".776pt" strokecolor="#A1A1A4">
                <v:path arrowok="t"/>
              </v:shape>
            </v:group>
            <v:group style="position:absolute;left:8549;top:-1382;width:2;height:120" coordorigin="8549,-1382" coordsize="2,120">
              <v:shape style="position:absolute;left:8549;top:-1382;width:2;height:120" coordorigin="8549,-1382" coordsize="0,120" path="m8549,-1382l8549,-1262e" filled="t" fillcolor="#A1A1A4" stroked="f">
                <v:path arrowok="t"/>
                <v:fill/>
              </v:shape>
            </v:group>
            <v:group style="position:absolute;left:8549;top:-1382;width:2;height:120" coordorigin="8549,-1382" coordsize="2,120">
              <v:shape style="position:absolute;left:8549;top:-1382;width:2;height:120" coordorigin="8549,-1382" coordsize="0,120" path="m8549,-1382l8549,-1262e" filled="f" stroked="t" strokeweight=".776pt" strokecolor="#A1A1A4">
                <v:path arrowok="t"/>
              </v:shape>
            </v:group>
            <v:group style="position:absolute;left:6872;top:-1382;width:2;height:120" coordorigin="6872,-1382" coordsize="2,120">
              <v:shape style="position:absolute;left:6872;top:-1382;width:2;height:120" coordorigin="6872,-1382" coordsize="0,120" path="m6872,-1382l6872,-1262e" filled="t" fillcolor="#A1A1A4" stroked="f">
                <v:path arrowok="t"/>
                <v:fill/>
              </v:shape>
            </v:group>
            <v:group style="position:absolute;left:6872;top:-1382;width:2;height:120" coordorigin="6872,-1382" coordsize="2,120">
              <v:shape style="position:absolute;left:6872;top:-1382;width:2;height:120" coordorigin="6872,-1382" coordsize="0,120" path="m6872,-1382l6872,-1262e" filled="f" stroked="t" strokeweight=".776pt" strokecolor="#A1A1A4">
                <v:path arrowok="t"/>
              </v:shape>
            </v:group>
            <v:group style="position:absolute;left:6033;top:-1382;width:2;height:120" coordorigin="6033,-1382" coordsize="2,120">
              <v:shape style="position:absolute;left:6033;top:-1382;width:2;height:120" coordorigin="6033,-1382" coordsize="0,120" path="m6033,-1382l6033,-1262e" filled="t" fillcolor="#A1A1A4" stroked="f">
                <v:path arrowok="t"/>
                <v:fill/>
              </v:shape>
            </v:group>
            <v:group style="position:absolute;left:6033;top:-1382;width:2;height:120" coordorigin="6033,-1382" coordsize="2,120">
              <v:shape style="position:absolute;left:6033;top:-1382;width:2;height:120" coordorigin="6033,-1382" coordsize="0,120" path="m6033,-1382l6033,-1262e" filled="f" stroked="t" strokeweight=".776pt" strokecolor="#A1A1A4">
                <v:path arrowok="t"/>
              </v:shape>
            </v:group>
            <v:group style="position:absolute;left:7710;top:-1382;width:2;height:120" coordorigin="7710,-1382" coordsize="2,120">
              <v:shape style="position:absolute;left:7710;top:-1382;width:2;height:120" coordorigin="7710,-1382" coordsize="0,120" path="m7710,-1382l7710,-1262e" filled="t" fillcolor="#A1A1A4" stroked="f">
                <v:path arrowok="t"/>
                <v:fill/>
              </v:shape>
            </v:group>
            <v:group style="position:absolute;left:7710;top:-1382;width:2;height:120" coordorigin="7710,-1382" coordsize="2,120">
              <v:shape style="position:absolute;left:7710;top:-1382;width:2;height:120" coordorigin="7710,-1382" coordsize="0,120" path="m7710,-1382l7710,-1262e" filled="f" stroked="t" strokeweight=".776pt" strokecolor="#A1A1A4">
                <v:path arrowok="t"/>
              </v:shape>
            </v:group>
            <v:group style="position:absolute;left:5195;top:-1382;width:2;height:120" coordorigin="5195,-1382" coordsize="2,120">
              <v:shape style="position:absolute;left:5195;top:-1382;width:2;height:120" coordorigin="5195,-1382" coordsize="0,120" path="m5195,-1382l5195,-1262e" filled="t" fillcolor="#A1A1A4" stroked="f">
                <v:path arrowok="t"/>
                <v:fill/>
              </v:shape>
            </v:group>
            <v:group style="position:absolute;left:5195;top:-1382;width:2;height:120" coordorigin="5195,-1382" coordsize="2,120">
              <v:shape style="position:absolute;left:5195;top:-1382;width:2;height:120" coordorigin="5195,-1382" coordsize="0,120" path="m5195,-1382l5195,-1262e" filled="f" stroked="t" strokeweight=".776pt" strokecolor="#A1A1A4">
                <v:path arrowok="t"/>
              </v:shape>
            </v:group>
            <v:group style="position:absolute;left:4356;top:-1382;width:2;height:120" coordorigin="4356,-1382" coordsize="2,120">
              <v:shape style="position:absolute;left:4356;top:-1382;width:2;height:120" coordorigin="4356,-1382" coordsize="0,120" path="m4356,-1382l4356,-1262e" filled="t" fillcolor="#A1A1A4" stroked="f">
                <v:path arrowok="t"/>
                <v:fill/>
              </v:shape>
            </v:group>
            <v:group style="position:absolute;left:4356;top:-1382;width:2;height:120" coordorigin="4356,-1382" coordsize="2,120">
              <v:shape style="position:absolute;left:4356;top:-1382;width:2;height:120" coordorigin="4356,-1382" coordsize="0,120" path="m4356,-1382l4356,-1262e" filled="f" stroked="t" strokeweight=".776pt" strokecolor="#A1A1A4">
                <v:path arrowok="t"/>
              </v:shape>
            </v:group>
            <v:group style="position:absolute;left:3518;top:-1382;width:2;height:120" coordorigin="3518,-1382" coordsize="2,120">
              <v:shape style="position:absolute;left:3518;top:-1382;width:2;height:120" coordorigin="3518,-1382" coordsize="0,120" path="m3518,-1382l3518,-1262e" filled="t" fillcolor="#A1A1A4" stroked="f">
                <v:path arrowok="t"/>
                <v:fill/>
              </v:shape>
            </v:group>
            <v:group style="position:absolute;left:3518;top:-1382;width:2;height:120" coordorigin="3518,-1382" coordsize="2,120">
              <v:shape style="position:absolute;left:3518;top:-1382;width:2;height:120" coordorigin="3518,-1382" coordsize="0,120" path="m3518,-1382l3518,-1262e" filled="f" stroked="t" strokeweight=".776pt" strokecolor="#A1A1A4">
                <v:path arrowok="t"/>
              </v:shape>
            </v:group>
            <v:group style="position:absolute;left:2679;top:-1382;width:2;height:120" coordorigin="2679,-1382" coordsize="2,120">
              <v:shape style="position:absolute;left:2679;top:-1382;width:2;height:120" coordorigin="2679,-1382" coordsize="0,120" path="m2679,-1382l2679,-1262e" filled="t" fillcolor="#A1A1A4" stroked="f">
                <v:path arrowok="t"/>
                <v:fill/>
              </v:shape>
            </v:group>
            <v:group style="position:absolute;left:2679;top:-1382;width:2;height:120" coordorigin="2679,-1382" coordsize="2,120">
              <v:shape style="position:absolute;left:2679;top:-1382;width:2;height:120" coordorigin="2679,-1382" coordsize="0,120" path="m2679,-1382l2679,-1262e" filled="f" stroked="t" strokeweight=".776pt" strokecolor="#A1A1A4">
                <v:path arrowok="t"/>
              </v:shape>
            </v:group>
            <v:group style="position:absolute;left:1841;top:-1377;width:2;height:120" coordorigin="1841,-1377" coordsize="2,120">
              <v:shape style="position:absolute;left:1841;top:-1377;width:2;height:120" coordorigin="1841,-1377" coordsize="0,120" path="m1841,-1377l1841,-1257e" filled="f" stroked="t" strokeweight=".776pt" strokecolor="#A1A1A4">
                <v:path arrowok="t"/>
              </v:shape>
            </v:group>
            <v:group style="position:absolute;left:2170;top:-1382;width:123;height:124" coordorigin="2170,-1382" coordsize="123,124">
              <v:shape style="position:absolute;left:2170;top:-1382;width:123;height:124" coordorigin="2170,-1382" coordsize="123,124" path="m2223,-1382l2202,-1374,2185,-1361,2174,-1342,2170,-1320,2171,-1309,2178,-1288,2192,-1272,2211,-1261,2234,-1257,2253,-1261,2270,-1271,2283,-1287,2290,-1309,2292,-1336,2283,-1355,2268,-1369,2248,-1378,2223,-1382e" filled="t" fillcolor="#717073" stroked="f">
                <v:path arrowok="t"/>
                <v:fill/>
              </v:shape>
            </v:group>
            <v:group style="position:absolute;left:3764;top:-1055;width:78;height:117" coordorigin="3764,-1055" coordsize="78,117">
              <v:shape style="position:absolute;left:3764;top:-1055;width:78;height:117" coordorigin="3764,-1055" coordsize="78,117" path="m3835,-1042l3807,-1042,3810,-1042,3816,-1040,3827,-1017,3826,-1014,3793,-983,3789,-980,3764,-937,3841,-937,3841,-950,3780,-950,3781,-954,3810,-979,3813,-981,3833,-997,3836,-1000,3838,-1003,3841,-1011,3842,-1016,3842,-1027,3841,-1031,3837,-1040,3835,-1042e" filled="t" fillcolor="#A1A1A4" stroked="f">
                <v:path arrowok="t"/>
                <v:fill/>
              </v:shape>
              <v:shape style="position:absolute;left:3764;top:-1055;width:78;height:117" coordorigin="3764,-1055" coordsize="78,117" path="m3810,-1055l3799,-1055,3793,-1054,3767,-1020,3767,-1016,3767,-1013,3781,-1013,3781,-1017,3782,-1020,3800,-1042,3835,-1042,3834,-1043,3828,-1049,3824,-1051,3815,-1054,3810,-1055e" filled="t" fillcolor="#A1A1A4" stroked="f">
                <v:path arrowok="t"/>
                <v:fill/>
              </v:shape>
            </v:group>
            <v:group style="position:absolute;left:3859;top:-1055;width:78;height:119" coordorigin="3859,-1055" coordsize="78,119">
              <v:shape style="position:absolute;left:3859;top:-1055;width:78;height:119" coordorigin="3859,-1055" coordsize="78,119" path="m3904,-1055l3892,-1055,3887,-1054,3861,-1022,3860,-1018,3860,-1013,3859,-1008,3859,-986,3860,-977,3892,-936,3904,-936,3910,-937,3918,-940,3922,-942,3927,-948,3892,-948,3888,-950,3874,-986,3874,-1008,3894,-1042,3927,-1042,3922,-1048,3918,-1050,3909,-1054,3904,-1055e" filled="t" fillcolor="#A1A1A4" stroked="f">
                <v:path arrowok="t"/>
                <v:fill/>
              </v:shape>
              <v:shape style="position:absolute;left:3859;top:-1055;width:78;height:119" coordorigin="3859,-1055" coordsize="78,119" path="m3927,-1042l3902,-1042,3905,-1042,3911,-1039,3922,-986,3922,-975,3904,-948,3927,-948,3937,-986,3937,-1008,3927,-1042,3927,-1042e" filled="t" fillcolor="#A1A1A4" stroked="f">
                <v:path arrowok="t"/>
                <v:fill/>
              </v:shape>
            </v:group>
            <v:group style="position:absolute;left:3951;top:-1055;width:78;height:119" coordorigin="3951,-1055" coordsize="78,119">
              <v:shape style="position:absolute;left:3951;top:-1055;width:78;height:119" coordorigin="3951,-1055" coordsize="78,119" path="m3996,-1055l3984,-1055,3979,-1054,3951,-986,3951,-980,3984,-936,3996,-936,4002,-937,4010,-940,4014,-942,4019,-948,3984,-948,3980,-950,3966,-986,3966,-1008,3986,-1042,4019,-1042,4014,-1048,4010,-1050,4001,-1054,3996,-1055e" filled="t" fillcolor="#A1A1A4" stroked="f">
                <v:path arrowok="t"/>
                <v:fill/>
              </v:shape>
              <v:shape style="position:absolute;left:3951;top:-1055;width:78;height:119" coordorigin="3951,-1055" coordsize="78,119" path="m4019,-1042l3994,-1042,3997,-1042,4003,-1039,4014,-986,4014,-975,3996,-948,4019,-948,4029,-999,4029,-1013,4019,-1042,4019,-1042e" filled="t" fillcolor="#A1A1A4" stroked="f">
                <v:path arrowok="t"/>
                <v:fill/>
              </v:shape>
            </v:group>
            <v:group style="position:absolute;left:4044;top:-1053;width:76;height:115" coordorigin="4044,-1053" coordsize="76,115">
              <v:shape style="position:absolute;left:4044;top:-1053;width:76;height:115" coordorigin="4044,-1053" coordsize="76,115" path="m4120,-1053l4044,-1053,4044,-1040,4106,-1040,4100,-1033,4067,-976,4060,-937,4075,-937,4076,-947,4077,-956,4083,-975,4086,-985,4090,-994,4094,-1003,4098,-1012,4104,-1020,4109,-1028,4114,-1035,4120,-1041,4120,-1053e" filled="t" fillcolor="#A1A1A4" stroked="f">
                <v:path arrowok="t"/>
                <v:fill/>
              </v:shape>
            </v:group>
            <v:group style="position:absolute;left:3882;top:-1239;width:123;height:124" coordorigin="3882,-1239" coordsize="123,124">
              <v:shape style="position:absolute;left:3882;top:-1239;width:123;height:124" coordorigin="3882,-1239" coordsize="123,124" path="m3934,-1239l3914,-1232,3897,-1218,3886,-1199,3882,-1177,3883,-1166,3890,-1146,3904,-1129,3923,-1119,3946,-1115,3965,-1119,3982,-1129,3994,-1145,4002,-1166,4004,-1194,3995,-1212,3980,-1227,3960,-1236,3934,-1239e" filled="t" fillcolor="#717073" stroked="f">
                <v:path arrowok="t"/>
                <v:fill/>
              </v:shape>
            </v:group>
            <v:group style="position:absolute;left:3034;top:-1789;width:123;height:124" coordorigin="3034,-1789" coordsize="123,124">
              <v:shape style="position:absolute;left:3034;top:-1789;width:123;height:124" coordorigin="3034,-1789" coordsize="123,124" path="m3087,-1789l3066,-1781,3049,-1768,3038,-1749,3034,-1727,3035,-1716,3043,-1695,3057,-1679,3076,-1668,3099,-1664,3118,-1668,3134,-1678,3147,-1694,3155,-1716,3157,-1743,3148,-1762,3133,-1776,3112,-1786,3087,-1789e" filled="t" fillcolor="#005581" stroked="f">
                <v:path arrowok="t"/>
                <v:fill/>
              </v:shape>
            </v:group>
            <v:group style="position:absolute;left:3034;top:-1685;width:123;height:124" coordorigin="3034,-1685" coordsize="123,124">
              <v:shape style="position:absolute;left:3034;top:-1685;width:123;height:124" coordorigin="3034,-1685" coordsize="123,124" path="m3087,-1685l3066,-1678,3049,-1664,3038,-1646,3034,-1623,3035,-1612,3043,-1592,3057,-1576,3076,-1565,3099,-1561,3118,-1565,3134,-1575,3147,-1591,3155,-1613,3157,-1640,3148,-1658,3133,-1673,3112,-1682,3087,-1685e" filled="t" fillcolor="#717073" stroked="f">
                <v:path arrowok="t"/>
                <v:fill/>
              </v:shape>
            </v:group>
            <v:group style="position:absolute;left:3882;top:-2131;width:123;height:124" coordorigin="3882,-2131" coordsize="123,124">
              <v:shape style="position:absolute;left:3882;top:-2131;width:123;height:124" coordorigin="3882,-2131" coordsize="123,124" path="m3934,-2131l3914,-2124,3897,-2110,3886,-2091,3882,-2069,3883,-2058,3890,-2038,3904,-2022,3923,-2011,3946,-2007,3965,-2011,3982,-2021,3994,-2037,4002,-2059,4004,-2086,3995,-2104,3980,-2119,3960,-2128,3934,-2131e" filled="t" fillcolor="#005581" stroked="f">
                <v:path arrowok="t"/>
                <v:fill/>
              </v:shape>
            </v:group>
            <v:group style="position:absolute;left:6403;top:-2774;width:123;height:124" coordorigin="6403,-2774" coordsize="123,124">
              <v:shape style="position:absolute;left:6403;top:-2774;width:123;height:124" coordorigin="6403,-2774" coordsize="123,124" path="m6455,-2774l6435,-2767,6418,-2753,6407,-2735,6403,-2712,6404,-2701,6411,-2681,6425,-2665,6444,-2654,6467,-2650,6486,-2654,6503,-2664,6516,-2680,6523,-2702,6525,-2729,6516,-2747,6501,-2762,6481,-2771,6455,-2774e" filled="t" fillcolor="#005581" stroked="f">
                <v:path arrowok="t"/>
                <v:fill/>
              </v:shape>
            </v:group>
            <v:group style="position:absolute;left:4728;top:-1718;width:123;height:124" coordorigin="4728,-1718" coordsize="123,124">
              <v:shape style="position:absolute;left:4728;top:-1718;width:123;height:124" coordorigin="4728,-1718" coordsize="123,124" path="m4781,-1718l4760,-1710,4743,-1697,4732,-1678,4728,-1656,4729,-1645,4737,-1624,4751,-1608,4770,-1597,4793,-1593,4812,-1597,4828,-1607,4841,-1623,4849,-1645,4851,-1672,4842,-1691,4827,-1705,4806,-1715,4781,-1718e" filled="t" fillcolor="#717073" stroked="f">
                <v:path arrowok="t"/>
                <v:fill/>
              </v:shape>
            </v:group>
            <v:group style="position:absolute;left:6403;top:-2339;width:123;height:124" coordorigin="6403,-2339" coordsize="123,124">
              <v:shape style="position:absolute;left:6403;top:-2339;width:123;height:124" coordorigin="6403,-2339" coordsize="123,124" path="m6455,-2339l6435,-2332,6418,-2318,6407,-2300,6403,-2277,6404,-2266,6411,-2246,6425,-2230,6444,-2219,6467,-2215,6486,-2219,6503,-2229,6516,-2245,6523,-2267,6525,-2294,6516,-2312,6501,-2327,6481,-2336,6455,-2339e" filled="t" fillcolor="#717073" stroked="f">
                <v:path arrowok="t"/>
                <v:fill/>
              </v:shape>
            </v:group>
            <v:group style="position:absolute;left:8068;top:-2321;width:123;height:124" coordorigin="8068,-2321" coordsize="123,124">
              <v:shape style="position:absolute;left:8068;top:-2321;width:123;height:124" coordorigin="8068,-2321" coordsize="123,124" path="m8121,-2321l8100,-2314,8083,-2300,8072,-2281,8068,-2259,8069,-2248,8077,-2228,8091,-2211,8110,-2200,8133,-2197,8152,-2200,8168,-2210,8181,-2226,8189,-2248,8191,-2276,8182,-2294,8167,-2308,8147,-2318,8121,-2321e" filled="t" fillcolor="#717073" stroked="f">
                <v:path arrowok="t"/>
                <v:fill/>
              </v:shape>
            </v:group>
            <v:group style="position:absolute;left:8922;top:-2748;width:123;height:124" coordorigin="8922,-2748" coordsize="123,124">
              <v:shape style="position:absolute;left:8922;top:-2748;width:123;height:124" coordorigin="8922,-2748" coordsize="123,124" path="m8975,-2748l8954,-2741,8937,-2727,8926,-2708,8922,-2686,8923,-2675,8930,-2655,8944,-2638,8963,-2628,8986,-2624,9005,-2628,9022,-2638,9035,-2654,9042,-2675,9044,-2703,9036,-2721,9020,-2736,9000,-2745,8975,-2748e" filled="t" fillcolor="#717073" stroked="f">
                <v:path arrowok="t"/>
                <v:fill/>
              </v:shape>
            </v:group>
            <v:group style="position:absolute;left:2234;top:-2686;width:6758;height:1509" coordorigin="2234,-2686" coordsize="6758,1509">
              <v:shape style="position:absolute;left:2234;top:-2686;width:6758;height:1509" coordorigin="2234,-2686" coordsize="6758,1509" path="m2234,-1303l3096,-1623,3944,-1177,4791,-1656,5618,-1900,6465,-2277,7310,-2405,8131,-2259,8992,-2686e" filled="f" stroked="t" strokeweight="1.552pt" strokecolor="#717073">
                <v:path arrowok="t"/>
              </v:shape>
            </v:group>
            <v:group style="position:absolute;left:1818;top:-3160;width:7548;height:2" coordorigin="1818,-3160" coordsize="7548,2">
              <v:shape style="position:absolute;left:1818;top:-3160;width:7548;height:2" coordorigin="1818,-3160" coordsize="7548,0" path="m1818,-3160l9366,-3160e" filled="f" stroked="t" strokeweight=".259pt" strokecolor="#A1A1A4">
                <v:path arrowok="t"/>
              </v:shape>
            </v:group>
            <v:group style="position:absolute;left:7248;top:-3206;width:123;height:124" coordorigin="7248,-3206" coordsize="123,124">
              <v:shape style="position:absolute;left:7248;top:-3206;width:123;height:124" coordorigin="7248,-3206" coordsize="123,124" path="m7301,-3206l7280,-3199,7263,-3185,7252,-3167,7248,-3145,7249,-3133,7256,-3113,7270,-3097,7289,-3086,7312,-3082,7332,-3086,7348,-3096,7361,-3112,7368,-3134,7370,-3161,7362,-3179,7347,-3194,7326,-3203,7301,-3206e" filled="t" fillcolor="#005581" stroked="f">
                <v:path arrowok="t"/>
                <v:fill/>
              </v:shape>
            </v:group>
            <v:group style="position:absolute;left:8068;top:-3508;width:123;height:124" coordorigin="8068,-3508" coordsize="123,124">
              <v:shape style="position:absolute;left:8068;top:-3508;width:123;height:124" coordorigin="8068,-3508" coordsize="123,124" path="m8121,-3508l8100,-3500,8083,-3487,8072,-3468,8068,-3446,8069,-3435,8077,-3414,8091,-3398,8110,-3387,8133,-3383,8152,-3387,8168,-3397,8181,-3413,8189,-3435,8191,-3462,8182,-3481,8167,-3495,8147,-3504,8121,-3508e" filled="t" fillcolor="#005581" stroked="f">
                <v:path arrowok="t"/>
                <v:fill/>
              </v:shape>
            </v:group>
            <v:group style="position:absolute;left:8922;top:-3703;width:123;height:124" coordorigin="8922,-3703" coordsize="123,124">
              <v:shape style="position:absolute;left:8922;top:-3703;width:123;height:124" coordorigin="8922,-3703" coordsize="123,124" path="m8975,-3703l8954,-3695,8937,-3682,8926,-3663,8922,-3641,8923,-3630,8930,-3609,8944,-3593,8963,-3582,8986,-3578,9005,-3582,9022,-3592,9035,-3608,9042,-3630,9044,-3657,9036,-3676,9020,-3690,9000,-3699,8975,-3703e" filled="t" fillcolor="#005581" stroked="f">
                <v:path arrowok="t"/>
                <v:fill/>
              </v:shape>
            </v:group>
            <v:group style="position:absolute;left:2230;top:-3641;width:6762;height:2303" coordorigin="2230,-3641" coordsize="6762,2303">
              <v:shape style="position:absolute;left:2230;top:-3641;width:6762;height:2303" coordorigin="2230,-3641" coordsize="6762,2303" path="m8992,-3641l8131,-3446,7310,-3145,6465,-2712,5618,-2485,4799,-2548,3944,-2069,3096,-1727,2230,-1338e" filled="f" stroked="t" strokeweight="1.552pt" strokecolor="#005581">
                <v:path arrowok="t"/>
              </v:shape>
            </v:group>
            <v:group style="position:absolute;left:2170;top:-1382;width:123;height:62" coordorigin="2170,-1382" coordsize="123,62">
              <v:shape style="position:absolute;left:2170;top:-1382;width:123;height:62" coordorigin="2170,-1382" coordsize="123,62" path="m2223,-1382l2202,-1374,2185,-1361,2174,-1342,2170,-1320,2292,-1336,2283,-1355,2268,-1369,2248,-1378,2223,-1382e" filled="t" fillcolor="#005581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90.903595pt;margin-top:-35.300934pt;width:377.4004pt;height:.1pt;mso-position-horizontal-relative:page;mso-position-vertical-relative:paragraph;z-index:-3159" coordorigin="1818,-706" coordsize="7548,2">
            <v:shape style="position:absolute;left:1818;top:-706;width:7548;height:2" coordorigin="1818,-706" coordsize="7548,0" path="m1818,-706l9366,-706e" filled="f" stroked="t" strokeweight=".259pt" strokecolor="#A1A1A4">
              <v:path arrowok="t"/>
            </v:shape>
          </v:group>
          <w10:wrap type="none"/>
        </w:pict>
      </w:r>
      <w:r>
        <w:rPr/>
        <w:pict>
          <v:group style="position:absolute;margin-left:68.604301pt;margin-top:-99.520927pt;width:12.081303pt;height:6.407pt;mso-position-horizontal-relative:page;mso-position-vertical-relative:paragraph;z-index:-3152" coordorigin="1372,-1990" coordsize="242,128">
            <v:group style="position:absolute;left:1375;top:-1984;width:78;height:117" coordorigin="1375,-1984" coordsize="78,117">
              <v:shape style="position:absolute;left:1375;top:-1984;width:78;height:117" coordorigin="1375,-1984" coordsize="78,117" path="m1389,-1900l1375,-1900,1375,-1894,1386,-1875,1389,-1872,1393,-1870,1402,-1867,1407,-1867,1419,-1867,1425,-1868,1430,-1870,1435,-1872,1439,-1875,1443,-1879,1410,-1879,1407,-1879,1389,-1897,1389,-1900e" filled="t" fillcolor="#A1A1A4" stroked="f">
                <v:path arrowok="t"/>
                <v:fill/>
              </v:shape>
              <v:shape style="position:absolute;left:1375;top:-1984;width:78;height:117" coordorigin="1375,-1984" coordsize="78,117" path="m1444,-1933l1416,-1933,1419,-1933,1426,-1930,1438,-1910,1438,-1902,1438,-1898,1436,-1894,1435,-1891,1417,-1879,1443,-1879,1453,-1912,1452,-1918,1448,-1928,1445,-1932,1444,-1933e" filled="t" fillcolor="#A1A1A4" stroked="f">
                <v:path arrowok="t"/>
                <v:fill/>
              </v:shape>
              <v:shape style="position:absolute;left:1375;top:-1984;width:78;height:117" coordorigin="1375,-1984" coordsize="78,117" path="m1447,-1984l1389,-1984,1378,-1923,1390,-1922,1393,-1925,1396,-1928,1399,-1930,1403,-1932,1407,-1933,1444,-1933,1440,-1937,1393,-1937,1393,-1938,1399,-1971,1447,-1971,1447,-1984e" filled="t" fillcolor="#A1A1A4" stroked="f">
                <v:path arrowok="t"/>
                <v:fill/>
              </v:shape>
              <v:shape style="position:absolute;left:1375;top:-1984;width:78;height:117" coordorigin="1375,-1984" coordsize="78,117" path="m1420,-1946l1411,-1946,1407,-1945,1399,-1942,1396,-1940,1393,-1937,1440,-1937,1439,-1939,1435,-1941,1425,-1945,1420,-1946e" filled="t" fillcolor="#A1A1A4" stroked="f">
                <v:path arrowok="t"/>
                <v:fill/>
              </v:shape>
            </v:group>
            <v:group style="position:absolute;left:1476;top:-1988;width:135;height:123" coordorigin="1476,-1988" coordsize="135,123">
              <v:shape style="position:absolute;left:1476;top:-1988;width:135;height:123" coordorigin="1476,-1988" coordsize="135,123" path="m1595,-1988l1581,-1988,1492,-1865,1506,-1865,1595,-1988e" filled="t" fillcolor="#A1A1A4" stroked="f">
                <v:path arrowok="t"/>
                <v:fill/>
              </v:shape>
              <v:shape style="position:absolute;left:1476;top:-1988;width:135;height:123" coordorigin="1476,-1988" coordsize="135,123" path="m1590,-1933l1580,-1933,1575,-1932,1558,-1894,1558,-1890,1580,-1867,1590,-1867,1594,-1867,1600,-1871,1603,-1873,1604,-1875,1581,-1875,1579,-1876,1570,-1894,1570,-1905,1582,-1924,1605,-1924,1604,-1926,1601,-1928,1594,-1932,1590,-1933e" filled="t" fillcolor="#A1A1A4" stroked="f">
                <v:path arrowok="t"/>
                <v:fill/>
              </v:shape>
              <v:shape style="position:absolute;left:1476;top:-1988;width:135;height:123" coordorigin="1476,-1988" coordsize="135,123" path="m1605,-1924l1588,-1924,1590,-1923,1594,-1920,1595,-1918,1597,-1913,1598,-1910,1598,-1907,1599,-1905,1599,-1894,1598,-1889,1597,-1886,1596,-1884,1595,-1881,1594,-1879,1590,-1876,1587,-1875,1604,-1875,1611,-1905,1611,-1908,1609,-1916,1608,-1920,1605,-1924e" filled="t" fillcolor="#A1A1A4" stroked="f">
                <v:path arrowok="t"/>
                <v:fill/>
              </v:shape>
              <v:shape style="position:absolute;left:1476;top:-1988;width:135;height:123" coordorigin="1476,-1988" coordsize="135,123" path="m1508,-1986l1498,-1986,1494,-1985,1476,-1947,1477,-1943,1490,-1922,1494,-1920,1498,-1919,1508,-1919,1512,-1920,1515,-1922,1519,-1924,1521,-1926,1523,-1928,1499,-1928,1497,-1929,1489,-1947,1489,-1958,1489,-1961,1489,-1963,1500,-1977,1523,-1977,1522,-1979,1519,-1981,1512,-1985,1508,-1986e" filled="t" fillcolor="#A1A1A4" stroked="f">
                <v:path arrowok="t"/>
                <v:fill/>
              </v:shape>
              <v:shape style="position:absolute;left:1476;top:-1988;width:135;height:123" coordorigin="1476,-1988" coordsize="135,123" path="m1523,-1977l1506,-1977,1509,-1976,1512,-1973,1517,-1958,1517,-1947,1506,-1928,1523,-1928,1529,-1958,1529,-1961,1527,-1969,1526,-1973,1523,-1977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68.409691pt;margin-top:-69.141624pt;width:12.53442pt;height:6.926pt;mso-position-horizontal-relative:page;mso-position-vertical-relative:paragraph;z-index:-3151" coordorigin="1368,-1383" coordsize="251,139">
            <v:group style="position:absolute;left:1376;top:-1373;width:78;height:119" coordorigin="1376,-1373" coordsize="78,119">
              <v:shape style="position:absolute;left:1376;top:-1373;width:78;height:119" coordorigin="1376,-1373" coordsize="78,119" path="m1421,-1373l1409,-1373,1404,-1372,1376,-1304,1376,-1295,1399,-1256,1404,-1255,1409,-1254,1421,-1254,1426,-1255,1435,-1258,1438,-1260,1444,-1266,1409,-1266,1404,-1268,1391,-1304,1391,-1327,1411,-1360,1444,-1360,1441,-1363,1438,-1366,1435,-1369,1431,-1370,1426,-1372,1421,-1373e" filled="t" fillcolor="#A1A1A4" stroked="f">
                <v:path arrowok="t"/>
                <v:fill/>
              </v:shape>
              <v:shape style="position:absolute;left:1376;top:-1373;width:78;height:119" coordorigin="1376,-1373" coordsize="78,119" path="m1444,-1360l1419,-1360,1422,-1360,1428,-1357,1439,-1304,1438,-1293,1421,-1266,1444,-1266,1454,-1304,1454,-1327,1453,-1331,1453,-1336,1452,-1340,1451,-1345,1450,-1349,1446,-1357,1444,-1360,1444,-1360e" filled="t" fillcolor="#A1A1A4" stroked="f">
                <v:path arrowok="t"/>
                <v:fill/>
              </v:shape>
            </v:group>
            <v:group style="position:absolute;left:1476;top:-1375;width:135;height:123" coordorigin="1476,-1375" coordsize="135,123">
              <v:shape style="position:absolute;left:1476;top:-1375;width:135;height:123" coordorigin="1476,-1375" coordsize="135,123" path="m1595,-1375l1581,-1375,1492,-1252,1506,-1252,1595,-1375e" filled="t" fillcolor="#A1A1A4" stroked="f">
                <v:path arrowok="t"/>
                <v:fill/>
              </v:shape>
              <v:shape style="position:absolute;left:1476;top:-1375;width:135;height:123" coordorigin="1476,-1375" coordsize="135,123" path="m1590,-1320l1580,-1320,1575,-1319,1558,-1282,1558,-1278,1580,-1254,1590,-1254,1594,-1255,1600,-1258,1603,-1261,1604,-1263,1581,-1263,1579,-1263,1570,-1282,1570,-1292,1582,-1311,1605,-1311,1604,-1313,1601,-1316,1594,-1319,1590,-1320e" filled="t" fillcolor="#A1A1A4" stroked="f">
                <v:path arrowok="t"/>
                <v:fill/>
              </v:shape>
              <v:shape style="position:absolute;left:1476;top:-1375;width:135;height:123" coordorigin="1476,-1375" coordsize="135,123" path="m1605,-1311l1588,-1311,1590,-1310,1594,-1307,1595,-1305,1597,-1300,1598,-1298,1599,-1292,1599,-1282,1587,-1263,1604,-1263,1611,-1292,1611,-1296,1609,-1304,1608,-1307,1605,-1311e" filled="t" fillcolor="#A1A1A4" stroked="f">
                <v:path arrowok="t"/>
                <v:fill/>
              </v:shape>
              <v:shape style="position:absolute;left:1476;top:-1375;width:135;height:123" coordorigin="1476,-1375" coordsize="135,123" path="m1508,-1373l1498,-1373,1494,-1372,1476,-1335,1477,-1331,1498,-1307,1508,-1307,1512,-1307,1519,-1311,1521,-1314,1523,-1316,1499,-1316,1497,-1316,1489,-1335,1489,-1345,1500,-1364,1523,-1364,1522,-1366,1519,-1368,1512,-1372,1508,-1373e" filled="t" fillcolor="#A1A1A4" stroked="f">
                <v:path arrowok="t"/>
                <v:fill/>
              </v:shape>
              <v:shape style="position:absolute;left:1476;top:-1375;width:135;height:123" coordorigin="1476,-1375" coordsize="135,123" path="m1523,-1364l1506,-1364,1509,-1363,1510,-1361,1517,-1345,1517,-1335,1506,-1316,1523,-1316,1529,-1345,1529,-1349,1527,-1357,1526,-1360,1523,-1364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65.2565pt;margin-top:-38.501724pt;width:15.688614pt;height:6.9257pt;mso-position-horizontal-relative:page;mso-position-vertical-relative:paragraph;z-index:-3150" coordorigin="1305,-770" coordsize="314,139">
            <v:group style="position:absolute;left:1313;top:-695;width:48;height:13" coordorigin="1313,-695" coordsize="48,13">
              <v:shape style="position:absolute;left:1313;top:-695;width:48;height:13" coordorigin="1313,-695" coordsize="48,13" path="m1313,-689l1361,-689e" filled="f" stroked="t" strokeweight=".763pt" strokecolor="#A1A1A4">
                <v:path arrowok="t"/>
              </v:shape>
            </v:group>
            <v:group style="position:absolute;left:1375;top:-758;width:78;height:117" coordorigin="1375,-758" coordsize="78,117">
              <v:shape style="position:absolute;left:1375;top:-758;width:78;height:117" coordorigin="1375,-758" coordsize="78,117" path="m1389,-674l1375,-674,1375,-669,1407,-641,1419,-641,1425,-642,1435,-646,1439,-649,1443,-653,1410,-653,1407,-654,1389,-671,1389,-674e" filled="t" fillcolor="#A1A1A4" stroked="f">
                <v:path arrowok="t"/>
                <v:fill/>
              </v:shape>
              <v:shape style="position:absolute;left:1375;top:-758;width:78;height:117" coordorigin="1375,-758" coordsize="78,117" path="m1444,-708l1416,-708,1419,-707,1426,-704,1438,-685,1438,-676,1438,-672,1436,-669,1435,-665,1417,-653,1443,-653,1453,-687,1452,-692,1448,-703,1445,-707,1444,-708e" filled="t" fillcolor="#A1A1A4" stroked="f">
                <v:path arrowok="t"/>
                <v:fill/>
              </v:shape>
              <v:shape style="position:absolute;left:1375;top:-758;width:78;height:117" coordorigin="1375,-758" coordsize="78,117" path="m1447,-758l1389,-758,1378,-697,1390,-697,1393,-700,1396,-703,1403,-707,1407,-708,1444,-708,1440,-712,1393,-712,1393,-712,1399,-746,1447,-746,1447,-758e" filled="t" fillcolor="#A1A1A4" stroked="f">
                <v:path arrowok="t"/>
                <v:fill/>
              </v:shape>
              <v:shape style="position:absolute;left:1375;top:-758;width:78;height:117" coordorigin="1375,-758" coordsize="78,117" path="m1420,-720l1411,-720,1407,-719,1399,-717,1396,-714,1393,-712,1440,-712,1439,-713,1435,-716,1425,-719,1420,-720e" filled="t" fillcolor="#A1A1A4" stroked="f">
                <v:path arrowok="t"/>
                <v:fill/>
              </v:shape>
            </v:group>
            <v:group style="position:absolute;left:1476;top:-762;width:135;height:123" coordorigin="1476,-762" coordsize="135,123">
              <v:shape style="position:absolute;left:1476;top:-762;width:135;height:123" coordorigin="1476,-762" coordsize="135,123" path="m1595,-762l1581,-762,1492,-639,1506,-639,1595,-762e" filled="t" fillcolor="#A1A1A4" stroked="f">
                <v:path arrowok="t"/>
                <v:fill/>
              </v:shape>
              <v:shape style="position:absolute;left:1476;top:-762;width:135;height:123" coordorigin="1476,-762" coordsize="135,123" path="m1590,-707l1580,-707,1575,-706,1558,-669,1558,-665,1572,-644,1576,-642,1580,-641,1590,-641,1594,-642,1600,-646,1603,-648,1604,-650,1581,-650,1579,-651,1570,-669,1570,-679,1582,-698,1605,-698,1604,-700,1601,-703,1594,-706,1590,-707e" filled="t" fillcolor="#A1A1A4" stroked="f">
                <v:path arrowok="t"/>
                <v:fill/>
              </v:shape>
              <v:shape style="position:absolute;left:1476;top:-762;width:135;height:123" coordorigin="1476,-762" coordsize="135,123" path="m1605,-698l1588,-698,1590,-697,1594,-694,1595,-692,1597,-687,1598,-685,1599,-679,1599,-669,1587,-650,1604,-650,1611,-679,1611,-683,1609,-691,1608,-694,1605,-698e" filled="t" fillcolor="#A1A1A4" stroked="f">
                <v:path arrowok="t"/>
                <v:fill/>
              </v:shape>
              <v:shape style="position:absolute;left:1476;top:-762;width:135;height:123" coordorigin="1476,-762" coordsize="135,123" path="m1508,-760l1498,-760,1494,-759,1476,-722,1477,-718,1498,-694,1508,-694,1512,-695,1519,-698,1521,-701,1523,-703,1499,-703,1497,-704,1489,-722,1489,-732,1500,-751,1523,-751,1522,-753,1519,-756,1512,-759,1508,-760e" filled="t" fillcolor="#A1A1A4" stroked="f">
                <v:path arrowok="t"/>
                <v:fill/>
              </v:shape>
              <v:shape style="position:absolute;left:1476;top:-762;width:135;height:123" coordorigin="1476,-762" coordsize="135,123" path="m1523,-751l1506,-751,1509,-750,1511,-749,1517,-732,1517,-722,1506,-703,1523,-703,1529,-732,1529,-736,1527,-744,1526,-747,1523,-751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102.212402pt;margin-top:-53.129726pt;width:18.5955pt;height:6.735pt;mso-position-horizontal-relative:page;mso-position-vertical-relative:paragraph;z-index:-3149" coordorigin="2044,-1063" coordsize="372,135">
            <v:group style="position:absolute;left:2052;top:-1055;width:78;height:117" coordorigin="2052,-1055" coordsize="78,117">
              <v:shape style="position:absolute;left:2052;top:-1055;width:78;height:117" coordorigin="2052,-1055" coordsize="78,117" path="m2123,-1042l2095,-1042,2098,-1042,2104,-1040,2115,-1017,2114,-1014,2081,-983,2077,-980,2052,-937,2129,-937,2129,-950,2068,-950,2069,-954,2094,-976,2101,-981,2121,-997,2124,-1000,2126,-1003,2129,-1011,2130,-1016,2130,-1027,2129,-1031,2125,-1040,2123,-1042e" filled="t" fillcolor="#A1A1A4" stroked="f">
                <v:path arrowok="t"/>
                <v:fill/>
              </v:shape>
              <v:shape style="position:absolute;left:2052;top:-1055;width:78;height:117" coordorigin="2052,-1055" coordsize="78,117" path="m2098,-1055l2087,-1055,2081,-1054,2055,-1020,2055,-1016,2055,-1013,2069,-1013,2069,-1017,2070,-1020,2088,-1042,2123,-1042,2122,-1043,2116,-1049,2112,-1051,2103,-1054,2098,-1055e" filled="t" fillcolor="#A1A1A4" stroked="f">
                <v:path arrowok="t"/>
                <v:fill/>
              </v:shape>
            </v:group>
            <v:group style="position:absolute;left:2147;top:-1055;width:78;height:119" coordorigin="2147,-1055" coordsize="78,119">
              <v:shape style="position:absolute;left:2147;top:-1055;width:78;height:119" coordorigin="2147,-1055" coordsize="78,119" path="m2192,-1055l2180,-1055,2175,-1054,2149,-1022,2148,-1018,2148,-1013,2147,-1008,2147,-986,2148,-977,2180,-936,2192,-936,2198,-937,2206,-940,2210,-942,2215,-948,2180,-948,2176,-950,2162,-986,2162,-1008,2182,-1042,2215,-1042,2210,-1048,2206,-1050,2197,-1054,2192,-1055e" filled="t" fillcolor="#A1A1A4" stroked="f">
                <v:path arrowok="t"/>
                <v:fill/>
              </v:shape>
              <v:shape style="position:absolute;left:2147;top:-1055;width:78;height:119" coordorigin="2147,-1055" coordsize="78,119" path="m2215,-1042l2190,-1042,2193,-1042,2199,-1039,2210,-986,2210,-975,2192,-948,2215,-948,2225,-986,2225,-1008,2215,-1042,2215,-1042e" filled="t" fillcolor="#A1A1A4" stroked="f">
                <v:path arrowok="t"/>
                <v:fill/>
              </v:shape>
            </v:group>
            <v:group style="position:absolute;left:2239;top:-1055;width:78;height:119" coordorigin="2239,-1055" coordsize="78,119">
              <v:shape style="position:absolute;left:2239;top:-1055;width:78;height:119" coordorigin="2239,-1055" coordsize="78,119" path="m2284,-1055l2272,-1055,2267,-1054,2239,-986,2239,-980,2272,-936,2284,-936,2290,-937,2298,-940,2302,-942,2307,-948,2272,-948,2268,-950,2254,-986,2254,-1008,2274,-1042,2307,-1042,2302,-1048,2298,-1050,2289,-1054,2284,-1055e" filled="t" fillcolor="#A1A1A4" stroked="f">
                <v:path arrowok="t"/>
                <v:fill/>
              </v:shape>
              <v:shape style="position:absolute;left:2239;top:-1055;width:78;height:119" coordorigin="2239,-1055" coordsize="78,119" path="m2307,-1042l2282,-1042,2285,-1042,2291,-1039,2302,-986,2302,-975,2284,-948,2307,-948,2317,-999,2317,-1013,2307,-1042,2307,-1042e" filled="t" fillcolor="#A1A1A4" stroked="f">
                <v:path arrowok="t"/>
                <v:fill/>
              </v:shape>
            </v:group>
            <v:group style="position:absolute;left:2330;top:-1053;width:78;height:117" coordorigin="2330,-1053" coordsize="78,117">
              <v:shape style="position:absolute;left:2330;top:-1053;width:78;height:117" coordorigin="2330,-1053" coordsize="78,117" path="m2344,-969l2330,-969,2330,-963,2362,-936,2374,-936,2380,-937,2390,-941,2395,-944,2398,-948,2365,-948,2362,-948,2344,-966,2344,-969e" filled="t" fillcolor="#A1A1A4" stroked="f">
                <v:path arrowok="t"/>
                <v:fill/>
              </v:shape>
              <v:shape style="position:absolute;left:2330;top:-1053;width:78;height:117" coordorigin="2330,-1053" coordsize="78,117" path="m2400,-1002l2371,-1002,2375,-1002,2381,-999,2394,-980,2394,-971,2372,-948,2398,-948,2408,-981,2407,-987,2403,-997,2401,-1001,2400,-1002e" filled="t" fillcolor="#A1A1A4" stroked="f">
                <v:path arrowok="t"/>
                <v:fill/>
              </v:shape>
              <v:shape style="position:absolute;left:2330;top:-1053;width:78;height:117" coordorigin="2330,-1053" coordsize="78,117" path="m2402,-1053l2344,-1053,2333,-992,2345,-991,2348,-995,2351,-997,2358,-1001,2362,-1002,2400,-1002,2396,-1006,2349,-1006,2348,-1007,2355,-1040,2402,-1040,2402,-1053e" filled="t" fillcolor="#A1A1A4" stroked="f">
                <v:path arrowok="t"/>
                <v:fill/>
              </v:shape>
              <v:shape style="position:absolute;left:2330;top:-1053;width:78;height:117" coordorigin="2330,-1053" coordsize="78,117" path="m2376,-1015l2367,-1015,2363,-1014,2354,-1011,2351,-1009,2349,-1006,2396,-1006,2394,-1008,2390,-1011,2381,-1014,2376,-1015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shape style="position:absolute;margin-left:271.490295pt;margin-top:-53.129726pt;width:18.639251pt;height:6.75pt;mso-position-horizontal-relative:page;mso-position-vertical-relative:paragraph;z-index:-3148" type="#_x0000_t75">
            <v:imagedata r:id="rId136" o:title=""/>
          </v:shape>
        </w:pict>
      </w:r>
      <w:r>
        <w:rPr/>
        <w:pict>
          <v:group style="position:absolute;margin-left:356.118011pt;margin-top:-53.129726pt;width:17.3298pt;height:6.735pt;mso-position-horizontal-relative:page;mso-position-vertical-relative:paragraph;z-index:-3147" coordorigin="7122,-1063" coordsize="347,135">
            <v:group style="position:absolute;left:7130;top:-1055;width:78;height:117" coordorigin="7130,-1055" coordsize="78,117">
              <v:shape style="position:absolute;left:7130;top:-1055;width:78;height:117" coordorigin="7130,-1055" coordsize="78,117" path="m7201,-1042l7173,-1042,7176,-1042,7182,-1040,7193,-1017,7192,-1014,7159,-983,7155,-980,7130,-937,7207,-937,7207,-950,7147,-950,7147,-954,7176,-979,7179,-981,7199,-997,7202,-1000,7204,-1003,7207,-1011,7208,-1016,7208,-1027,7207,-1031,7203,-1040,7201,-1042e" filled="t" fillcolor="#A1A1A4" stroked="f">
                <v:path arrowok="t"/>
                <v:fill/>
              </v:shape>
              <v:shape style="position:absolute;left:7130;top:-1055;width:78;height:117" coordorigin="7130,-1055" coordsize="78,117" path="m7176,-1055l7165,-1055,7160,-1054,7133,-1020,7133,-1016,7133,-1013,7148,-1013,7147,-1017,7148,-1020,7166,-1042,7201,-1042,7200,-1043,7194,-1049,7190,-1051,7181,-1054,7176,-1055e" filled="t" fillcolor="#A1A1A4" stroked="f">
                <v:path arrowok="t"/>
                <v:fill/>
              </v:shape>
            </v:group>
            <v:group style="position:absolute;left:7225;top:-1055;width:78;height:119" coordorigin="7225,-1055" coordsize="78,119">
              <v:shape style="position:absolute;left:7225;top:-1055;width:78;height:119" coordorigin="7225,-1055" coordsize="78,119" path="m7270,-1055l7258,-1055,7253,-1054,7227,-1022,7226,-1018,7226,-1013,7225,-1008,7225,-986,7226,-977,7258,-936,7270,-936,7276,-937,7284,-940,7288,-942,7293,-948,7258,-948,7254,-950,7240,-986,7240,-1008,7260,-1042,7293,-1042,7288,-1048,7284,-1050,7275,-1054,7270,-1055e" filled="t" fillcolor="#A1A1A4" stroked="f">
                <v:path arrowok="t"/>
                <v:fill/>
              </v:shape>
              <v:shape style="position:absolute;left:7225;top:-1055;width:78;height:119" coordorigin="7225,-1055" coordsize="78,119" path="m7293,-1042l7268,-1042,7272,-1042,7277,-1039,7288,-986,7288,-975,7270,-948,7293,-948,7303,-986,7303,-1008,7294,-1042,7293,-1042e" filled="t" fillcolor="#A1A1A4" stroked="f">
                <v:path arrowok="t"/>
                <v:fill/>
              </v:shape>
            </v:group>
            <v:group style="position:absolute;left:7325;top:-1055;width:45;height:117" coordorigin="7325,-1055" coordsize="45,117">
              <v:shape style="position:absolute;left:7325;top:-1055;width:45;height:117" coordorigin="7325,-1055" coordsize="45,117" path="m7369,-1055l7358,-1055,7358,-1050,7356,-1047,7329,-1033,7325,-1033,7325,-1022,7355,-1022,7355,-937,7369,-937,7369,-1055e" filled="t" fillcolor="#A1A1A4" stroked="f">
                <v:path arrowok="t"/>
                <v:fill/>
              </v:shape>
            </v:group>
            <v:group style="position:absolute;left:7417;top:-1055;width:45;height:117" coordorigin="7417,-1055" coordsize="45,117">
              <v:shape style="position:absolute;left:7417;top:-1055;width:45;height:117" coordorigin="7417,-1055" coordsize="45,117" path="m7461,-1055l7450,-1055,7450,-1050,7448,-1047,7446,-1044,7444,-1041,7441,-1039,7435,-1035,7432,-1034,7424,-1033,7421,-1033,7417,-1033,7417,-1022,7447,-1022,7447,-937,7461,-937,7461,-1055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shape style="position:absolute;margin-left:230.142105pt;margin-top:-53.129726pt;width:18.694343pt;height:6.75pt;mso-position-horizontal-relative:page;mso-position-vertical-relative:paragraph;z-index:-3146" type="#_x0000_t75">
            <v:imagedata r:id="rId137" o:title=""/>
          </v:shape>
        </w:pict>
      </w:r>
      <w:r>
        <w:rPr/>
        <w:pict>
          <v:group style="position:absolute;margin-left:313.862793pt;margin-top:-53.129726pt;width:18.6351pt;height:6.735pt;mso-position-horizontal-relative:page;mso-position-vertical-relative:paragraph;z-index:-3145" coordorigin="6277,-1063" coordsize="373,135">
            <v:group style="position:absolute;left:6285;top:-1055;width:78;height:117" coordorigin="6285,-1055" coordsize="78,117">
              <v:shape style="position:absolute;left:6285;top:-1055;width:78;height:117" coordorigin="6285,-1055" coordsize="78,117" path="m6356,-1042l6328,-1042,6331,-1042,6337,-1040,6348,-1017,6347,-1014,6346,-1010,6345,-1007,6314,-983,6310,-980,6285,-937,6362,-937,6362,-950,6301,-950,6302,-954,6334,-981,6338,-983,6363,-1016,6363,-1027,6362,-1031,6358,-1040,6356,-1042e" filled="t" fillcolor="#A1A1A4" stroked="f">
                <v:path arrowok="t"/>
                <v:fill/>
              </v:shape>
              <v:shape style="position:absolute;left:6285;top:-1055;width:78;height:117" coordorigin="6285,-1055" coordsize="78,117" path="m6331,-1055l6320,-1055,6314,-1054,6288,-1020,6288,-1016,6288,-1013,6302,-1013,6302,-1017,6303,-1020,6321,-1042,6356,-1042,6355,-1043,6349,-1049,6345,-1051,6336,-1054,6331,-1055e" filled="t" fillcolor="#A1A1A4" stroked="f">
                <v:path arrowok="t"/>
                <v:fill/>
              </v:shape>
            </v:group>
            <v:group style="position:absolute;left:6380;top:-1055;width:78;height:119" coordorigin="6380,-1055" coordsize="78,119">
              <v:shape style="position:absolute;left:6380;top:-1055;width:78;height:119" coordorigin="6380,-1055" coordsize="78,119" path="m6425,-1055l6413,-1055,6408,-1054,6380,-986,6380,-980,6413,-936,6425,-936,6430,-937,6439,-940,6443,-942,6448,-948,6413,-948,6408,-950,6395,-986,6395,-1008,6415,-1042,6448,-1042,6443,-1048,6439,-1050,6430,-1054,6425,-1055e" filled="t" fillcolor="#A1A1A4" stroked="f">
                <v:path arrowok="t"/>
                <v:fill/>
              </v:shape>
              <v:shape style="position:absolute;left:6380;top:-1055;width:78;height:119" coordorigin="6380,-1055" coordsize="78,119" path="m6448,-1042l6423,-1042,6426,-1042,6432,-1039,6443,-986,6443,-975,6425,-948,6448,-948,6458,-999,6458,-1013,6448,-1042,6448,-1042e" filled="t" fillcolor="#A1A1A4" stroked="f">
                <v:path arrowok="t"/>
                <v:fill/>
              </v:shape>
            </v:group>
            <v:group style="position:absolute;left:6479;top:-1055;width:45;height:117" coordorigin="6479,-1055" coordsize="45,117">
              <v:shape style="position:absolute;left:6479;top:-1055;width:45;height:117" coordorigin="6479,-1055" coordsize="45,117" path="m6524,-1055l6513,-1055,6512,-1050,6511,-1047,6509,-1044,6507,-1041,6504,-1039,6498,-1035,6495,-1034,6487,-1033,6483,-1033,6479,-1033,6479,-1022,6510,-1022,6510,-937,6524,-937,6524,-1055e" filled="t" fillcolor="#A1A1A4" stroked="f">
                <v:path arrowok="t"/>
                <v:fill/>
              </v:shape>
            </v:group>
            <v:group style="position:absolute;left:6564;top:-1055;width:78;height:119" coordorigin="6564,-1055" coordsize="78,119">
              <v:shape style="position:absolute;left:6564;top:-1055;width:78;height:119" coordorigin="6564,-1055" coordsize="78,119" path="m6609,-1055l6597,-1055,6592,-1054,6564,-986,6564,-980,6597,-936,6609,-936,6615,-937,6623,-940,6627,-942,6632,-948,6597,-948,6593,-950,6579,-986,6579,-1008,6599,-1042,6632,-1042,6627,-1048,6623,-1050,6614,-1054,6609,-1055e" filled="t" fillcolor="#A1A1A4" stroked="f">
                <v:path arrowok="t"/>
                <v:fill/>
              </v:shape>
              <v:shape style="position:absolute;left:6564;top:-1055;width:78;height:119" coordorigin="6564,-1055" coordsize="78,119" path="m6632,-1042l6607,-1042,6610,-1042,6616,-1039,6627,-986,6627,-975,6609,-948,6632,-948,6642,-999,6642,-1013,6632,-1042,6632,-1042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397.144897pt;margin-top:-53.129726pt;width:18.471700pt;height:6.735pt;mso-position-horizontal-relative:page;mso-position-vertical-relative:paragraph;z-index:-3144" coordorigin="7943,-1063" coordsize="369,135">
            <v:group style="position:absolute;left:7951;top:-1055;width:78;height:117" coordorigin="7951,-1055" coordsize="78,117">
              <v:shape style="position:absolute;left:7951;top:-1055;width:78;height:117" coordorigin="7951,-1055" coordsize="78,117" path="m8022,-1042l7994,-1042,7997,-1042,8002,-1040,8014,-1017,8013,-1014,7979,-983,7976,-980,7951,-937,8027,-937,8027,-950,7967,-950,7968,-954,7996,-979,8000,-981,8020,-997,8022,-1000,8024,-1003,8028,-1011,8028,-1016,8028,-1027,8027,-1031,8024,-1040,8022,-1042e" filled="t" fillcolor="#A1A1A4" stroked="f">
                <v:path arrowok="t"/>
                <v:fill/>
              </v:shape>
              <v:shape style="position:absolute;left:7951;top:-1055;width:78;height:117" coordorigin="7951,-1055" coordsize="78,117" path="m7997,-1055l7986,-1055,7980,-1054,7954,-1020,7954,-1016,7954,-1013,7968,-1013,7968,-1017,7968,-1020,7987,-1042,8022,-1042,8021,-1043,8014,-1049,8011,-1051,8002,-1054,7997,-1055e" filled="t" fillcolor="#A1A1A4" stroked="f">
                <v:path arrowok="t"/>
                <v:fill/>
              </v:shape>
            </v:group>
            <v:group style="position:absolute;left:8046;top:-1055;width:78;height:119" coordorigin="8046,-1055" coordsize="78,119">
              <v:shape style="position:absolute;left:8046;top:-1055;width:78;height:119" coordorigin="8046,-1055" coordsize="78,119" path="m8091,-1055l8079,-1055,8073,-1054,8048,-1022,8047,-1018,8046,-1013,8046,-1008,8046,-986,8046,-977,8079,-936,8091,-936,8096,-937,8105,-940,8108,-942,8114,-948,8079,-948,8074,-950,8061,-986,8061,-1008,8081,-1042,8114,-1042,8108,-1048,8105,-1050,8096,-1054,8091,-1055e" filled="t" fillcolor="#A1A1A4" stroked="f">
                <v:path arrowok="t"/>
                <v:fill/>
              </v:shape>
              <v:shape style="position:absolute;left:8046;top:-1055;width:78;height:119" coordorigin="8046,-1055" coordsize="78,119" path="m8114,-1042l8089,-1042,8092,-1042,8098,-1039,8109,-986,8108,-975,8091,-948,8114,-948,8124,-986,8124,-1008,8114,-1042,8114,-1042e" filled="t" fillcolor="#A1A1A4" stroked="f">
                <v:path arrowok="t"/>
                <v:fill/>
              </v:shape>
            </v:group>
            <v:group style="position:absolute;left:8145;top:-1055;width:45;height:117" coordorigin="8145,-1055" coordsize="45,117">
              <v:shape style="position:absolute;left:8145;top:-1055;width:45;height:117" coordorigin="8145,-1055" coordsize="45,117" path="m8190,-1055l8179,-1055,8178,-1050,8177,-1047,8149,-1033,8145,-1033,8145,-1022,8176,-1022,8176,-937,8190,-937,8190,-1055e" filled="t" fillcolor="#A1A1A4" stroked="f">
                <v:path arrowok="t"/>
                <v:fill/>
              </v:shape>
            </v:group>
            <v:group style="position:absolute;left:8227;top:-1055;width:78;height:117" coordorigin="8227,-1055" coordsize="78,117">
              <v:shape style="position:absolute;left:8227;top:-1055;width:78;height:117" coordorigin="8227,-1055" coordsize="78,117" path="m8298,-1042l8270,-1042,8273,-1042,8279,-1040,8290,-1017,8289,-1014,8288,-1010,8287,-1007,8256,-983,8252,-980,8227,-937,8303,-937,8303,-950,8243,-950,8244,-954,8276,-981,8280,-983,8305,-1016,8304,-1027,8304,-1031,8300,-1040,8298,-1042e" filled="t" fillcolor="#A1A1A4" stroked="f">
                <v:path arrowok="t"/>
                <v:fill/>
              </v:shape>
              <v:shape style="position:absolute;left:8227;top:-1055;width:78;height:117" coordorigin="8227,-1055" coordsize="78,117" path="m8273,-1055l8262,-1055,8256,-1054,8230,-1020,8230,-1016,8230,-1013,8244,-1013,8244,-1017,8244,-1020,8263,-1042,8298,-1042,8297,-1043,8291,-1049,8287,-1051,8278,-1054,8273,-1055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439.816498pt;margin-top:-53.129726pt;width:18.603pt;height:6.735pt;mso-position-horizontal-relative:page;mso-position-vertical-relative:paragraph;z-index:-3143" coordorigin="8796,-1063" coordsize="372,135">
            <v:group style="position:absolute;left:8804;top:-1055;width:78;height:117" coordorigin="8804,-1055" coordsize="78,117">
              <v:shape style="position:absolute;left:8804;top:-1055;width:78;height:117" coordorigin="8804,-1055" coordsize="78,117" path="m8875,-1042l8847,-1042,8850,-1042,8856,-1040,8867,-1017,8866,-1014,8865,-1010,8864,-1007,8833,-983,8829,-980,8804,-937,8881,-937,8881,-950,8820,-950,8821,-954,8853,-981,8857,-983,8882,-1016,8882,-1027,8881,-1031,8877,-1040,8875,-1042e" filled="t" fillcolor="#A1A1A4" stroked="f">
                <v:path arrowok="t"/>
                <v:fill/>
              </v:shape>
              <v:shape style="position:absolute;left:8804;top:-1055;width:78;height:117" coordorigin="8804,-1055" coordsize="78,117" path="m8850,-1055l8839,-1055,8833,-1054,8807,-1020,8807,-1016,8807,-1013,8821,-1013,8821,-1017,8822,-1020,8840,-1042,8875,-1042,8874,-1043,8868,-1049,8864,-1051,8855,-1054,8850,-1055e" filled="t" fillcolor="#A1A1A4" stroked="f">
                <v:path arrowok="t"/>
                <v:fill/>
              </v:shape>
            </v:group>
            <v:group style="position:absolute;left:8899;top:-1055;width:78;height:119" coordorigin="8899,-1055" coordsize="78,119">
              <v:shape style="position:absolute;left:8899;top:-1055;width:78;height:119" coordorigin="8899,-1055" coordsize="78,119" path="m8944,-1055l8932,-1055,8927,-1054,8899,-986,8899,-980,8932,-936,8944,-936,8950,-937,8958,-940,8962,-942,8967,-948,8932,-948,8928,-950,8914,-986,8914,-1008,8934,-1042,8967,-1042,8962,-1048,8958,-1050,8949,-1054,8944,-1055e" filled="t" fillcolor="#A1A1A4" stroked="f">
                <v:path arrowok="t"/>
                <v:fill/>
              </v:shape>
              <v:shape style="position:absolute;left:8899;top:-1055;width:78;height:119" coordorigin="8899,-1055" coordsize="78,119" path="m8967,-1042l8942,-1042,8945,-1042,8951,-1039,8962,-986,8962,-975,8944,-948,8967,-948,8977,-999,8977,-1013,8967,-1042,8967,-1042e" filled="t" fillcolor="#A1A1A4" stroked="f">
                <v:path arrowok="t"/>
                <v:fill/>
              </v:shape>
            </v:group>
            <v:group style="position:absolute;left:8999;top:-1055;width:45;height:117" coordorigin="8999,-1055" coordsize="45,117">
              <v:shape style="position:absolute;left:8999;top:-1055;width:45;height:117" coordorigin="8999,-1055" coordsize="45,117" path="m9043,-1055l9032,-1055,9032,-1050,9030,-1047,9028,-1044,9026,-1041,9023,-1039,9017,-1035,9014,-1034,9006,-1033,9003,-1033,8999,-1033,8999,-1022,9029,-1022,9029,-937,9043,-937,9043,-1055e" filled="t" fillcolor="#A1A1A4" stroked="f">
                <v:path arrowok="t"/>
                <v:fill/>
              </v:shape>
            </v:group>
            <v:group style="position:absolute;left:9081;top:-1055;width:79;height:119" coordorigin="9081,-1055" coordsize="79,119">
              <v:shape style="position:absolute;left:9081;top:-1055;width:79;height:119" coordorigin="9081,-1055" coordsize="79,119" path="m9095,-974l9081,-974,9081,-967,9114,-936,9126,-936,9153,-948,9112,-948,9106,-950,9098,-960,9095,-966,9095,-974e" filled="t" fillcolor="#A1A1A4" stroked="f">
                <v:path arrowok="t"/>
                <v:fill/>
              </v:shape>
              <v:shape style="position:absolute;left:9081;top:-1055;width:79;height:119" coordorigin="9081,-1055" coordsize="79,119" path="m9153,-993l9124,-993,9128,-993,9134,-991,9136,-989,9141,-985,9142,-983,9144,-980,9145,-977,9146,-974,9146,-967,9130,-949,9127,-948,9124,-948,9153,-948,9155,-951,9160,-960,9161,-965,9161,-978,9159,-984,9153,-993e" filled="t" fillcolor="#A1A1A4" stroked="f">
                <v:path arrowok="t"/>
                <v:fill/>
              </v:shape>
              <v:shape style="position:absolute;left:9081;top:-1055;width:79;height:119" coordorigin="9081,-1055" coordsize="79,119" path="m9112,-1005l9112,-993,9115,-993,9124,-993,9153,-993,9152,-995,9147,-998,9139,-1000,9139,-1000,9144,-1002,9147,-1004,9114,-1004,9112,-1005e" filled="t" fillcolor="#A1A1A4" stroked="f">
                <v:path arrowok="t"/>
                <v:fill/>
              </v:shape>
              <v:shape style="position:absolute;left:9081;top:-1055;width:79;height:119" coordorigin="9081,-1055" coordsize="79,119" path="m9150,-1042l9126,-1042,9131,-1041,9139,-1035,9141,-1030,9141,-1020,9140,-1018,9121,-1004,9147,-1004,9148,-1005,9154,-1013,9156,-1018,9155,-1030,9155,-1033,9151,-1041,9150,-1042e" filled="t" fillcolor="#A1A1A4" stroked="f">
                <v:path arrowok="t"/>
                <v:fill/>
              </v:shape>
              <v:shape style="position:absolute;left:9081;top:-1055;width:79;height:119" coordorigin="9081,-1055" coordsize="79,119" path="m9125,-1055l9114,-1055,9109,-1054,9084,-1017,9098,-1017,9098,-1020,9098,-1024,9116,-1042,9150,-1042,9149,-1045,9142,-1050,9138,-1052,9130,-1054,9125,-1055e" filled="t" fillcolor="#A1A1A4" stroked="f">
                <v:path arrowok="t"/>
                <v:fill/>
              </v:shape>
            </v:group>
            <w10:wrap type="none"/>
          </v:group>
        </w:pict>
      </w:r>
      <w:r>
        <w:rPr/>
        <w:pict>
          <v:group style="position:absolute;margin-left:31.5pt;margin-top:-.110926pt;width:267.859pt;height:.1pt;mso-position-horizontal-relative:page;mso-position-vertical-relative:paragraph;z-index:-3142" coordorigin="630,-2" coordsize="5357,2">
            <v:shape style="position:absolute;left:630;top:-2;width:5357;height:2" coordorigin="630,-2" coordsize="5357,0" path="m630,-2l5987,-2e" filled="f" stroked="t" strokeweight=".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Sou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ce: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Blue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C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oss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Blue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Shield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Foundation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/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Massachusetts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Medicaid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Policy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Institute;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Inflation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42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31.5pt;margin-top:21.22793pt;width:549pt;height:.1pt;mso-position-horizontal-relative:page;mso-position-vertical-relative:paragraph;z-index:-3161" coordorigin="630,425" coordsize="10980,2">
            <v:shape style="position:absolute;left:630;top:425;width:10980;height:2" coordorigin="630,425" coordsize="10980,0" path="m630,425l11610,425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</w:t>
      </w:r>
      <w:r>
        <w:rPr>
          <w:rFonts w:ascii="Arial" w:hAnsi="Arial" w:cs="Arial" w:eastAsia="Arial"/>
          <w:sz w:val="12"/>
          <w:szCs w:val="12"/>
          <w:color w:val="A1A1A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f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om</w:t>
      </w:r>
      <w:r>
        <w:rPr>
          <w:rFonts w:ascii="Arial" w:hAnsi="Arial" w:cs="Arial" w:eastAsia="Arial"/>
          <w:sz w:val="12"/>
          <w:szCs w:val="12"/>
          <w:color w:val="A1A1A4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Bu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eau</w:t>
      </w:r>
      <w:r>
        <w:rPr>
          <w:rFonts w:ascii="Arial" w:hAnsi="Arial" w:cs="Arial" w:eastAsia="Arial"/>
          <w:sz w:val="12"/>
          <w:szCs w:val="12"/>
          <w:color w:val="A1A1A4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Labor</w:t>
      </w:r>
      <w:r>
        <w:rPr>
          <w:rFonts w:ascii="Arial" w:hAnsi="Arial" w:cs="Arial" w:eastAsia="Arial"/>
          <w:sz w:val="12"/>
          <w:szCs w:val="12"/>
          <w:color w:val="A1A1A4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Statistics:</w:t>
      </w:r>
      <w:r>
        <w:rPr>
          <w:rFonts w:ascii="Arial" w:hAnsi="Arial" w:cs="Arial" w:eastAsia="Arial"/>
          <w:sz w:val="12"/>
          <w:szCs w:val="12"/>
          <w:color w:val="A1A1A4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Consumer</w:t>
      </w:r>
      <w:r>
        <w:rPr>
          <w:rFonts w:ascii="Arial" w:hAnsi="Arial" w:cs="Arial" w:eastAsia="Arial"/>
          <w:sz w:val="12"/>
          <w:szCs w:val="12"/>
          <w:color w:val="A1A1A4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Price</w:t>
      </w:r>
      <w:r>
        <w:rPr>
          <w:rFonts w:ascii="Arial" w:hAnsi="Arial" w:cs="Arial" w:eastAsia="Arial"/>
          <w:sz w:val="12"/>
          <w:szCs w:val="12"/>
          <w:color w:val="A1A1A4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Index</w:t>
      </w:r>
      <w:r>
        <w:rPr>
          <w:rFonts w:ascii="Arial" w:hAnsi="Arial" w:cs="Arial" w:eastAsia="Arial"/>
          <w:sz w:val="12"/>
          <w:szCs w:val="12"/>
          <w:color w:val="A1A1A4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92"/>
        </w:rPr>
        <w:t>(CPI)</w:t>
      </w:r>
      <w:r>
        <w:rPr>
          <w:rFonts w:ascii="Arial" w:hAnsi="Arial" w:cs="Arial" w:eastAsia="Arial"/>
          <w:sz w:val="12"/>
          <w:szCs w:val="12"/>
          <w:color w:val="A1A1A4"/>
          <w:spacing w:val="4"/>
          <w:w w:val="92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Data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Mar w:header="0" w:footer="441" w:top="760" w:bottom="640" w:left="520" w:right="540"/>
          <w:pgSz w:w="12240" w:h="15840"/>
        </w:sectPr>
      </w:pPr>
      <w:rPr/>
    </w:p>
    <w:p>
      <w:pPr>
        <w:spacing w:before="35" w:after="0" w:line="307" w:lineRule="auto"/>
        <w:ind w:left="110" w:right="-5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beneficiaries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makin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30%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publi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grew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left="110" w:right="47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+3.1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drive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primarily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enrollment.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(inpatien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outpatien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+0.4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+2.5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enrollment.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Medicar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8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9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Advantag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(Par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left="110" w:right="-27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+10.8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+4.3%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enrollment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(Pharmacy)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+10.3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bot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expend-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durin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tim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period.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-beneficiary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droppe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-2.1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15" w:lineRule="exact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beneficiar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was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35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(+0.1%)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reflectin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pharmac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46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right="-14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beneficiar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Advantag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which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administere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varie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widel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Overall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month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+6.3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47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Othe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5581"/>
          <w:spacing w:val="-1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Publi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c</w:t>
      </w:r>
      <w:r>
        <w:rPr>
          <w:rFonts w:ascii="Arial" w:hAnsi="Arial" w:cs="Arial" w:eastAsia="Arial"/>
          <w:sz w:val="22"/>
          <w:szCs w:val="22"/>
          <w:color w:val="005581"/>
          <w:spacing w:val="12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Health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1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Car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5581"/>
          <w:spacing w:val="5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2"/>
          <w:b/>
          <w:bCs/>
        </w:rPr>
        <w:t>Programs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8" w:after="0" w:line="307" w:lineRule="auto"/>
        <w:ind w:right="3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Othe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publi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account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jus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THCE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accordingl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have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littl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impac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statewid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trends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9"/>
          <w:w w:val="100"/>
        </w:rPr>
        <w:t>V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eterans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Administratio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4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(</w:t>
      </w:r>
      <w:r>
        <w:rPr>
          <w:rFonts w:ascii="Times New Roman" w:hAnsi="Times New Roman" w:cs="Times New Roman" w:eastAsia="Times New Roman"/>
          <w:sz w:val="19"/>
          <w:szCs w:val="19"/>
          <w:spacing w:val="-22"/>
          <w:w w:val="94"/>
        </w:rPr>
        <w:t>V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95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these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accountin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$1.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billio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20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increas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8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6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</w:rPr>
        <w:t>2012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14" w:lineRule="exact"/>
        <w:ind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95"/>
          <w:position w:val="-1"/>
        </w:rPr>
        <w:t>consisten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5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5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  <w:position w:val="-1"/>
        </w:rPr>
        <w:t>nationa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  <w:position w:val="-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4"/>
          <w:w w:val="94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22"/>
          <w:w w:val="94"/>
          <w:position w:val="-1"/>
        </w:rPr>
        <w:t>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  <w:position w:val="-1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94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4"/>
          <w:position w:val="-1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4"/>
          <w:position w:val="-1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9"/>
          <w:w w:val="94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trends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48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35" w:after="0" w:line="307" w:lineRule="auto"/>
        <w:ind w:right="33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governmen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programs,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Securit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Progra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(MSP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Safet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(HSN)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contributed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approximatel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$0.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billio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THCE.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Administrativ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5581"/>
          <w:spacing w:val="38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1"/>
          <w:b/>
          <w:bCs/>
        </w:rPr>
        <w:t>Cost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1"/>
          <w:b/>
          <w:bCs/>
        </w:rPr>
        <w:t>s</w:t>
      </w:r>
      <w:r>
        <w:rPr>
          <w:rFonts w:ascii="Arial" w:hAnsi="Arial" w:cs="Arial" w:eastAsia="Arial"/>
          <w:sz w:val="22"/>
          <w:szCs w:val="22"/>
          <w:color w:val="005581"/>
          <w:spacing w:val="-7"/>
          <w:w w:val="81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2"/>
          <w:b/>
          <w:bCs/>
        </w:rPr>
        <w:t>of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1" w:after="0" w:line="311" w:lineRule="auto"/>
        <w:ind w:right="23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2"/>
          <w:b/>
          <w:bCs/>
        </w:rPr>
        <w:t>Publi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2"/>
          <w:b/>
          <w:bCs/>
        </w:rPr>
        <w:t>c</w:t>
      </w:r>
      <w:r>
        <w:rPr>
          <w:rFonts w:ascii="Arial" w:hAnsi="Arial" w:cs="Arial" w:eastAsia="Arial"/>
          <w:sz w:val="22"/>
          <w:szCs w:val="22"/>
          <w:color w:val="005581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2"/>
          <w:b/>
          <w:bCs/>
        </w:rPr>
        <w:t>Healt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2"/>
          <w:b/>
          <w:bCs/>
        </w:rPr>
        <w:t>h</w:t>
      </w:r>
      <w:r>
        <w:rPr>
          <w:rFonts w:ascii="Arial" w:hAnsi="Arial" w:cs="Arial" w:eastAsia="Arial"/>
          <w:sz w:val="22"/>
          <w:szCs w:val="22"/>
          <w:color w:val="005581"/>
          <w:spacing w:val="12"/>
          <w:w w:val="82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2"/>
          <w:b/>
          <w:bCs/>
        </w:rPr>
        <w:t>Car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2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2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2"/>
          <w:b/>
          <w:bCs/>
        </w:rPr>
        <w:t>Programs</w:t>
      </w:r>
      <w:r>
        <w:rPr>
          <w:rFonts w:ascii="Arial" w:hAnsi="Arial" w:cs="Arial" w:eastAsia="Arial"/>
          <w:sz w:val="22"/>
          <w:szCs w:val="22"/>
          <w:color w:val="005581"/>
          <w:spacing w:val="2"/>
          <w:w w:val="82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CHI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stud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administrative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cost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publicly-administere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programs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statute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cost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not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include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THCE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publi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program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ofte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spen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les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administratio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shar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expenditures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49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3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stat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fiscal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217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%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administration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50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3" w:equalWidth="0">
            <w:col w:w="3539" w:space="321"/>
            <w:col w:w="3451" w:space="299"/>
            <w:col w:w="357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</w:sectPr>
      </w:pPr>
      <w:rPr/>
    </w:p>
    <w:p>
      <w:pPr>
        <w:spacing w:before="40" w:after="0" w:line="240" w:lineRule="auto"/>
        <w:ind w:left="110" w:right="-61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64.431099pt;margin-top:235.459305pt;width:16.253503pt;height:6.408pt;mso-position-horizontal-relative:page;mso-position-vertical-relative:page;z-index:-3153" coordorigin="1289,4709" coordsize="325,128">
            <v:group style="position:absolute;left:1291;top:4714;width:45;height:117" coordorigin="1291,4714" coordsize="45,117">
              <v:shape style="position:absolute;left:1291;top:4714;width:45;height:117" coordorigin="1291,4714" coordsize="45,117" path="m1336,4714l1325,4714,1324,4718,1323,4722,1321,4725,1319,4728,1316,4730,1310,4733,1307,4734,1299,4736,1295,4736,1291,4736,1291,4747,1322,4747,1322,4831,1336,4831,1336,4714e" filled="t" fillcolor="#A1A1A4" stroked="f">
                <v:path arrowok="t"/>
                <v:fill/>
              </v:shape>
            </v:group>
            <v:group style="position:absolute;left:1376;top:4714;width:78;height:119" coordorigin="1376,4714" coordsize="78,119">
              <v:shape style="position:absolute;left:1376;top:4714;width:78;height:119" coordorigin="1376,4714" coordsize="78,119" path="m1421,4714l1409,4714,1404,4715,1376,4783,1376,4792,1399,4831,1404,4832,1409,4833,1421,4833,1426,4832,1435,4829,1438,4826,1444,4821,1409,4821,1404,4819,1391,4783,1391,4760,1411,4726,1444,4726,1441,4724,1438,4721,1435,4718,1426,4715,1421,4714e" filled="t" fillcolor="#A1A1A4" stroked="f">
                <v:path arrowok="t"/>
                <v:fill/>
              </v:shape>
              <v:shape style="position:absolute;left:1376;top:4714;width:78;height:119" coordorigin="1376,4714" coordsize="78,119" path="m1444,4726l1419,4726,1422,4727,1428,4730,1439,4783,1438,4794,1421,4821,1444,4821,1454,4782,1454,4760,1453,4756,1453,4751,1452,4747,1451,4742,1450,4738,1446,4730,1444,4727,1444,4726e" filled="t" fillcolor="#A1A1A4" stroked="f">
                <v:path arrowok="t"/>
                <v:fill/>
              </v:shape>
            </v:group>
            <v:group style="position:absolute;left:1476;top:4712;width:135;height:123" coordorigin="1476,4712" coordsize="135,123">
              <v:shape style="position:absolute;left:1476;top:4712;width:135;height:123" coordorigin="1476,4712" coordsize="135,123" path="m1595,4712l1581,4712,1492,4835,1506,4835,1595,4712e" filled="t" fillcolor="#A1A1A4" stroked="f">
                <v:path arrowok="t"/>
                <v:fill/>
              </v:shape>
              <v:shape style="position:absolute;left:1476;top:4712;width:135;height:123" coordorigin="1476,4712" coordsize="135,123" path="m1590,4767l1580,4767,1575,4768,1558,4805,1558,4809,1580,4833,1590,4833,1594,4832,1600,4829,1603,4826,1604,4824,1581,4824,1579,4823,1570,4805,1570,4795,1582,4776,1605,4776,1604,4774,1601,4771,1594,4768,1590,4767e" filled="t" fillcolor="#A1A1A4" stroked="f">
                <v:path arrowok="t"/>
                <v:fill/>
              </v:shape>
              <v:shape style="position:absolute;left:1476;top:4712;width:135;height:123" coordorigin="1476,4712" coordsize="135,123" path="m1605,4776l1588,4776,1590,4777,1594,4780,1595,4782,1597,4787,1598,4789,1598,4792,1599,4795,1599,4805,1598,4811,1597,4814,1596,4816,1595,4818,1594,4820,1590,4823,1587,4824,1604,4824,1611,4795,1611,4791,1609,4783,1608,4780,1605,4776e" filled="t" fillcolor="#A1A1A4" stroked="f">
                <v:path arrowok="t"/>
                <v:fill/>
              </v:shape>
              <v:shape style="position:absolute;left:1476;top:4712;width:135;height:123" coordorigin="1476,4712" coordsize="135,123" path="m1508,4714l1498,4714,1494,4715,1476,4752,1477,4756,1498,4780,1508,4780,1512,4779,1518,4776,1521,4773,1523,4771,1499,4771,1497,4770,1489,4752,1489,4742,1500,4723,1523,4723,1522,4721,1519,4718,1512,4715,1508,4714e" filled="t" fillcolor="#A1A1A4" stroked="f">
                <v:path arrowok="t"/>
                <v:fill/>
              </v:shape>
              <v:shape style="position:absolute;left:1476;top:4712;width:135;height:123" coordorigin="1476,4712" coordsize="135,123" path="m1523,4723l1506,4723,1509,4724,1512,4727,1517,4742,1517,4752,1506,4771,1523,4771,1529,4742,1529,4738,1527,4730,1526,4727,1523,4723e" filled="t" fillcolor="#A1A1A4" stroked="f">
                <v:path arrowok="t"/>
                <v:fill/>
              </v:shape>
            </v:group>
            <w10:wrap type="none"/>
          </v:group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40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state-by-state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comparison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Medicaid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coverage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rates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non-elderl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  <w:position w:val="0"/>
        </w:rPr>
        <w:t>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hyperlink r:id="rId138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http://kff.o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3"/>
            <w:w w:val="100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g/</w:t>
        </w:r>
        <w:r>
          <w:rPr>
            <w:rFonts w:ascii="Helvetica Neue" w:hAnsi="Helvetica Neue" w:cs="Helvetica Neue" w:eastAsia="Helvetica Neue"/>
            <w:sz w:val="12"/>
            <w:szCs w:val="12"/>
            <w:color w:val="000000"/>
            <w:spacing w:val="0"/>
            <w:w w:val="100"/>
            <w:position w:val="0"/>
          </w:rPr>
        </w:r>
      </w:hyperlink>
    </w:p>
    <w:p>
      <w:pPr>
        <w:spacing w:before="42" w:after="0" w:line="240" w:lineRule="auto"/>
        <w:ind w:left="227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medicaid/state-indicator/rate-by-age-3/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13,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87" w:after="0" w:line="307" w:lineRule="auto"/>
        <w:ind w:left="227" w:right="150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45.231434pt;width:8.382pt;height:.1pt;mso-position-horizontal-relative:page;mso-position-vertical-relative:paragraph;z-index:-3140" coordorigin="11440,905" coordsize="168,2">
            <v:shape style="position:absolute;left:11440;top:905;width:168;height:2" coordorigin="11440,905" coordsize="168,0" path="m11440,905l11608,905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41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17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Medicaid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Policy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Institute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(April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MassHealth: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Basics-</w:t>
      </w:r>
      <w:r>
        <w:rPr>
          <w:rFonts w:ascii="Arial" w:hAnsi="Arial" w:cs="Arial" w:eastAsia="Arial"/>
          <w:sz w:val="12"/>
          <w:szCs w:val="12"/>
          <w:color w:val="717073"/>
          <w:spacing w:val="12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Facts,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92"/>
          <w:position w:val="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2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2"/>
          <w:position w:val="0"/>
        </w:rPr>
        <w:t>ends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2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National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Content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[PowerPoint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7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slides].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Retrieved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2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2"/>
          <w:position w:val="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92"/>
          <w:position w:val="0"/>
        </w:rPr>
        <w:t> </w:t>
      </w:r>
      <w:hyperlink r:id="rId139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3"/>
            <w:position w:val="0"/>
          </w:rPr>
          <w:t>http://bluec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93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3"/>
            <w:position w:val="0"/>
          </w:rPr>
          <w:t>ossmafoundation.o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3"/>
            <w:w w:val="93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3"/>
            <w:position w:val="0"/>
          </w:rPr>
          <w:t>g/publication/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3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updated-masshealth-basics-facts-t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5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ends-and-national-context</w:t>
      </w:r>
      <w:r>
        <w:rPr>
          <w:rFonts w:ascii="Arial" w:hAnsi="Arial" w:cs="Arial" w:eastAsia="Arial"/>
          <w:sz w:val="12"/>
          <w:szCs w:val="12"/>
          <w:color w:val="717073"/>
          <w:spacing w:val="18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27,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5" w:after="0" w:line="310" w:lineRule="auto"/>
        <w:ind w:left="117" w:right="222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42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example,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compa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MCO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ogram,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PCC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plan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have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higher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  <w:position w:val="0"/>
        </w:rPr>
        <w:t>acuity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MCO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plans.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detailed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consideration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diffe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ences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between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PCC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MCO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plans,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2013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Final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Report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Medicaid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Delivery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Model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Advisory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Committee,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available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hyperlink r:id="rId140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7"/>
            <w:position w:val="0"/>
          </w:rPr>
          <w:t>http://ww</w:t>
        </w:r>
        <w:r>
          <w:rPr>
            <w:rFonts w:ascii="Arial" w:hAnsi="Arial" w:cs="Arial" w:eastAsia="Arial"/>
            <w:sz w:val="12"/>
            <w:szCs w:val="12"/>
            <w:color w:val="717073"/>
            <w:spacing w:val="-6"/>
            <w:w w:val="107"/>
            <w:position w:val="0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2"/>
            <w:position w:val="0"/>
          </w:rPr>
          <w:t>.mass.gov/anf/medicaid-delivery-model-commission.html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2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27,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40"/>
          <w:cols w:num="2" w:equalWidth="0">
            <w:col w:w="5397" w:space="338"/>
            <w:col w:w="5445"/>
          </w:cols>
        </w:sectPr>
      </w:pPr>
      <w:rPr/>
    </w:p>
    <w:p>
      <w:pPr>
        <w:spacing w:before="79" w:after="0" w:line="241" w:lineRule="auto"/>
        <w:ind w:left="110" w:right="7318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Th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-3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proportio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-5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o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f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member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whos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car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e</w:t>
      </w:r>
      <w:r>
        <w:rPr>
          <w:rFonts w:ascii="Arial" w:hAnsi="Arial" w:cs="Arial" w:eastAsia="Arial"/>
          <w:sz w:val="19"/>
          <w:szCs w:val="19"/>
          <w:color w:val="717073"/>
          <w:spacing w:val="7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wa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3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14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paid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3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unde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r</w:t>
      </w:r>
      <w:r>
        <w:rPr>
          <w:rFonts w:ascii="Arial" w:hAnsi="Arial" w:cs="Arial" w:eastAsia="Arial"/>
          <w:sz w:val="19"/>
          <w:szCs w:val="19"/>
          <w:color w:val="717073"/>
          <w:spacing w:val="-3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APM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s</w:t>
      </w:r>
      <w:r>
        <w:rPr>
          <w:rFonts w:ascii="Arial" w:hAnsi="Arial" w:cs="Arial" w:eastAsia="Arial"/>
          <w:sz w:val="19"/>
          <w:szCs w:val="19"/>
          <w:color w:val="717073"/>
          <w:spacing w:val="-1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de</w:t>
      </w:r>
      <w:r>
        <w:rPr>
          <w:rFonts w:ascii="Arial" w:hAnsi="Arial" w:cs="Arial" w:eastAsia="Arial"/>
          <w:sz w:val="19"/>
          <w:szCs w:val="19"/>
          <w:color w:val="717073"/>
          <w:spacing w:val="-2"/>
          <w:w w:val="82"/>
          <w:b/>
          <w:bCs/>
        </w:rPr>
        <w:t>c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line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d</w:t>
      </w:r>
      <w:r>
        <w:rPr>
          <w:rFonts w:ascii="Arial" w:hAnsi="Arial" w:cs="Arial" w:eastAsia="Arial"/>
          <w:sz w:val="19"/>
          <w:szCs w:val="19"/>
          <w:color w:val="717073"/>
          <w:spacing w:val="8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slightl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y</w:t>
      </w:r>
      <w:r>
        <w:rPr>
          <w:rFonts w:ascii="Arial" w:hAnsi="Arial" w:cs="Arial" w:eastAsia="Arial"/>
          <w:sz w:val="19"/>
          <w:szCs w:val="19"/>
          <w:color w:val="717073"/>
          <w:spacing w:val="11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82"/>
          <w:b/>
          <w:bCs/>
        </w:rPr>
        <w:t>i</w:t>
      </w:r>
      <w:r>
        <w:rPr>
          <w:rFonts w:ascii="Arial" w:hAnsi="Arial" w:cs="Arial" w:eastAsia="Arial"/>
          <w:sz w:val="19"/>
          <w:szCs w:val="19"/>
          <w:color w:val="717073"/>
          <w:spacing w:val="0"/>
          <w:w w:val="82"/>
          <w:b/>
          <w:bCs/>
        </w:rPr>
        <w:t>n</w:t>
      </w:r>
      <w:r>
        <w:rPr>
          <w:rFonts w:ascii="Arial" w:hAnsi="Arial" w:cs="Arial" w:eastAsia="Arial"/>
          <w:sz w:val="19"/>
          <w:szCs w:val="19"/>
          <w:color w:val="717073"/>
          <w:spacing w:val="5"/>
          <w:w w:val="82"/>
          <w:b/>
          <w:bCs/>
        </w:rPr>
        <w:t> </w:t>
      </w:r>
      <w:r>
        <w:rPr>
          <w:rFonts w:ascii="Arial" w:hAnsi="Arial" w:cs="Arial" w:eastAsia="Arial"/>
          <w:sz w:val="19"/>
          <w:szCs w:val="19"/>
          <w:color w:val="717073"/>
          <w:spacing w:val="1"/>
          <w:w w:val="100"/>
          <w:b/>
          <w:bCs/>
        </w:rPr>
        <w:t>2013.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160" w:lineRule="exact"/>
        <w:ind w:left="54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/>
        <w:pict>
          <v:group style="position:absolute;margin-left:31.5pt;margin-top:2.102733pt;width:16.819pt;height:16.819pt;mso-position-horizontal-relative:page;mso-position-vertical-relative:paragraph;z-index:-3134" coordorigin="630,42" coordsize="336,336">
            <v:shape style="position:absolute;left:630;top:42;width:336;height:336" coordorigin="630,42" coordsize="336,336" path="m630,378l966,378,966,42,630,42,630,378e" filled="t" fillcolor="#4F84C4" stroked="f">
              <v:path arrowok="t"/>
              <v:fill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Comme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-2"/>
          <w:w w:val="100"/>
          <w:position w:val="-3"/>
        </w:rPr>
        <w:t>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cial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3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3"/>
        </w:rPr>
        <w:t>Payer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30" w:lineRule="exact"/>
        <w:ind w:left="182" w:right="-20"/>
        <w:jc w:val="left"/>
        <w:rPr>
          <w:rFonts w:ascii="Helvetica Neue Medium" w:hAnsi="Helvetica Neue Medium" w:cs="Helvetica Neue Medium" w:eastAsia="Helvetica Neue Medium"/>
          <w:sz w:val="16"/>
          <w:szCs w:val="16"/>
        </w:rPr>
      </w:pPr>
      <w:rPr/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15</w:t>
      </w:r>
      <w:r>
        <w:rPr>
          <w:rFonts w:ascii="Arial" w:hAnsi="Arial" w:cs="Arial" w:eastAsia="Arial"/>
          <w:sz w:val="20"/>
          <w:szCs w:val="20"/>
          <w:color w:val="FFFFFF"/>
          <w:spacing w:val="0"/>
          <w:w w:val="100"/>
          <w:b/>
          <w:bCs/>
          <w:position w:val="6"/>
        </w:rPr>
        <w:t> </w:t>
      </w:r>
      <w:r>
        <w:rPr>
          <w:rFonts w:ascii="Arial" w:hAnsi="Arial" w:cs="Arial" w:eastAsia="Arial"/>
          <w:sz w:val="20"/>
          <w:szCs w:val="20"/>
          <w:color w:val="FFFFFF"/>
          <w:spacing w:val="26"/>
          <w:w w:val="100"/>
          <w:b/>
          <w:bCs/>
          <w:position w:val="6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Use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of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APMs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1"/>
          <w:w w:val="100"/>
          <w:position w:val="-2"/>
        </w:rPr>
        <w:t> 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717073"/>
          <w:spacing w:val="0"/>
          <w:w w:val="100"/>
          <w:position w:val="-2"/>
        </w:rPr>
        <w:t>2013</w:t>
      </w:r>
      <w:r>
        <w:rPr>
          <w:rFonts w:ascii="Helvetica Neue Medium" w:hAnsi="Helvetica Neue Medium" w:cs="Helvetica Neue Medium" w:eastAsia="Helvetica Neue Medium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8" w:lineRule="auto"/>
        <w:ind w:left="110" w:right="5795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106.130997pt;margin-top:78.167557pt;width:399.839pt;height:126.5078pt;mso-position-horizontal-relative:page;mso-position-vertical-relative:paragraph;z-index:-3138" coordorigin="2123,1563" coordsize="7997,2530">
            <v:group style="position:absolute;left:10112;top:1969;width:2;height:1610" coordorigin="10112,1969" coordsize="2,1610">
              <v:shape style="position:absolute;left:10112;top:1969;width:2;height:1610" coordorigin="10112,1969" coordsize="0,1610" path="m10112,3579l10112,1969e" filled="f" stroked="t" strokeweight=".75pt" strokecolor="#A1A1A4">
                <v:path arrowok="t"/>
              </v:shape>
            </v:group>
            <v:group style="position:absolute;left:8516;top:2197;width:2;height:111" coordorigin="8516,2197" coordsize="2,111">
              <v:shape style="position:absolute;left:8516;top:2197;width:2;height:111" coordorigin="8516,2197" coordsize="0,111" path="m8516,2197l8516,2308e" filled="f" stroked="t" strokeweight=".25pt" strokecolor="#A1A1A4">
                <v:path arrowok="t"/>
              </v:shape>
            </v:group>
            <v:group style="position:absolute;left:8516;top:3496;width:2;height:83" coordorigin="8516,3496" coordsize="2,83">
              <v:shape style="position:absolute;left:8516;top:3496;width:2;height:83" coordorigin="8516,3496" coordsize="0,83" path="m8516,3496l8516,3579e" filled="f" stroked="t" strokeweight=".25pt" strokecolor="#A1A1A4">
                <v:path arrowok="t"/>
              </v:shape>
            </v:group>
            <v:group style="position:absolute;left:6919;top:2197;width:2;height:111" coordorigin="6919,2197" coordsize="2,111">
              <v:shape style="position:absolute;left:6919;top:2197;width:2;height:111" coordorigin="6919,2197" coordsize="0,111" path="m6919,2197l6919,2308e" filled="f" stroked="t" strokeweight=".25pt" strokecolor="#A1A1A4">
                <v:path arrowok="t"/>
              </v:shape>
            </v:group>
            <v:group style="position:absolute;left:6919;top:3496;width:2;height:83" coordorigin="6919,3496" coordsize="2,83">
              <v:shape style="position:absolute;left:6919;top:3496;width:2;height:83" coordorigin="6919,3496" coordsize="0,83" path="m6919,3496l6919,3579e" filled="f" stroked="t" strokeweight=".25pt" strokecolor="#A1A1A4">
                <v:path arrowok="t"/>
              </v:shape>
            </v:group>
            <v:group style="position:absolute;left:3726;top:2197;width:2;height:111" coordorigin="3726,2197" coordsize="2,111">
              <v:shape style="position:absolute;left:3726;top:2197;width:2;height:111" coordorigin="3726,2197" coordsize="0,111" path="m3726,2197l3726,2308e" filled="f" stroked="t" strokeweight=".25pt" strokecolor="#A1A1A4">
                <v:path arrowok="t"/>
              </v:shape>
            </v:group>
            <v:group style="position:absolute;left:3726;top:3496;width:2;height:83" coordorigin="3726,3496" coordsize="2,83">
              <v:shape style="position:absolute;left:3726;top:3496;width:2;height:83" coordorigin="3726,3496" coordsize="0,83" path="m3726,3496l3726,3579e" filled="f" stroked="t" strokeweight=".25pt" strokecolor="#A1A1A4">
                <v:path arrowok="t"/>
              </v:shape>
            </v:group>
            <v:group style="position:absolute;left:2130;top:1989;width:2;height:1590" coordorigin="2130,1989" coordsize="2,1590">
              <v:shape style="position:absolute;left:2130;top:1989;width:2;height:1590" coordorigin="2130,1989" coordsize="0,1590" path="m2130,3579l2130,1989e" filled="f" stroked="t" strokeweight=".75pt" strokecolor="#717073">
                <v:path arrowok="t"/>
              </v:shape>
            </v:group>
            <v:group style="position:absolute;left:4865;top:1989;width:2;height:1498" coordorigin="4865,1989" coordsize="2,1498">
              <v:shape style="position:absolute;left:4865;top:1989;width:2;height:1498" coordorigin="4865,1989" coordsize="0,1498" path="m4865,3487l4865,1989e" filled="f" stroked="t" strokeweight=".75pt" strokecolor="#717073">
                <v:path arrowok="t"/>
              </v:shape>
            </v:group>
            <v:group style="position:absolute;left:2130;top:2308;width:2714;height:1188" coordorigin="2130,2308" coordsize="2714,1188">
              <v:shape style="position:absolute;left:2130;top:2308;width:2714;height:1188" coordorigin="2130,2308" coordsize="2714,1188" path="m4844,3496l2130,3496,2130,2308,4844,2308,4844,3496e" filled="t" fillcolor="#005581" stroked="f">
                <v:path arrowok="t"/>
                <v:fill/>
              </v:shape>
            </v:group>
            <v:group style="position:absolute;left:4843;top:2308;width:34;height:1188" coordorigin="4843,2308" coordsize="34,1188">
              <v:shape style="position:absolute;left:4843;top:2308;width:34;height:1188" coordorigin="4843,2308" coordsize="34,1188" path="m4843,3496l4876,3496,4876,2308,4843,2308,4843,3496xe" filled="t" fillcolor="#F26522" stroked="f">
                <v:path arrowok="t"/>
                <v:fill/>
              </v:shape>
            </v:group>
            <v:group style="position:absolute;left:5323;top:2197;width:2;height:111" coordorigin="5323,2197" coordsize="2,111">
              <v:shape style="position:absolute;left:5323;top:2197;width:2;height:111" coordorigin="5323,2197" coordsize="0,111" path="m5323,2197l5323,2308e" filled="f" stroked="t" strokeweight=".25pt" strokecolor="#A1A1A4">
                <v:path arrowok="t"/>
              </v:shape>
            </v:group>
            <v:group style="position:absolute;left:5323;top:3496;width:2;height:83" coordorigin="5323,3496" coordsize="2,83">
              <v:shape style="position:absolute;left:5323;top:3496;width:2;height:83" coordorigin="5323,3496" coordsize="0,83" path="m5323,3496l5323,3579e" filled="f" stroked="t" strokeweight=".25pt" strokecolor="#A1A1A4">
                <v:path arrowok="t"/>
              </v:shape>
            </v:group>
            <v:group style="position:absolute;left:4875;top:2308;width:1714;height:1188" coordorigin="4875,2308" coordsize="1714,1188">
              <v:shape style="position:absolute;left:4875;top:2308;width:1714;height:1188" coordorigin="4875,2308" coordsize="1714,1188" path="m6589,3496l4875,3496,4875,2308,6589,2308,6589,3496e" filled="t" fillcolor="#005DAA" stroked="f">
                <v:path arrowok="t"/>
                <v:fill/>
              </v:shape>
              <v:shape style="position:absolute;left:4875;top:2308;width:1714;height:1188" type="#_x0000_t75">
                <v:imagedata r:id="rId141" o:title=""/>
              </v:shape>
            </v:group>
            <v:group style="position:absolute;left:6589;top:2308;width:3523;height:1188" coordorigin="6589,2308" coordsize="3523,1188">
              <v:shape style="position:absolute;left:6589;top:2308;width:3523;height:1188" coordorigin="6589,2308" coordsize="3523,1188" path="m10112,3496l6589,3496,6589,2308,10112,2308,10112,3496e" filled="t" fillcolor="#4F84C4" stroked="f">
                <v:path arrowok="t"/>
                <v:fill/>
              </v:shape>
            </v:group>
            <v:group style="position:absolute;left:2144;top:2055;width:45;height:55" coordorigin="2144,2055" coordsize="45,55">
              <v:shape style="position:absolute;left:2144;top:2055;width:45;height:55" coordorigin="2144,2055" coordsize="45,55" path="m2188,2055l2144,2082,2188,2110,2188,2055e" filled="t" fillcolor="#717073" stroked="f">
                <v:path arrowok="t"/>
                <v:fill/>
              </v:shape>
            </v:group>
            <v:group style="position:absolute;left:2144;top:2055;width:45;height:55" coordorigin="2144,2055" coordsize="45,55">
              <v:shape style="position:absolute;left:2144;top:2055;width:45;height:55" coordorigin="2144,2055" coordsize="45,55" path="m2188,2055l2188,2110,2144,2082,2188,2055xe" filled="f" stroked="t" strokeweight=".550pt" strokecolor="#717073">
                <v:path arrowok="t"/>
              </v:shape>
              <v:shape style="position:absolute;left:3821;top:1566;width:6297;height:581" type="#_x0000_t75">
                <v:imagedata r:id="rId142" o:title=""/>
              </v:shape>
              <v:shape style="position:absolute;left:2401;top:1563;width:2192;height:587" type="#_x0000_t75">
                <v:imagedata r:id="rId143" o:title=""/>
              </v:shape>
            </v:group>
            <v:group style="position:absolute;left:2188;top:2082;width:988;height:2" coordorigin="2188,2082" coordsize="988,2">
              <v:shape style="position:absolute;left:2188;top:2082;width:988;height:2" coordorigin="2188,2082" coordsize="988,0" path="m3176,2082l2188,2082e" filled="f" stroked="t" strokeweight=".275pt" strokecolor="#717073">
                <v:path arrowok="t"/>
              </v:shape>
              <v:shape style="position:absolute;left:6589;top:2308;width:341;height:1188" type="#_x0000_t75">
                <v:imagedata r:id="rId144" o:title=""/>
              </v:shape>
              <v:shape style="position:absolute;left:4875;top:2308;width:341;height:1188" type="#_x0000_t75">
                <v:imagedata r:id="rId145" o:title=""/>
              </v:shape>
            </v:group>
            <v:group style="position:absolute;left:4822;top:2308;width:20;height:1188" coordorigin="4822,2308" coordsize="20,1188">
              <v:shape style="position:absolute;left:4822;top:2308;width:20;height:1188" coordorigin="4822,2308" coordsize="20,1188" path="m4822,3496l4842,3496,4842,2308,4822,2308,4822,3496xe" filled="t" fillcolor="#FFFFFF" stroked="f">
                <v:path arrowok="t"/>
                <v:fill/>
              </v:shape>
            </v:group>
            <v:group style="position:absolute;left:4824;top:2308;width:20;height:1188" coordorigin="4824,2308" coordsize="20,1188">
              <v:shape style="position:absolute;left:4824;top:2308;width:20;height:1188" coordorigin="4824,2308" coordsize="20,1188" path="m4824,3496l4844,3496,4844,2308,4824,2308,4824,3496xe" filled="t" fillcolor="#FFFFFF" stroked="f">
                <v:path arrowok="t"/>
                <v:fill/>
              </v:shape>
            </v:group>
            <v:group style="position:absolute;left:4873;top:2308;width:20;height:1188" coordorigin="4873,2308" coordsize="20,1188">
              <v:shape style="position:absolute;left:4873;top:2308;width:20;height:1188" coordorigin="4873,2308" coordsize="20,1188" path="m4873,3496l4893,3496,4893,2308,4873,2308,4873,3496xe" filled="t" fillcolor="#FFFFFF" stroked="f">
                <v:path arrowok="t"/>
                <v:fill/>
              </v:shape>
            </v:group>
            <v:group style="position:absolute;left:6593;top:2308;width:2;height:1188" coordorigin="6593,2308" coordsize="2,1188">
              <v:shape style="position:absolute;left:6593;top:2308;width:2;height:1188" coordorigin="6593,2308" coordsize="0,1188" path="m6593,2308l6593,3496e" filled="f" stroked="t" strokeweight="1.012pt" strokecolor="#FFFFFF">
                <v:path arrowok="t"/>
              </v:shape>
            </v:group>
            <v:group style="position:absolute;left:2907;top:2628;width:211;height:345" coordorigin="2907,2628" coordsize="211,345">
              <v:shape style="position:absolute;left:2907;top:2628;width:211;height:345" coordorigin="2907,2628" coordsize="211,345" path="m2973,2868l2907,2868,2907,2885,2944,2957,3005,2972,3027,2971,3097,2939,3105,2929,2996,2929,2986,2923,2981,2913,2979,2909,2975,2891,2973,2868e" filled="t" fillcolor="#FFFFFF" stroked="f">
                <v:path arrowok="t"/>
                <v:fill/>
              </v:shape>
              <v:shape style="position:absolute;left:2907;top:2628;width:211;height:345" coordorigin="2907,2628" coordsize="211,345" path="m3100,2672l3021,2672,3029,2676,3040,2689,3043,2701,3043,2724,3042,2731,3011,2771,2981,2771,2981,2816,3014,2816,3021,2817,3048,2885,3048,2888,3019,2929,3105,2929,3111,2918,3114,2904,3117,2886,3118,2864,3115,2846,3108,2827,3096,2807,3079,2797,3057,2790,3068,2786,3108,2724,3108,2696,3103,2676,3100,2672e" filled="t" fillcolor="#FFFFFF" stroked="f">
                <v:path arrowok="t"/>
                <v:fill/>
              </v:shape>
              <v:shape style="position:absolute;left:2907;top:2628;width:211;height:345" coordorigin="2907,2628" coordsize="211,345" path="m2997,2628l2926,2666,2911,2728,2975,2728,2975,2720,2975,2712,3002,2672,3100,2672,3093,2659,3078,2644,3064,2637,3047,2632,3025,2629,2997,2628e" filled="t" fillcolor="#FFFFFF" stroked="f">
                <v:path arrowok="t"/>
                <v:fill/>
              </v:shape>
            </v:group>
            <v:group style="position:absolute;left:3134;top:2627;width:184;height:340" coordorigin="3134,2627" coordsize="184,340">
              <v:shape style="position:absolute;left:3134;top:2627;width:184;height:340" coordorigin="3134,2627" coordsize="184,340" path="m3318,2897l3255,2897,3255,2967,3318,2967,3318,2897e" filled="t" fillcolor="#FFFFFF" stroked="f">
                <v:path arrowok="t"/>
                <v:fill/>
              </v:shape>
              <v:shape style="position:absolute;left:3134;top:2627;width:184;height:340" coordorigin="3134,2627" coordsize="184,340" path="m3318,2627l3247,2627,3134,2840,3134,2897,3351,2897,3351,2843,3188,2843,3254,2714,3318,2714,3318,2627e" filled="t" fillcolor="#FFFFFF" stroked="f">
                <v:path arrowok="t"/>
                <v:fill/>
              </v:shape>
              <v:shape style="position:absolute;left:3134;top:2627;width:184;height:340" coordorigin="3134,2627" coordsize="184,340" path="m3318,2714l3255,2714,3255,2843,3318,2843,3318,2714e" filled="t" fillcolor="#FFFFFF" stroked="f">
                <v:path arrowok="t"/>
                <v:fill/>
              </v:shape>
            </v:group>
            <v:group style="position:absolute;left:3384;top:2892;width:63;height:75" coordorigin="3384,2892" coordsize="63,75">
              <v:shape style="position:absolute;left:3384;top:2892;width:63;height:75" coordorigin="3384,2892" coordsize="63,75" path="m3384,2930l3447,2930e" filled="f" stroked="t" strokeweight="3.844pt" strokecolor="#FFFFFF">
                <v:path arrowok="t"/>
              </v:shape>
            </v:group>
            <v:group style="position:absolute;left:3482;top:2627;width:213;height:345" coordorigin="3482,2627" coordsize="213,345">
              <v:shape style="position:absolute;left:3482;top:2627;width:213;height:345" coordorigin="3482,2627" coordsize="213,345" path="m3580,2627l3512,2658,3487,2719,3482,2798,3482,2824,3483,2842,3491,2905,3539,2965,3600,2972,3619,2969,3638,2962,3657,2951,3670,2936,3674,2929,3581,2929,3575,2927,3565,2921,3561,2916,3558,2908,3556,2900,3551,2831,3551,2770,3555,2705,3580,2672,3676,2672,3670,2661,3657,2646,3639,2636,3624,2631,3605,2628,3580,2627e" filled="t" fillcolor="#FFFFFF" stroked="f">
                <v:path arrowok="t"/>
                <v:fill/>
              </v:shape>
              <v:shape style="position:absolute;left:3482;top:2627;width:213;height:345" coordorigin="3482,2627" coordsize="213,345" path="m3676,2672l3596,2672,3602,2674,3611,2680,3625,2755,3625,2831,3625,2852,3615,2913,3596,2929,3674,2929,3692,2859,3695,2777,3694,2760,3692,2741,3690,2721,3686,2698,3679,2679,3676,2672e" filled="t" fillcolor="#FFFFFF" stroked="f">
                <v:path arrowok="t"/>
                <v:fill/>
              </v:shape>
            </v:group>
            <v:group style="position:absolute;left:3716;top:2619;width:347;height:361" coordorigin="3716,2619" coordsize="347,361">
              <v:shape style="position:absolute;left:3716;top:2619;width:347;height:361" coordorigin="3716,2619" coordsize="347,361" path="m4008,2619l3965,2619,3771,2980,3813,2980,4008,2619e" filled="t" fillcolor="#FFFFFF" stroked="f">
                <v:path arrowok="t"/>
                <v:fill/>
              </v:shape>
              <v:shape style="position:absolute;left:3716;top:2619;width:347;height:361" coordorigin="3716,2619" coordsize="347,361" path="m4007,2790l3977,2790,3965,2792,3923,2843,3920,2884,3921,2904,3946,2964,3977,2972,4007,2972,4058,2937,3982,2937,3976,2933,3974,2921,3972,2904,3971,2903,3971,2884,3971,2860,3972,2850,3976,2831,3982,2827,4058,2827,4055,2821,4045,2805,4038,2800,4019,2792,4007,2790e" filled="t" fillcolor="#FFFFFF" stroked="f">
                <v:path arrowok="t"/>
                <v:fill/>
              </v:shape>
              <v:shape style="position:absolute;left:3716;top:2619;width:347;height:361" coordorigin="3716,2619" coordsize="347,361" path="m4058,2827l4001,2827,4007,2831,4010,2843,4012,2860,4013,2884,4012,2907,4010,2923,4007,2933,4001,2937,4058,2937,4064,2880,4063,2863,4063,2860,4061,2842,4059,2830,4058,2827e" filled="t" fillcolor="#FFFFFF" stroked="f">
                <v:path arrowok="t"/>
                <v:fill/>
              </v:shape>
              <v:shape style="position:absolute;left:3716;top:2619;width:347;height:361" coordorigin="3716,2619" coordsize="347,361" path="m3803,2627l3774,2627,3762,2629,3719,2679,3716,2721,3717,2741,3743,2801,3774,2811,3803,2811,3854,2774,3779,2774,3773,2769,3770,2758,3768,2741,3767,2721,3767,2696,3768,2686,3773,2668,3779,2664,3854,2664,3852,2657,3841,2642,3834,2636,3816,2629,3803,2627e" filled="t" fillcolor="#FFFFFF" stroked="f">
                <v:path arrowok="t"/>
                <v:fill/>
              </v:shape>
              <v:shape style="position:absolute;left:3716;top:2619;width:347;height:361" coordorigin="3716,2619" coordsize="347,361" path="m3854,2664l3798,2664,3804,2668,3807,2680,3809,2696,3809,2721,3808,2744,3806,2760,3804,2769,3798,2774,3854,2774,3860,2717,3860,2700,3860,2696,3857,2679,3856,2667,3854,2664e" filled="t" fillcolor="#FFFFFF" stroked="f">
                <v:path arrowok="t"/>
                <v:fill/>
              </v:shape>
            </v:group>
            <v:group style="position:absolute;left:5151;top:2628;width:209;height:339" coordorigin="5151,2628" coordsize="209,339">
              <v:shape style="position:absolute;left:5151;top:2628;width:209;height:339" coordorigin="5151,2628" coordsize="209,339" path="m5347,2672l5247,2672,5271,2675,5285,2689,5289,2715,5289,2726,5289,2731,5262,2786,5254,2792,5218,2826,5169,2889,5151,2967,5360,2967,5360,2913,5232,2913,5234,2907,5238,2899,5249,2882,5257,2873,5267,2863,5306,2828,5351,2769,5358,2731,5358,2715,5356,2695,5350,2677,5347,2672e" filled="t" fillcolor="#FFFFFF" stroked="f">
                <v:path arrowok="t"/>
                <v:fill/>
              </v:shape>
              <v:shape style="position:absolute;left:5151;top:2628;width:209;height:339" coordorigin="5151,2628" coordsize="209,339" path="m5238,2628l5166,2665,5151,2723,5151,2739,5217,2739,5218,2726,5218,2721,5247,2672,5347,2672,5339,2660,5323,2643,5308,2636,5290,2631,5267,2629,5238,2628e" filled="t" fillcolor="#FFFFFF" stroked="f">
                <v:path arrowok="t"/>
                <v:fill/>
              </v:shape>
            </v:group>
            <v:group style="position:absolute;left:5393;top:2627;width:137;height:340" coordorigin="5393,2627" coordsize="137,340">
              <v:shape style="position:absolute;left:5393;top:2627;width:137;height:340" coordorigin="5393,2627" coordsize="137,340" path="m5529,2627l5478,2628,5473,2646,5461,2661,5441,2675,5422,2680,5399,2682,5393,2682,5393,2727,5460,2727,5460,2967,5529,2967,5529,2627e" filled="t" fillcolor="#FFFFFF" stroked="f">
                <v:path arrowok="t"/>
                <v:fill/>
              </v:shape>
            </v:group>
            <v:group style="position:absolute;left:5629;top:2892;width:63;height:75" coordorigin="5629,2892" coordsize="63,75">
              <v:shape style="position:absolute;left:5629;top:2892;width:63;height:75" coordorigin="5629,2892" coordsize="63,75" path="m5629,2930l5693,2930e" filled="f" stroked="t" strokeweight="3.844pt" strokecolor="#FFFFFF">
                <v:path arrowok="t"/>
              </v:shape>
            </v:group>
            <v:group style="position:absolute;left:5725;top:2627;width:217;height:345" coordorigin="5725,2627" coordsize="217,345">
              <v:shape style="position:absolute;left:5725;top:2627;width:217;height:345" coordorigin="5725,2627" coordsize="217,345" path="m5852,2627l5781,2641,5739,2688,5727,2749,5725,2829,5726,2845,5736,2909,5791,2967,5833,2972,5855,2971,5924,2931,5925,2929,5828,2929,5821,2927,5798,2848,5801,2827,5806,2812,5812,2802,5822,2797,5935,2797,5935,2797,5930,2786,5923,2776,5794,2776,5794,2746,5795,2735,5797,2714,5799,2705,5802,2697,5805,2689,5809,2683,5820,2675,5828,2672,5925,2672,5920,2662,5913,2653,5896,2639,5886,2634,5863,2629,5852,2627e" filled="t" fillcolor="#FFFFFF" stroked="f">
                <v:path arrowok="t"/>
                <v:fill/>
              </v:shape>
              <v:shape style="position:absolute;left:5725;top:2627;width:217;height:345" coordorigin="5725,2627" coordsize="217,345" path="m5935,2797l5849,2797,5859,2802,5868,2819,5872,2837,5873,2861,5873,2874,5844,2929,5925,2929,5932,2915,5938,2896,5941,2874,5942,2849,5941,2829,5938,2810,5935,2797e" filled="t" fillcolor="#FFFFFF" stroked="f">
                <v:path arrowok="t"/>
                <v:fill/>
              </v:shape>
              <v:shape style="position:absolute;left:5725;top:2627;width:217;height:345" coordorigin="5725,2627" coordsize="217,345" path="m5874,2746l5844,2746,5831,2749,5809,2759,5801,2767,5795,2776,5923,2776,5917,2767,5908,2759,5887,2749,5874,2746e" filled="t" fillcolor="#FFFFFF" stroked="f">
                <v:path arrowok="t"/>
                <v:fill/>
              </v:shape>
              <v:shape style="position:absolute;left:5725;top:2627;width:217;height:345" coordorigin="5725,2627" coordsize="217,345" path="m5925,2672l5848,2672,5856,2676,5865,2690,5868,2700,5868,2714,5934,2711,5931,2690,5926,2673,5925,2672e" filled="t" fillcolor="#FFFFFF" stroked="f">
                <v:path arrowok="t"/>
                <v:fill/>
              </v:shape>
            </v:group>
            <v:group style="position:absolute;left:5962;top:2619;width:347;height:361" coordorigin="5962,2619" coordsize="347,361">
              <v:shape style="position:absolute;left:5962;top:2619;width:347;height:361" coordorigin="5962,2619" coordsize="347,361" path="m6254,2619l6211,2619,6016,2980,6059,2980,6254,2619e" filled="t" fillcolor="#FFFFFF" stroked="f">
                <v:path arrowok="t"/>
                <v:fill/>
              </v:shape>
              <v:shape style="position:absolute;left:5962;top:2619;width:347;height:361" coordorigin="5962,2619" coordsize="347,361" path="m6252,2790l6223,2790,6211,2792,6168,2843,6165,2884,6166,2904,6192,2964,6223,2972,6252,2972,6303,2937,6228,2937,6222,2933,6219,2921,6217,2904,6217,2903,6216,2884,6216,2860,6217,2850,6222,2831,6228,2827,6303,2827,6301,2821,6290,2805,6283,2800,6265,2792,6252,2790e" filled="t" fillcolor="#FFFFFF" stroked="f">
                <v:path arrowok="t"/>
                <v:fill/>
              </v:shape>
              <v:shape style="position:absolute;left:5962;top:2619;width:347;height:361" coordorigin="5962,2619" coordsize="347,361" path="m6303,2827l6247,2827,6253,2831,6256,2843,6258,2860,6258,2884,6257,2907,6255,2923,6253,2933,6247,2937,6303,2937,6309,2880,6309,2863,6309,2860,6306,2842,6305,2830,6303,2827e" filled="t" fillcolor="#FFFFFF" stroked="f">
                <v:path arrowok="t"/>
                <v:fill/>
              </v:shape>
              <v:shape style="position:absolute;left:5962;top:2619;width:347;height:361" coordorigin="5962,2619" coordsize="347,361" path="m6049,2627l6019,2627,6007,2629,5965,2679,5962,2721,5963,2741,5988,2801,6019,2811,6049,2811,6100,2774,6024,2774,6018,2769,6016,2758,6013,2741,6013,2721,6013,2696,6014,2686,6018,2668,6024,2664,6100,2664,6097,2657,6087,2642,6080,2636,6061,2629,6049,2627e" filled="t" fillcolor="#FFFFFF" stroked="f">
                <v:path arrowok="t"/>
                <v:fill/>
              </v:shape>
              <v:shape style="position:absolute;left:5962;top:2619;width:347;height:361" coordorigin="5962,2619" coordsize="347,361" path="m6100,2664l6043,2664,6049,2668,6052,2680,6054,2696,6055,2721,6054,2744,6052,2760,6049,2769,6043,2774,6100,2774,6106,2717,6105,2700,6105,2696,6103,2679,6101,2667,6100,2664e" filled="t" fillcolor="#FFFFFF" stroked="f">
                <v:path arrowok="t"/>
                <v:fill/>
              </v:shape>
            </v:group>
            <v:group style="position:absolute;left:7849;top:2627;width:184;height:340" coordorigin="7849,2627" coordsize="184,340">
              <v:shape style="position:absolute;left:7849;top:2627;width:184;height:340" coordorigin="7849,2627" coordsize="184,340" path="m8033,2897l7970,2897,7970,2967,8033,2967,8033,2897e" filled="t" fillcolor="#FFFFFF" stroked="f">
                <v:path arrowok="t"/>
                <v:fill/>
              </v:shape>
              <v:shape style="position:absolute;left:7849;top:2627;width:184;height:340" coordorigin="7849,2627" coordsize="184,340" path="m8033,2627l7962,2627,7849,2840,7849,2897,8066,2897,8066,2843,7903,2843,7969,2714,8033,2714,8033,2627e" filled="t" fillcolor="#FFFFFF" stroked="f">
                <v:path arrowok="t"/>
                <v:fill/>
              </v:shape>
              <v:shape style="position:absolute;left:7849;top:2627;width:184;height:340" coordorigin="7849,2627" coordsize="184,340" path="m8033,2714l7970,2714,7970,2843,8033,2843,8033,2714e" filled="t" fillcolor="#FFFFFF" stroked="f">
                <v:path arrowok="t"/>
                <v:fill/>
              </v:shape>
            </v:group>
            <v:group style="position:absolute;left:8079;top:2627;width:184;height:340" coordorigin="8079,2627" coordsize="184,340">
              <v:shape style="position:absolute;left:8079;top:2627;width:184;height:340" coordorigin="8079,2627" coordsize="184,340" path="m8264,2897l8200,2897,8200,2967,8264,2967,8264,2897e" filled="t" fillcolor="#FFFFFF" stroked="f">
                <v:path arrowok="t"/>
                <v:fill/>
              </v:shape>
              <v:shape style="position:absolute;left:8079;top:2627;width:184;height:340" coordorigin="8079,2627" coordsize="184,340" path="m8264,2627l8192,2627,8079,2840,8079,2897,8296,2897,8296,2843,8133,2843,8199,2714,8264,2714,8264,2627e" filled="t" fillcolor="#FFFFFF" stroked="f">
                <v:path arrowok="t"/>
                <v:fill/>
              </v:shape>
              <v:shape style="position:absolute;left:8079;top:2627;width:184;height:340" coordorigin="8079,2627" coordsize="184,340" path="m8264,2714l8200,2714,8200,2843,8264,2843,8264,2714e" filled="t" fillcolor="#FFFFFF" stroked="f">
                <v:path arrowok="t"/>
                <v:fill/>
              </v:shape>
            </v:group>
            <v:group style="position:absolute;left:8329;top:2892;width:63;height:75" coordorigin="8329,2892" coordsize="63,75">
              <v:shape style="position:absolute;left:8329;top:2892;width:63;height:75" coordorigin="8329,2892" coordsize="63,75" path="m8329,2930l8392,2930e" filled="f" stroked="t" strokeweight="3.844pt" strokecolor="#FFFFFF">
                <v:path arrowok="t"/>
              </v:shape>
            </v:group>
            <v:group style="position:absolute;left:8438;top:2627;width:137;height:340" coordorigin="8438,2627" coordsize="137,340">
              <v:shape style="position:absolute;left:8438;top:2627;width:137;height:340" coordorigin="8438,2627" coordsize="137,340" path="m8575,2627l8524,2628,8518,2646,8506,2661,8486,2675,8467,2680,8444,2682,8438,2682,8438,2727,8506,2727,8506,2967,8575,2967,8575,2627e" filled="t" fillcolor="#FFFFFF" stroked="f">
                <v:path arrowok="t"/>
                <v:fill/>
              </v:shape>
            </v:group>
            <v:group style="position:absolute;left:8662;top:2619;width:347;height:361" coordorigin="8662,2619" coordsize="347,361">
              <v:shape style="position:absolute;left:8662;top:2619;width:347;height:361" coordorigin="8662,2619" coordsize="347,361" path="m8953,2619l8911,2619,8716,2980,8758,2980,8953,2619e" filled="t" fillcolor="#FFFFFF" stroked="f">
                <v:path arrowok="t"/>
                <v:fill/>
              </v:shape>
              <v:shape style="position:absolute;left:8662;top:2619;width:347;height:361" coordorigin="8662,2619" coordsize="347,361" path="m8952,2790l8922,2790,8910,2792,8868,2843,8865,2884,8866,2904,8891,2964,8922,2972,8952,2972,9003,2937,8927,2937,8921,2933,8919,2921,8917,2904,8917,2903,8916,2884,8916,2860,8917,2850,8921,2831,8927,2827,9003,2827,9001,2821,8990,2805,8983,2800,8964,2792,8952,2790e" filled="t" fillcolor="#FFFFFF" stroked="f">
                <v:path arrowok="t"/>
                <v:fill/>
              </v:shape>
              <v:shape style="position:absolute;left:8662;top:2619;width:347;height:361" coordorigin="8662,2619" coordsize="347,361" path="m9003,2827l8947,2827,8953,2831,8955,2843,8957,2860,8958,2884,8957,2907,8955,2923,8953,2933,8947,2937,9003,2937,9009,2880,9008,2863,9008,2860,9006,2842,9004,2830,9003,2827e" filled="t" fillcolor="#FFFFFF" stroked="f">
                <v:path arrowok="t"/>
                <v:fill/>
              </v:shape>
              <v:shape style="position:absolute;left:8662;top:2619;width:347;height:361" coordorigin="8662,2619" coordsize="347,361" path="m8749,2627l8719,2627,8707,2629,8664,2679,8662,2721,8662,2741,8688,2801,8719,2811,8749,2811,8799,2774,8724,2774,8718,2769,8715,2758,8713,2741,8713,2721,8713,2696,8714,2686,8718,2668,8724,2664,8799,2664,8797,2657,8787,2642,8779,2636,8761,2629,8749,2627e" filled="t" fillcolor="#FFFFFF" stroked="f">
                <v:path arrowok="t"/>
                <v:fill/>
              </v:shape>
              <v:shape style="position:absolute;left:8662;top:2619;width:347;height:361" coordorigin="8662,2619" coordsize="347,361" path="m8799,2664l8743,2664,8749,2668,8752,2680,8754,2696,8755,2721,8754,2744,8751,2760,8749,2769,8743,2774,8799,2774,8805,2717,8805,2700,8805,2696,8803,2679,8801,2667,8799,2664e" filled="t" fillcolor="#FFFFFF" stroked="f">
                <v:path arrowok="t"/>
                <v:fill/>
              </v:shape>
            </v:group>
            <v:group style="position:absolute;left:4029;top:3651;width:142;height:230" coordorigin="4029,3651" coordsize="142,230">
              <v:shape style="position:absolute;left:4029;top:3651;width:142;height:230" coordorigin="4029,3651" coordsize="142,230" path="m4114,3651l4051,3668,4031,3728,4029,3785,4030,3806,4050,3866,4087,3881,4104,3881,4124,3878,4142,3870,4153,3858,4156,3852,4095,3852,4091,3851,4076,3817,4076,3808,4075,3803,4076,3731,4077,3711,4095,3681,4160,3681,4151,3667,4144,3661,4126,3653,4114,3651e" filled="t" fillcolor="#000000" stroked="f">
                <v:path arrowok="t"/>
                <v:fill/>
              </v:shape>
              <v:shape style="position:absolute;left:4029;top:3651;width:142;height:230" coordorigin="4029,3651" coordsize="142,230" path="m4160,3681l4105,3681,4109,3682,4116,3686,4125,3796,4125,3803,4105,3852,4156,3852,4171,3793,4171,3749,4170,3728,4168,3710,4166,3696,4162,3685,4160,3681e" filled="t" fillcolor="#000000" stroked="f">
                <v:path arrowok="t"/>
                <v:fill/>
              </v:shape>
            </v:group>
            <v:group style="position:absolute;left:4194;top:3828;width:42;height:50" coordorigin="4194,3828" coordsize="42,50">
              <v:shape style="position:absolute;left:4194;top:3828;width:42;height:50" coordorigin="4194,3828" coordsize="42,50" path="m4194,3853l4237,3853e" filled="f" stroked="t" strokeweight="2.596pt" strokecolor="#000000">
                <v:path arrowok="t"/>
              </v:shape>
            </v:group>
            <v:group style="position:absolute;left:4260;top:3651;width:141;height:230" coordorigin="4260,3651" coordsize="141,230">
              <v:shape style="position:absolute;left:4260;top:3651;width:141;height:230" coordorigin="4260,3651" coordsize="141,230" path="m4304,3812l4260,3812,4260,3816,4285,3871,4326,3881,4342,3881,4393,3852,4320,3852,4313,3849,4306,3835,4305,3825,4305,3821,4304,3812e" filled="t" fillcolor="#000000" stroked="f">
                <v:path arrowok="t"/>
                <v:fill/>
              </v:shape>
              <v:shape style="position:absolute;left:4260;top:3651;width:141;height:230" coordorigin="4260,3651" coordsize="141,230" path="m4388,3681l4337,3681,4342,3684,4349,3693,4351,3700,4351,3716,4351,3720,4350,3725,4349,3729,4330,3747,4310,3747,4310,3777,4332,3777,4337,3778,4344,3782,4347,3785,4350,3789,4352,3793,4353,3797,4355,3806,4355,3811,4355,3821,4335,3852,4393,3852,4396,3845,4400,3829,4401,3821,4401,3799,4398,3787,4386,3768,4375,3762,4361,3760,4361,3759,4394,3693,4388,3681e" filled="t" fillcolor="#000000" stroked="f">
                <v:path arrowok="t"/>
                <v:fill/>
              </v:shape>
              <v:shape style="position:absolute;left:4260;top:3651;width:141;height:230" coordorigin="4260,3651" coordsize="141,230" path="m4327,3651l4273,3677,4263,3718,4306,3718,4306,3713,4306,3708,4324,3681,4388,3681,4386,3676,4369,3659,4351,3653,4327,3651e" filled="t" fillcolor="#000000" stroked="f">
                <v:path arrowok="t"/>
                <v:fill/>
              </v:shape>
            </v:group>
            <v:group style="position:absolute;left:4416;top:3646;width:232;height:241" coordorigin="4416,3646" coordsize="232,241">
              <v:shape style="position:absolute;left:4416;top:3646;width:232;height:241" coordorigin="4416,3646" coordsize="232,241" path="m4611,3646l4582,3646,4452,3887,4481,3887,4611,3646e" filled="t" fillcolor="#000000" stroked="f">
                <v:path arrowok="t"/>
                <v:fill/>
              </v:shape>
              <v:shape style="position:absolute;left:4416;top:3646;width:232;height:241" coordorigin="4416,3646" coordsize="232,241" path="m4610,3760l4590,3760,4582,3761,4552,3833,4552,3841,4590,3881,4610,3881,4618,3880,4630,3876,4635,3872,4639,3867,4642,3862,4644,3858,4593,3858,4589,3855,4586,3842,4586,3833,4586,3808,4586,3800,4589,3787,4593,3784,4644,3784,4642,3780,4635,3770,4630,3766,4618,3761,4610,3760e" filled="t" fillcolor="#000000" stroked="f">
                <v:path arrowok="t"/>
                <v:fill/>
              </v:shape>
              <v:shape style="position:absolute;left:4416;top:3646;width:232;height:241" coordorigin="4416,3646" coordsize="232,241" path="m4644,3784l4606,3784,4610,3787,4613,3800,4614,3808,4614,3833,4613,3842,4610,3855,4606,3858,4644,3858,4645,3856,4647,3841,4648,3833,4648,3808,4647,3802,4645,3787,4644,3784e" filled="t" fillcolor="#000000" stroked="f">
                <v:path arrowok="t"/>
                <v:fill/>
              </v:shape>
              <v:shape style="position:absolute;left:4416;top:3646;width:232;height:241" coordorigin="4416,3646" coordsize="232,241" path="m4474,3651l4454,3651,4446,3653,4416,3724,4417,3732,4454,3774,4474,3774,4482,3772,4488,3770,4495,3767,4499,3764,4506,3753,4508,3749,4458,3749,4454,3746,4451,3733,4450,3724,4450,3700,4451,3691,4454,3679,4458,3676,4508,3676,4506,3671,4499,3661,4495,3657,4482,3653,4474,3651e" filled="t" fillcolor="#000000" stroked="f">
                <v:path arrowok="t"/>
                <v:fill/>
              </v:shape>
              <v:shape style="position:absolute;left:4416;top:3646;width:232;height:241" coordorigin="4416,3646" coordsize="232,241" path="m4508,3676l4470,3676,4474,3679,4477,3691,4478,3700,4478,3724,4477,3733,4474,3746,4470,3749,4508,3749,4509,3747,4510,3739,4511,3732,4512,3724,4512,3700,4511,3693,4510,3686,4509,3678,4508,3676e" filled="t" fillcolor="#000000" stroked="f">
                <v:path arrowok="t"/>
                <v:fill/>
              </v:shape>
            </v:group>
            <v:group style="position:absolute;left:3924;top:3966;width:93;height:114" coordorigin="3924,3966" coordsize="93,114">
              <v:shape style="position:absolute;left:3924;top:3966;width:93;height:114" coordorigin="3924,3966" coordsize="93,114" path="m3945,3966l3924,3966,3924,4081,3943,4081,3943,3997,3964,3997,3945,3966e" filled="t" fillcolor="#F26522" stroked="f">
                <v:path arrowok="t"/>
                <v:fill/>
              </v:shape>
              <v:shape style="position:absolute;left:3924;top:3966;width:93;height:114" coordorigin="3924,3966" coordsize="93,114" path="m3964,3997l3943,3997,3995,4081,4017,4081,4017,4051,3997,4051,3964,3997e" filled="t" fillcolor="#F26522" stroked="f">
                <v:path arrowok="t"/>
                <v:fill/>
              </v:shape>
              <v:shape style="position:absolute;left:3924;top:3966;width:93;height:114" coordorigin="3924,3966" coordsize="93,114" path="m4017,3966l3998,3966,3998,4051,4017,4051,4017,3966e" filled="t" fillcolor="#F26522" stroked="f">
                <v:path arrowok="t"/>
                <v:fill/>
              </v:shape>
            </v:group>
            <v:group style="position:absolute;left:4034;top:3996;width:83;height:87" coordorigin="4034,3996" coordsize="83,87">
              <v:shape style="position:absolute;left:4034;top:3996;width:83;height:87" coordorigin="4034,3996" coordsize="83,87" path="m4082,3996l4069,3996,4063,3997,4034,4032,4034,4046,4069,4083,4082,4083,4088,4082,4098,4077,4103,4074,4108,4069,4072,4069,4068,4068,4052,4043,4052,4036,4072,4010,4108,4010,4103,4004,4098,4001,4088,3997,4082,3996e" filled="t" fillcolor="#F26522" stroked="f">
                <v:path arrowok="t"/>
                <v:fill/>
              </v:shape>
              <v:shape style="position:absolute;left:4034;top:3996;width:83;height:87" coordorigin="4034,3996" coordsize="83,87" path="m4108,4010l4080,4010,4083,4011,4089,4014,4099,4036,4099,4043,4080,4069,4108,4069,4117,4032,4116,4027,4113,4016,4110,4012,4108,4010e" filled="t" fillcolor="#F26522" stroked="f">
                <v:path arrowok="t"/>
                <v:fill/>
              </v:shape>
            </v:group>
            <v:group style="position:absolute;left:4133;top:3996;width:73;height:85" coordorigin="4133,3996" coordsize="73,85">
              <v:shape style="position:absolute;left:4133;top:3996;width:73;height:85" coordorigin="4133,3996" coordsize="73,85" path="m4150,3998l4133,3998,4133,4081,4151,4081,4151,4029,4151,4026,4166,4010,4150,4010,4150,4010,4150,3998e" filled="t" fillcolor="#F26522" stroked="f">
                <v:path arrowok="t"/>
                <v:fill/>
              </v:shape>
              <v:shape style="position:absolute;left:4133;top:3996;width:73;height:85" coordorigin="4133,3996" coordsize="73,85" path="m4204,4010l4176,4010,4180,4012,4185,4017,4187,4022,4187,4026,4187,4081,4205,4081,4205,4014,4204,4010e" filled="t" fillcolor="#F26522" stroked="f">
                <v:path arrowok="t"/>
                <v:fill/>
              </v:shape>
              <v:shape style="position:absolute;left:4133;top:3996;width:73;height:85" coordorigin="4133,3996" coordsize="73,85" path="m4185,3996l4171,3996,4166,3997,4157,4002,4153,4006,4150,4010,4166,4010,4168,4010,4204,4010,4203,4007,4192,3998,4185,3996e" filled="t" fillcolor="#F26522" stroked="f">
                <v:path arrowok="t"/>
                <v:fill/>
              </v:shape>
            </v:group>
            <v:group style="position:absolute;left:4223;top:4029;width:47;height:17" coordorigin="4223,4029" coordsize="47,17">
              <v:shape style="position:absolute;left:4223;top:4029;width:47;height:17" coordorigin="4223,4029" coordsize="47,17" path="m4223,4037l4269,4037e" filled="f" stroked="t" strokeweight=".964pt" strokecolor="#F26522">
                <v:path arrowok="t"/>
              </v:shape>
            </v:group>
            <v:group style="position:absolute;left:4289;top:3966;width:92;height:114" coordorigin="4289,3966" coordsize="92,114">
              <v:shape style="position:absolute;left:4289;top:3966;width:92;height:114" coordorigin="4289,3966" coordsize="92,114" path="m4309,3966l4289,3966,4289,4081,4309,4081,4309,4029,4381,4029,4381,4012,4309,4012,4309,3966e" filled="t" fillcolor="#F26522" stroked="f">
                <v:path arrowok="t"/>
                <v:fill/>
              </v:shape>
              <v:shape style="position:absolute;left:4289;top:3966;width:92;height:114" coordorigin="4289,3966" coordsize="92,114" path="m4381,4029l4361,4029,4361,4081,4381,4081,4381,4029e" filled="t" fillcolor="#F26522" stroked="f">
                <v:path arrowok="t"/>
                <v:fill/>
              </v:shape>
              <v:shape style="position:absolute;left:4289;top:3966;width:92;height:114" coordorigin="4289,3966" coordsize="92,114" path="m4381,3966l4361,3966,4361,4012,4381,4012,4381,3966e" filled="t" fillcolor="#F26522" stroked="f">
                <v:path arrowok="t"/>
                <v:fill/>
              </v:shape>
            </v:group>
            <v:group style="position:absolute;left:4404;top:3966;width:119;height:114" coordorigin="4404,3966" coordsize="119,114">
              <v:shape style="position:absolute;left:4404;top:3966;width:119;height:114" coordorigin="4404,3966" coordsize="119,114" path="m4433,3966l4404,3966,4404,4081,4423,4081,4423,3993,4442,3993,4433,3966e" filled="t" fillcolor="#F26522" stroked="f">
                <v:path arrowok="t"/>
                <v:fill/>
              </v:shape>
              <v:shape style="position:absolute;left:4404;top:3966;width:119;height:114" coordorigin="4404,3966" coordsize="119,114" path="m4442,3993l4424,3993,4455,4081,4472,4081,4481,4056,4464,4056,4442,3993e" filled="t" fillcolor="#F26522" stroked="f">
                <v:path arrowok="t"/>
                <v:fill/>
              </v:shape>
              <v:shape style="position:absolute;left:4404;top:3966;width:119;height:114" coordorigin="4404,3966" coordsize="119,114" path="m4523,3993l4504,3993,4504,4081,4523,4081,4523,3993e" filled="t" fillcolor="#F26522" stroked="f">
                <v:path arrowok="t"/>
                <v:fill/>
              </v:shape>
              <v:shape style="position:absolute;left:4404;top:3966;width:119;height:114" coordorigin="4404,3966" coordsize="119,114" path="m4523,3966l4495,3966,4464,4056,4481,4056,4504,3993,4523,3993,4523,3966e" filled="t" fillcolor="#F26522" stroked="f">
                <v:path arrowok="t"/>
                <v:fill/>
              </v:shape>
            </v:group>
            <v:group style="position:absolute;left:4541;top:3964;width:109;height:120" coordorigin="4541,3964" coordsize="109,120">
              <v:shape style="position:absolute;left:4541;top:3964;width:109;height:120" coordorigin="4541,3964" coordsize="109,120" path="m4604,3964l4587,3964,4579,3965,4541,4015,4541,4032,4579,4082,4587,4083,4604,4083,4612,4082,4625,4076,4631,4071,4635,4067,4590,4067,4584,4066,4561,4029,4561,4018,4590,3980,4635,3980,4631,3976,4625,3972,4612,3965,4604,3964e" filled="t" fillcolor="#F26522" stroked="f">
                <v:path arrowok="t"/>
                <v:fill/>
              </v:shape>
              <v:shape style="position:absolute;left:4541;top:3964;width:109;height:120" coordorigin="4541,3964" coordsize="109,120" path="m4635,3980l4602,3980,4607,3981,4616,3986,4630,4018,4630,4029,4602,4067,4635,4067,4640,4060,4644,4054,4649,4040,4650,4032,4650,4015,4649,4008,4644,3993,4640,3987,4635,3980e" filled="t" fillcolor="#F26522" stroked="f">
                <v:path arrowok="t"/>
                <v:fill/>
              </v:shape>
            </v:group>
            <v:group style="position:absolute;left:3309;top:3071;width:92;height:114" coordorigin="3309,3071" coordsize="92,114">
              <v:shape style="position:absolute;left:3309;top:3071;width:92;height:114" coordorigin="3309,3071" coordsize="92,114" path="m3329,3071l3309,3071,3309,3185,3329,3185,3329,3134,3401,3134,3401,3116,3329,3116,3329,3071e" filled="t" fillcolor="#FFFFFF" stroked="f">
                <v:path arrowok="t"/>
                <v:fill/>
              </v:shape>
              <v:shape style="position:absolute;left:3309;top:3071;width:92;height:114" coordorigin="3309,3071" coordsize="92,114" path="m3401,3134l3381,3134,3381,3185,3401,3185,3401,3134e" filled="t" fillcolor="#FFFFFF" stroked="f">
                <v:path arrowok="t"/>
                <v:fill/>
              </v:shape>
              <v:shape style="position:absolute;left:3309;top:3071;width:92;height:114" coordorigin="3309,3071" coordsize="92,114" path="m3401,3071l3381,3071,3381,3116,3401,3116,3401,3071e" filled="t" fillcolor="#FFFFFF" stroked="f">
                <v:path arrowok="t"/>
                <v:fill/>
              </v:shape>
            </v:group>
            <v:group style="position:absolute;left:3425;top:3071;width:119;height:114" coordorigin="3425,3071" coordsize="119,114">
              <v:shape style="position:absolute;left:3425;top:3071;width:119;height:114" coordorigin="3425,3071" coordsize="119,114" path="m3453,3071l3425,3071,3425,3185,3444,3185,3444,3097,3462,3097,3453,3071e" filled="t" fillcolor="#FFFFFF" stroked="f">
                <v:path arrowok="t"/>
                <v:fill/>
              </v:shape>
              <v:shape style="position:absolute;left:3425;top:3071;width:119;height:114" coordorigin="3425,3071" coordsize="119,114" path="m3462,3097l3444,3097,3476,3185,3492,3185,3501,3160,3484,3160,3462,3097e" filled="t" fillcolor="#FFFFFF" stroked="f">
                <v:path arrowok="t"/>
                <v:fill/>
              </v:shape>
              <v:shape style="position:absolute;left:3425;top:3071;width:119;height:114" coordorigin="3425,3071" coordsize="119,114" path="m3543,3097l3524,3097,3524,3185,3543,3185,3543,3097e" filled="t" fillcolor="#FFFFFF" stroked="f">
                <v:path arrowok="t"/>
                <v:fill/>
              </v:shape>
              <v:shape style="position:absolute;left:3425;top:3071;width:119;height:114" coordorigin="3425,3071" coordsize="119,114" path="m3543,3071l3515,3071,3485,3160,3501,3160,3524,3097,3543,3097,3543,3071e" filled="t" fillcolor="#FFFFFF" stroked="f">
                <v:path arrowok="t"/>
                <v:fill/>
              </v:shape>
            </v:group>
            <v:group style="position:absolute;left:3561;top:3068;width:109;height:120" coordorigin="3561,3068" coordsize="109,120">
              <v:shape style="position:absolute;left:3561;top:3068;width:109;height:120" coordorigin="3561,3068" coordsize="109,120" path="m3624,3068l3607,3068,3600,3070,3561,3120,3561,3136,3600,3186,3607,3188,3624,3188,3632,3186,3646,3180,3651,3176,3655,3172,3610,3172,3604,3170,3581,3134,3581,3123,3610,3085,3655,3085,3651,3081,3646,3076,3632,3070,3624,3068e" filled="t" fillcolor="#FFFFFF" stroked="f">
                <v:path arrowok="t"/>
                <v:fill/>
              </v:shape>
              <v:shape style="position:absolute;left:3561;top:3068;width:109;height:120" coordorigin="3561,3068" coordsize="109,120" path="m3655,3085l3622,3085,3627,3086,3636,3091,3651,3123,3651,3134,3622,3172,3655,3172,3661,3165,3664,3159,3669,3144,3671,3136,3671,3120,3669,3112,3664,3098,3661,3092,3655,3085e" filled="t" fillcolor="#FFFFFF" stroked="f">
                <v:path arrowok="t"/>
                <v:fill/>
              </v:shape>
            </v:group>
            <v:group style="position:absolute;left:5554;top:3071;width:92;height:114" coordorigin="5554,3071" coordsize="92,114">
              <v:shape style="position:absolute;left:5554;top:3071;width:92;height:114" coordorigin="5554,3071" coordsize="92,114" path="m5574,3071l5554,3071,5554,3185,5574,3185,5574,3134,5646,3134,5646,3116,5574,3116,5574,3071e" filled="t" fillcolor="#FFFFFF" stroked="f">
                <v:path arrowok="t"/>
                <v:fill/>
              </v:shape>
              <v:shape style="position:absolute;left:5554;top:3071;width:92;height:114" coordorigin="5554,3071" coordsize="92,114" path="m5646,3134l5626,3134,5626,3185,5646,3185,5646,3134e" filled="t" fillcolor="#FFFFFF" stroked="f">
                <v:path arrowok="t"/>
                <v:fill/>
              </v:shape>
              <v:shape style="position:absolute;left:5554;top:3071;width:92;height:114" coordorigin="5554,3071" coordsize="92,114" path="m5646,3071l5626,3071,5626,3116,5646,3116,5646,3071e" filled="t" fillcolor="#FFFFFF" stroked="f">
                <v:path arrowok="t"/>
                <v:fill/>
              </v:shape>
            </v:group>
            <v:group style="position:absolute;left:5670;top:3071;width:119;height:114" coordorigin="5670,3071" coordsize="119,114">
              <v:shape style="position:absolute;left:5670;top:3071;width:119;height:114" coordorigin="5670,3071" coordsize="119,114" path="m5698,3071l5670,3071,5670,3185,5689,3185,5689,3097,5707,3097,5698,3071e" filled="t" fillcolor="#FFFFFF" stroked="f">
                <v:path arrowok="t"/>
                <v:fill/>
              </v:shape>
              <v:shape style="position:absolute;left:5670;top:3071;width:119;height:114" coordorigin="5670,3071" coordsize="119,114" path="m5707,3097l5689,3097,5721,3185,5738,3185,5746,3160,5730,3160,5707,3097e" filled="t" fillcolor="#FFFFFF" stroked="f">
                <v:path arrowok="t"/>
                <v:fill/>
              </v:shape>
              <v:shape style="position:absolute;left:5670;top:3071;width:119;height:114" coordorigin="5670,3071" coordsize="119,114" path="m5789,3097l5770,3097,5770,3185,5789,3185,5789,3097e" filled="t" fillcolor="#FFFFFF" stroked="f">
                <v:path arrowok="t"/>
                <v:fill/>
              </v:shape>
              <v:shape style="position:absolute;left:5670;top:3071;width:119;height:114" coordorigin="5670,3071" coordsize="119,114" path="m5789,3071l5761,3071,5730,3160,5746,3160,5769,3097,5789,3097,5789,3071e" filled="t" fillcolor="#FFFFFF" stroked="f">
                <v:path arrowok="t"/>
                <v:fill/>
              </v:shape>
            </v:group>
            <v:group style="position:absolute;left:5807;top:3068;width:109;height:120" coordorigin="5807,3068" coordsize="109,120">
              <v:shape style="position:absolute;left:5807;top:3068;width:109;height:120" coordorigin="5807,3068" coordsize="109,120" path="m5870,3068l5853,3068,5845,3070,5807,3120,5807,3136,5845,3186,5853,3188,5870,3188,5877,3186,5891,3180,5897,3176,5900,3172,5855,3172,5850,3170,5827,3134,5827,3123,5855,3085,5900,3085,5897,3081,5891,3076,5877,3070,5870,3068e" filled="t" fillcolor="#FFFFFF" stroked="f">
                <v:path arrowok="t"/>
                <v:fill/>
              </v:shape>
              <v:shape style="position:absolute;left:5807;top:3068;width:109;height:120" coordorigin="5807,3068" coordsize="109,120" path="m5900,3085l5867,3085,5873,3086,5881,3091,5896,3123,5896,3134,5867,3172,5900,3172,5906,3165,5910,3159,5915,3144,5916,3136,5916,3120,5915,3112,5910,3098,5906,3092,5900,3085e" filled="t" fillcolor="#FFFFFF" stroked="f">
                <v:path arrowok="t"/>
                <v:fill/>
              </v:shape>
            </v:group>
            <v:group style="position:absolute;left:8072;top:3071;width:93;height:114" coordorigin="8072,3071" coordsize="93,114">
              <v:shape style="position:absolute;left:8072;top:3071;width:93;height:114" coordorigin="8072,3071" coordsize="93,114" path="m8093,3071l8072,3071,8072,3185,8091,3185,8091,3101,8111,3101,8093,3071e" filled="t" fillcolor="#FFFFFF" stroked="f">
                <v:path arrowok="t"/>
                <v:fill/>
              </v:shape>
              <v:shape style="position:absolute;left:8072;top:3071;width:93;height:114" coordorigin="8072,3071" coordsize="93,114" path="m8111,3101l8091,3101,8143,3185,8164,3185,8164,3155,8145,3155,8111,3101e" filled="t" fillcolor="#FFFFFF" stroked="f">
                <v:path arrowok="t"/>
                <v:fill/>
              </v:shape>
              <v:shape style="position:absolute;left:8072;top:3071;width:93;height:114" coordorigin="8072,3071" coordsize="93,114" path="m8164,3071l8145,3071,8145,3155,8164,3155,8164,3071e" filled="t" fillcolor="#FFFFFF" stroked="f">
                <v:path arrowok="t"/>
                <v:fill/>
              </v:shape>
            </v:group>
            <v:group style="position:absolute;left:8182;top:3100;width:83;height:87" coordorigin="8182,3100" coordsize="83,87">
              <v:shape style="position:absolute;left:8182;top:3100;width:83;height:87" coordorigin="8182,3100" coordsize="83,87" path="m8230,3100l8217,3100,8211,3101,8182,3137,8182,3151,8217,3188,8230,3188,8236,3186,8246,3182,8250,3179,8256,3173,8219,3173,8216,3172,8200,3147,8200,3140,8219,3115,8256,3115,8250,3109,8246,3106,8236,3101,8230,3100e" filled="t" fillcolor="#FFFFFF" stroked="f">
                <v:path arrowok="t"/>
                <v:fill/>
              </v:shape>
              <v:shape style="position:absolute;left:8182;top:3100;width:83;height:87" coordorigin="8182,3100" coordsize="83,87" path="m8256,3115l8227,3115,8231,3116,8237,3119,8247,3140,8247,3147,8227,3173,8256,3173,8265,3137,8264,3132,8260,3121,8258,3116,8256,3115e" filled="t" fillcolor="#FFFFFF" stroked="f">
                <v:path arrowok="t"/>
                <v:fill/>
              </v:shape>
            </v:group>
            <v:group style="position:absolute;left:8280;top:3100;width:73;height:85" coordorigin="8280,3100" coordsize="73,85">
              <v:shape style="position:absolute;left:8280;top:3100;width:73;height:85" coordorigin="8280,3100" coordsize="73,85" path="m8297,3103l8280,3103,8280,3185,8298,3185,8298,3133,8299,3131,8314,3115,8298,3115,8297,3115,8297,3103e" filled="t" fillcolor="#FFFFFF" stroked="f">
                <v:path arrowok="t"/>
                <v:fill/>
              </v:shape>
              <v:shape style="position:absolute;left:8280;top:3100;width:73;height:85" coordorigin="8280,3100" coordsize="73,85" path="m8351,3115l8324,3115,8328,3116,8333,3122,8334,3127,8334,3131,8335,3185,8353,3185,8353,3119,8351,3115e" filled="t" fillcolor="#FFFFFF" stroked="f">
                <v:path arrowok="t"/>
                <v:fill/>
              </v:shape>
              <v:shape style="position:absolute;left:8280;top:3100;width:73;height:85" coordorigin="8280,3100" coordsize="73,85" path="m8333,3100l8318,3100,8313,3102,8304,3107,8301,3110,8298,3115,8314,3115,8315,3115,8351,3115,8350,3112,8340,3103,8333,3100e" filled="t" fillcolor="#FFFFFF" stroked="f">
                <v:path arrowok="t"/>
                <v:fill/>
              </v:shape>
            </v:group>
            <v:group style="position:absolute;left:8370;top:3133;width:47;height:17" coordorigin="8370,3133" coordsize="47,17">
              <v:shape style="position:absolute;left:8370;top:3133;width:47;height:17" coordorigin="8370,3133" coordsize="47,17" path="m8370,3142l8417,3142e" filled="f" stroked="t" strokeweight=".964pt" strokecolor="#FFFFFF">
                <v:path arrowok="t"/>
              </v:shape>
            </v:group>
            <v:group style="position:absolute;left:8436;top:3071;width:92;height:114" coordorigin="8436,3071" coordsize="92,114">
              <v:shape style="position:absolute;left:8436;top:3071;width:92;height:114" coordorigin="8436,3071" coordsize="92,114" path="m8456,3071l8436,3071,8436,3185,8456,3185,8456,3134,8528,3134,8528,3116,8456,3116,8456,3071e" filled="t" fillcolor="#FFFFFF" stroked="f">
                <v:path arrowok="t"/>
                <v:fill/>
              </v:shape>
              <v:shape style="position:absolute;left:8436;top:3071;width:92;height:114" coordorigin="8436,3071" coordsize="92,114" path="m8528,3134l8508,3134,8508,3185,8528,3185,8528,3134e" filled="t" fillcolor="#FFFFFF" stroked="f">
                <v:path arrowok="t"/>
                <v:fill/>
              </v:shape>
              <v:shape style="position:absolute;left:8436;top:3071;width:92;height:114" coordorigin="8436,3071" coordsize="92,114" path="m8528,3071l8508,3071,8508,3116,8528,3116,8528,3071e" filled="t" fillcolor="#FFFFFF" stroked="f">
                <v:path arrowok="t"/>
                <v:fill/>
              </v:shape>
            </v:group>
            <v:group style="position:absolute;left:8552;top:3071;width:119;height:114" coordorigin="8552,3071" coordsize="119,114">
              <v:shape style="position:absolute;left:8552;top:3071;width:119;height:114" coordorigin="8552,3071" coordsize="119,114" path="m8580,3071l8552,3071,8552,3185,8571,3185,8571,3097,8589,3097,8580,3071e" filled="t" fillcolor="#FFFFFF" stroked="f">
                <v:path arrowok="t"/>
                <v:fill/>
              </v:shape>
              <v:shape style="position:absolute;left:8552;top:3071;width:119;height:114" coordorigin="8552,3071" coordsize="119,114" path="m8589,3097l8571,3097,8603,3185,8620,3185,8628,3160,8612,3160,8589,3097e" filled="t" fillcolor="#FFFFFF" stroked="f">
                <v:path arrowok="t"/>
                <v:fill/>
              </v:shape>
              <v:shape style="position:absolute;left:8552;top:3071;width:119;height:114" coordorigin="8552,3071" coordsize="119,114" path="m8671,3097l8652,3097,8652,3185,8671,3185,8671,3097e" filled="t" fillcolor="#FFFFFF" stroked="f">
                <v:path arrowok="t"/>
                <v:fill/>
              </v:shape>
              <v:shape style="position:absolute;left:8552;top:3071;width:119;height:114" coordorigin="8552,3071" coordsize="119,114" path="m8671,3071l8643,3071,8612,3160,8628,3160,8651,3097,8671,3097,8671,3071e" filled="t" fillcolor="#FFFFFF" stroked="f">
                <v:path arrowok="t"/>
                <v:fill/>
              </v:shape>
            </v:group>
            <v:group style="position:absolute;left:8689;top:3068;width:109;height:120" coordorigin="8689,3068" coordsize="109,120">
              <v:shape style="position:absolute;left:8689;top:3068;width:109;height:120" coordorigin="8689,3068" coordsize="109,120" path="m8752,3068l8735,3068,8727,3070,8689,3120,8689,3136,8727,3186,8735,3188,8752,3188,8759,3186,8773,3180,8779,3176,8782,3172,8737,3172,8732,3170,8709,3134,8709,3123,8737,3085,8782,3085,8779,3081,8773,3076,8759,3070,8752,3068e" filled="t" fillcolor="#FFFFFF" stroked="f">
                <v:path arrowok="t"/>
                <v:fill/>
              </v:shape>
              <v:shape style="position:absolute;left:8689;top:3068;width:109;height:120" coordorigin="8689,3068" coordsize="109,120" path="m8782,3085l8749,3085,8755,3086,8763,3091,8778,3123,8778,3134,8749,3172,8782,3172,8788,3165,8792,3159,8797,3144,8798,3136,8798,3120,8797,3112,8792,3098,8788,3092,8782,3085e" filled="t" fillcolor="#FFFFFF" stroked="f">
                <v:path arrowok="t"/>
                <v:fill/>
              </v:shape>
            </v:group>
            <v:group style="position:absolute;left:4718;top:3496;width:141;height:279" coordorigin="4718,3496" coordsize="141,279">
              <v:shape style="position:absolute;left:4718;top:3496;width:141;height:279" coordorigin="4718,3496" coordsize="141,279" path="m4718,3775l4860,3775,4860,3496e" filled="f" stroked="t" strokeweight=".5pt" strokecolor="#F26522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Adoption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rates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global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payment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contracts</w:t>
      </w:r>
      <w:r>
        <w:rPr>
          <w:rFonts w:ascii="Arial" w:hAnsi="Arial" w:cs="Arial" w:eastAsia="Arial"/>
          <w:sz w:val="12"/>
          <w:szCs w:val="12"/>
          <w:color w:val="717073"/>
          <w:spacing w:val="1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have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been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above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adoption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rates.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Howeve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oportionally</w:t>
      </w:r>
      <w:r>
        <w:rPr>
          <w:rFonts w:ascii="Arial" w:hAnsi="Arial" w:cs="Arial" w:eastAsia="Arial"/>
          <w:sz w:val="12"/>
          <w:szCs w:val="12"/>
          <w:color w:val="717073"/>
          <w:spacing w:val="1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fewer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olled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primary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oviders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</w:rPr>
        <w:t>paid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2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under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such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APMs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2013.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Although</w:t>
      </w:r>
      <w:r>
        <w:rPr>
          <w:rFonts w:ascii="Arial" w:hAnsi="Arial" w:cs="Arial" w:eastAsia="Arial"/>
          <w:sz w:val="12"/>
          <w:szCs w:val="12"/>
          <w:color w:val="717073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APMs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associated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almost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exclusively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HMO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4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</w:rPr>
        <w:t>oducts,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opportunities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expand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APM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adoption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emain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both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HMO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PPO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categories.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5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0" w:after="0" w:line="240" w:lineRule="auto"/>
        <w:ind w:left="110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31.5pt;margin-top:-.022826pt;width:267.808pt;height:.1pt;mso-position-horizontal-relative:page;mso-position-vertical-relative:paragraph;z-index:-3135" coordorigin="630,0" coordsize="5356,2">
            <v:shape style="position:absolute;left:630;top:0;width:5356;height:2" coordorigin="630,0" coordsize="5356,0" path="m630,0l5986,0e" filled="f" stroked="t" strokeweight=".5pt" strokecolor="#005581">
              <v:path arrowok="t"/>
            </v:shape>
          </v:group>
          <w10:wrap type="none"/>
        </w:pic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Sou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ce: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CHIA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(paye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6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-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eported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data);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Catalyst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Payment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A1A1A4"/>
          <w:spacing w:val="0"/>
          <w:w w:val="100"/>
        </w:rPr>
        <w:t>Reform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42" w:after="0" w:line="134" w:lineRule="exact"/>
        <w:ind w:left="11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National</w:t>
      </w:r>
      <w:r>
        <w:rPr>
          <w:rFonts w:ascii="Arial" w:hAnsi="Arial" w:cs="Arial" w:eastAsia="Arial"/>
          <w:sz w:val="12"/>
          <w:szCs w:val="12"/>
          <w:color w:val="A1A1A4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Sco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eca</w:t>
      </w:r>
      <w:r>
        <w:rPr>
          <w:rFonts w:ascii="Arial" w:hAnsi="Arial" w:cs="Arial" w:eastAsia="Arial"/>
          <w:sz w:val="12"/>
          <w:szCs w:val="12"/>
          <w:color w:val="A1A1A4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d</w:t>
      </w:r>
      <w:r>
        <w:rPr>
          <w:rFonts w:ascii="Arial" w:hAnsi="Arial" w:cs="Arial" w:eastAsia="Arial"/>
          <w:sz w:val="12"/>
          <w:szCs w:val="12"/>
          <w:color w:val="A1A1A4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on</w:t>
      </w:r>
      <w:r>
        <w:rPr>
          <w:rFonts w:ascii="Arial" w:hAnsi="Arial" w:cs="Arial" w:eastAsia="Arial"/>
          <w:sz w:val="12"/>
          <w:szCs w:val="12"/>
          <w:color w:val="A1A1A4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Payment</w:t>
      </w:r>
      <w:r>
        <w:rPr>
          <w:rFonts w:ascii="Arial" w:hAnsi="Arial" w:cs="Arial" w:eastAsia="Arial"/>
          <w:sz w:val="12"/>
          <w:szCs w:val="12"/>
          <w:color w:val="A1A1A4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Reform,</w:t>
      </w:r>
      <w:r>
        <w:rPr>
          <w:rFonts w:ascii="Arial" w:hAnsi="Arial" w:cs="Arial" w:eastAsia="Arial"/>
          <w:sz w:val="12"/>
          <w:szCs w:val="12"/>
          <w:color w:val="A1A1A4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A1A1A4"/>
          <w:spacing w:val="0"/>
          <w:w w:val="100"/>
        </w:rPr>
        <w:t>2013.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Mar w:header="0" w:footer="441" w:top="760" w:bottom="640" w:left="520" w:right="520"/>
          <w:pgSz w:w="12240" w:h="15840"/>
        </w:sectPr>
      </w:pPr>
      <w:rPr/>
    </w:p>
    <w:p>
      <w:pPr>
        <w:spacing w:before="17" w:after="0" w:line="240" w:lineRule="auto"/>
        <w:ind w:left="110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/>
        <w:pict>
          <v:group style="position:absolute;margin-left:31.5pt;margin-top:-8.618017pt;width:549pt;height:.1pt;mso-position-horizontal-relative:page;mso-position-vertical-relative:paragraph;z-index:-3139" coordorigin="630,-172" coordsize="10980,2">
            <v:shape style="position:absolute;left:630;top:-172;width:10980;height:2" coordorigin="630,-172" coordsize="10980,0" path="m630,-172l11610,-172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Altern</w:t>
      </w:r>
      <w:r>
        <w:rPr>
          <w:rFonts w:ascii="Arial" w:hAnsi="Arial" w:cs="Arial" w:eastAsia="Arial"/>
          <w:sz w:val="36"/>
          <w:szCs w:val="36"/>
          <w:color w:val="005581"/>
          <w:spacing w:val="2"/>
          <w:w w:val="78"/>
        </w:rPr>
        <w:t>a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tiv</w:t>
      </w:r>
      <w:r>
        <w:rPr>
          <w:rFonts w:ascii="Arial" w:hAnsi="Arial" w:cs="Arial" w:eastAsia="Arial"/>
          <w:sz w:val="36"/>
          <w:szCs w:val="36"/>
          <w:color w:val="005581"/>
          <w:spacing w:val="0"/>
          <w:w w:val="78"/>
        </w:rPr>
        <w:t>e</w:t>
      </w:r>
      <w:r>
        <w:rPr>
          <w:rFonts w:ascii="Arial" w:hAnsi="Arial" w:cs="Arial" w:eastAsia="Arial"/>
          <w:sz w:val="36"/>
          <w:szCs w:val="36"/>
          <w:color w:val="005581"/>
          <w:spacing w:val="14"/>
          <w:w w:val="78"/>
        </w:rPr>
        <w:t> 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4"/>
        </w:rPr>
        <w:t>P</w:t>
      </w:r>
      <w:r>
        <w:rPr>
          <w:rFonts w:ascii="Arial" w:hAnsi="Arial" w:cs="Arial" w:eastAsia="Arial"/>
          <w:sz w:val="36"/>
          <w:szCs w:val="36"/>
          <w:color w:val="005581"/>
          <w:spacing w:val="3"/>
          <w:w w:val="74"/>
        </w:rPr>
        <w:t>a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9"/>
        </w:rPr>
        <w:t>yment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18" w:after="0" w:line="240" w:lineRule="auto"/>
        <w:ind w:left="110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005581"/>
          <w:spacing w:val="1"/>
          <w:w w:val="79"/>
        </w:rPr>
        <w:t>Methodolo</w:t>
      </w:r>
      <w:r>
        <w:rPr>
          <w:rFonts w:ascii="Arial" w:hAnsi="Arial" w:cs="Arial" w:eastAsia="Arial"/>
          <w:sz w:val="36"/>
          <w:szCs w:val="36"/>
          <w:color w:val="005581"/>
          <w:spacing w:val="3"/>
          <w:w w:val="79"/>
        </w:rPr>
        <w:t>g</w: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ies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7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.25pt;margin-top:36.899139pt;width:174.5pt;height:85.22pt;mso-position-horizontal-relative:page;mso-position-vertical-relative:paragraph;z-index:-3133" coordorigin="625,738" coordsize="3490,1704">
            <v:group style="position:absolute;left:630;top:743;width:3480;height:1694" coordorigin="630,743" coordsize="3480,1694">
              <v:shape style="position:absolute;left:630;top:743;width:3480;height:1694" coordorigin="630,743" coordsize="3480,1694" path="m630,2437l4110,2437,4110,743,630,743,630,2437e" filled="t" fillcolor="#D7D4D7" stroked="f">
                <v:path arrowok="t"/>
                <v:fill/>
              </v:shape>
            </v:group>
            <v:group style="position:absolute;left:630;top:743;width:648;height:648" coordorigin="630,743" coordsize="648,648">
              <v:shape style="position:absolute;left:630;top:743;width:648;height:648" coordorigin="630,743" coordsize="648,648" path="m1278,743l630,743,630,1391,1278,743e" filled="t" fillcolor="#005581" stroked="f">
                <v:path arrowok="t"/>
                <v:fill/>
              </v:shape>
            </v:group>
            <v:group style="position:absolute;left:667;top:780;width:276;height:234" coordorigin="667,780" coordsize="276,234">
              <v:shape style="position:absolute;left:667;top:780;width:276;height:234" coordorigin="667,780" coordsize="276,234" path="m776,780l717,793,671,853,667,890,672,913,724,974,766,984,787,982,806,978,822,971,837,961,914,961,893,946,770,946,752,944,709,901,707,877,711,859,727,838,743,825,760,819,776,818,852,818,852,816,838,802,818,790,800,782,776,780e" filled="t" fillcolor="#4F84C4" stroked="f">
                <v:path arrowok="t"/>
                <v:fill/>
              </v:shape>
              <v:shape style="position:absolute;left:667;top:780;width:276;height:234" coordorigin="667,780" coordsize="276,234" path="m852,818l776,818,789,819,799,823,808,830,822,844,831,862,833,886,830,904,822,919,808,933,790,942,770,946,893,946,864,925,871,906,874,887,874,868,869,850,862,832,852,818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approac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controllin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significan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suppor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94" w:lineRule="auto"/>
        <w:ind w:left="560" w:right="205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98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98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98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0</w:t>
      </w:r>
      <w:r>
        <w:rPr>
          <w:rFonts w:ascii="Arial" w:hAnsi="Arial" w:cs="Arial" w:eastAsia="Arial"/>
          <w:sz w:val="20"/>
          <w:szCs w:val="20"/>
          <w:color w:val="005581"/>
          <w:spacing w:val="-4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5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3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2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5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8"/>
        </w:rPr>
        <w:t>Massachusetts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8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healt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h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1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insuranc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18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coverage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307" w:lineRule="auto"/>
        <w:ind w:right="69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adoptio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Alternativ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Methodologie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(APMs)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particularl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global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contracting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indicate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globa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contract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widel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51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Adoptio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globa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contracts-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contract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assume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portio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ris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132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populatio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hav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adoptio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rates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52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proportionall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fewe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15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enrolle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primar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307" w:lineRule="auto"/>
        <w:ind w:right="56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(34%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(35%).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24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Additionall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mainl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used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toda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HMO-type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5"/>
        </w:rPr>
        <w:t>53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3"/>
          <w:w w:val="100"/>
          <w:b/>
          <w:bCs/>
          <w:position w:val="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proportion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resident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only)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HMO-typ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product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decreased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10.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8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percentag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point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13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concurren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slow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continuin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shif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towar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enrollmen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self-insure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14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design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use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muc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les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regularl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than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576" w:space="283"/>
            <w:col w:w="3439" w:space="311"/>
            <w:col w:w="3591"/>
          </w:cols>
        </w:sectPr>
      </w:pPr>
      <w:rPr/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40" w:lineRule="auto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31.5pt;margin-top:-3.944532pt;width:549pt;height:.1pt;mso-position-horizontal-relative:page;mso-position-vertical-relative:paragraph;z-index:-3137" coordorigin="630,-79" coordsize="10980,2">
            <v:shape style="position:absolute;left:630;top:-79;width:10980;height:2" coordorigin="630,-79" coordsize="10980,0" path="m630,-79l11610,-79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Proportion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te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</w:rPr>
        <w:t>l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y</w:t>
      </w:r>
      <w:r>
        <w:rPr>
          <w:rFonts w:ascii="Arial" w:hAnsi="Arial" w:cs="Arial" w:eastAsia="Arial"/>
          <w:sz w:val="40"/>
          <w:szCs w:val="40"/>
          <w:color w:val="005581"/>
          <w:spacing w:val="-11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fewe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2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member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29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wer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enrolle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13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wit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h</w:t>
      </w:r>
      <w:r>
        <w:rPr>
          <w:rFonts w:ascii="Arial" w:hAnsi="Arial" w:cs="Arial" w:eastAsia="Arial"/>
          <w:sz w:val="40"/>
          <w:szCs w:val="40"/>
          <w:color w:val="005581"/>
          <w:spacing w:val="33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prima</w:t>
      </w:r>
      <w:r>
        <w:rPr>
          <w:rFonts w:ascii="Arial" w:hAnsi="Arial" w:cs="Arial" w:eastAsia="Arial"/>
          <w:sz w:val="40"/>
          <w:szCs w:val="40"/>
          <w:color w:val="005581"/>
          <w:spacing w:val="6"/>
          <w:w w:val="79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y</w:t>
      </w:r>
      <w:r>
        <w:rPr>
          <w:rFonts w:ascii="Arial" w:hAnsi="Arial" w:cs="Arial" w:eastAsia="Arial"/>
          <w:sz w:val="40"/>
          <w:szCs w:val="40"/>
          <w:color w:val="005581"/>
          <w:spacing w:val="27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</w:rPr>
        <w:t>car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providers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447" w:lineRule="exact"/>
        <w:ind w:left="290"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/>
        <w:pict>
          <v:group style="position:absolute;margin-left:31.5pt;margin-top:28.860668pt;width:549pt;height:.1pt;mso-position-horizontal-relative:page;mso-position-vertical-relative:paragraph;z-index:-3136" coordorigin="630,577" coordsize="10980,2">
            <v:shape style="position:absolute;left:630;top:577;width:10980;height:2" coordorigin="630,577" coordsize="10980,0" path="m630,577l11610,577e" filled="f" stroked="t" strokeweight="1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pai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unde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r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altern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  <w:position w:val="-2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tiv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8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p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  <w:position w:val="-2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ymen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8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methodolo</w:t>
      </w:r>
      <w:r>
        <w:rPr>
          <w:rFonts w:ascii="Arial" w:hAnsi="Arial" w:cs="Arial" w:eastAsia="Arial"/>
          <w:sz w:val="40"/>
          <w:szCs w:val="40"/>
          <w:color w:val="005581"/>
          <w:spacing w:val="2"/>
          <w:w w:val="79"/>
          <w:position w:val="-2"/>
        </w:rPr>
        <w:t>g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ie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9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n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201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3</w:t>
      </w:r>
      <w:r>
        <w:rPr>
          <w:rFonts w:ascii="Arial" w:hAnsi="Arial" w:cs="Arial" w:eastAsia="Arial"/>
          <w:sz w:val="40"/>
          <w:szCs w:val="40"/>
          <w:color w:val="005581"/>
          <w:spacing w:val="74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tha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n</w:t>
      </w:r>
      <w:r>
        <w:rPr>
          <w:rFonts w:ascii="Arial" w:hAnsi="Arial" w:cs="Arial" w:eastAsia="Arial"/>
          <w:sz w:val="40"/>
          <w:szCs w:val="40"/>
          <w:color w:val="005581"/>
          <w:spacing w:val="12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9"/>
          <w:position w:val="-2"/>
        </w:rPr>
        <w:t>i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9"/>
          <w:position w:val="-2"/>
        </w:rPr>
        <w:t>n</w:t>
      </w:r>
      <w:r>
        <w:rPr>
          <w:rFonts w:ascii="Arial" w:hAnsi="Arial" w:cs="Arial" w:eastAsia="Arial"/>
          <w:sz w:val="40"/>
          <w:szCs w:val="40"/>
          <w:color w:val="005581"/>
          <w:spacing w:val="15"/>
          <w:w w:val="79"/>
          <w:position w:val="-2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100"/>
          <w:position w:val="-2"/>
        </w:rPr>
        <w:t>2012.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45" w:after="0" w:line="240" w:lineRule="auto"/>
        <w:ind w:left="79" w:right="-51"/>
        <w:jc w:val="center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43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Calculation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PCC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Plan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includes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certain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additional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services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that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not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included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198" w:right="-46"/>
        <w:jc w:val="center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calculation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MCO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expenditu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es;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services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ovided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ough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MBHP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calculated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separatel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</w:rPr>
        <w:t>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spacing w:before="87" w:after="0" w:line="307" w:lineRule="auto"/>
        <w:ind w:left="227" w:right="162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group style="position:absolute;margin-left:572.006897pt;margin-top:49.531429pt;width:8.382pt;height:.1pt;mso-position-horizontal-relative:page;mso-position-vertical-relative:paragraph;z-index:-3132" coordorigin="11440,991" coordsize="168,2">
            <v:shape style="position:absolute;left:11440;top:991;width:168;height:2" coordorigin="11440,991" coordsize="168,0" path="m11440,991l11608,991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44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17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Medicaid</w:t>
      </w:r>
      <w:r>
        <w:rPr>
          <w:rFonts w:ascii="Arial" w:hAnsi="Arial" w:cs="Arial" w:eastAsia="Arial"/>
          <w:sz w:val="12"/>
          <w:szCs w:val="12"/>
          <w:color w:val="717073"/>
          <w:spacing w:val="16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Policy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Institute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(April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MassHealth: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Basics-</w:t>
      </w:r>
      <w:r>
        <w:rPr>
          <w:rFonts w:ascii="Arial" w:hAnsi="Arial" w:cs="Arial" w:eastAsia="Arial"/>
          <w:sz w:val="12"/>
          <w:szCs w:val="12"/>
          <w:color w:val="717073"/>
          <w:spacing w:val="13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Facts,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93"/>
          <w:position w:val="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3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ends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3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National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3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Content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3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[PowerPoint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8"/>
          <w:w w:val="93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slides].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5"/>
          <w:w w:val="93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Retrieved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6"/>
          <w:w w:val="93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93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93"/>
          <w:position w:val="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4"/>
          <w:w w:val="93"/>
          <w:position w:val="0"/>
        </w:rPr>
        <w:t> </w:t>
      </w:r>
      <w:hyperlink r:id="rId146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4"/>
            <w:position w:val="0"/>
          </w:rPr>
          <w:t>http://bluec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94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4"/>
            <w:position w:val="0"/>
          </w:rPr>
          <w:t>ossmafoundation.o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3"/>
            <w:w w:val="94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4"/>
            <w:position w:val="0"/>
          </w:rPr>
          <w:t>g/publication/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94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  <w:position w:val="0"/>
        </w:rPr>
        <w:t>updated-masshealth-basics-facts-t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6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6"/>
          <w:position w:val="0"/>
        </w:rPr>
        <w:t>ends-and-national-context</w:t>
      </w:r>
      <w:r>
        <w:rPr>
          <w:rFonts w:ascii="Arial" w:hAnsi="Arial" w:cs="Arial" w:eastAsia="Arial"/>
          <w:sz w:val="12"/>
          <w:szCs w:val="12"/>
          <w:color w:val="717073"/>
          <w:spacing w:val="19"/>
          <w:w w:val="96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27,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5" w:after="0" w:line="312" w:lineRule="auto"/>
        <w:ind w:left="117" w:right="84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45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These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ograms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include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disabilities,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members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over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age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65,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those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with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special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needs.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1" w:after="0" w:line="301" w:lineRule="auto"/>
        <w:ind w:left="117" w:right="398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46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Schumock,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  <w:position w:val="0"/>
        </w:rPr>
        <w:t>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.,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Li,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C.,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Suda,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K.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J.,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Matusiak,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L.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M.,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Hunkle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1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R.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J.,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  <w:position w:val="0"/>
        </w:rPr>
        <w:t>V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ermeulen,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L.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C.,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&amp;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Hoffman,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J.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(2014).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National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ends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escription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drug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expenditu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ojections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1" w:after="0" w:line="240" w:lineRule="auto"/>
        <w:ind w:left="117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2014.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American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Jou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3"/>
          <w:w w:val="10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nal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Health-System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Pharmac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9"/>
          <w:w w:val="100"/>
        </w:rPr>
        <w:t>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71(6),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482-499.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463" w:space="271"/>
            <w:col w:w="5466"/>
          </w:cols>
        </w:sectPr>
      </w:pPr>
      <w:rPr/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560" w:right="-20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/>
        <w:pict>
          <v:group style="position:absolute;margin-left:406.5pt;margin-top:-17.608463pt;width:174pt;height:.1pt;mso-position-horizontal-relative:page;mso-position-vertical-relative:paragraph;z-index:-3129" coordorigin="8130,-352" coordsize="3480,2">
            <v:shape style="position:absolute;left:8130;top:-352;width:3480;height:2" coordorigin="8130,-352" coordsize="3480,0" path="m8130,-352l11610,-352e" filled="f" stroked="t" strokeweight="1pt" strokecolor="#005581">
              <v:path arrowok="t"/>
            </v:shape>
          </v:group>
          <w10:wrap type="none"/>
        </w:pic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Se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2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95"/>
          <w:b/>
          <w:bCs/>
        </w:rPr>
        <w:t>Supplemen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95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005581"/>
          <w:spacing w:val="2"/>
          <w:w w:val="95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005581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color w:val="005581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color w:val="005581"/>
          <w:spacing w:val="-12"/>
          <w:w w:val="100"/>
          <w:b/>
          <w:bCs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for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55" w:after="0" w:line="294" w:lineRule="auto"/>
        <w:ind w:left="560" w:right="7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detaile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5"/>
        </w:rPr>
        <w:t>d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informatio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5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describing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adoptio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5"/>
        </w:rPr>
        <w:t>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o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100"/>
        </w:rPr>
        <w:t>f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-11"/>
          <w:w w:val="100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alte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4"/>
          <w:w w:val="100"/>
        </w:rPr>
        <w:t>r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native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1" w:after="0" w:line="240" w:lineRule="auto"/>
        <w:ind w:left="560" w:right="-20"/>
        <w:jc w:val="left"/>
        <w:rPr>
          <w:rFonts w:ascii="Helvetica Neue Medium" w:hAnsi="Helvetica Neue Medium" w:cs="Helvetica Neue Medium" w:eastAsia="Helvetica Neue Medium"/>
          <w:sz w:val="20"/>
          <w:szCs w:val="20"/>
        </w:rPr>
      </w:pPr>
      <w:rPr/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paymen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0"/>
          <w:w w:val="95"/>
        </w:rPr>
        <w:t>t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95"/>
        </w:rPr>
        <w:t> 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FFFFFF"/>
          <w:spacing w:val="1"/>
          <w:w w:val="100"/>
        </w:rPr>
        <w:t>methodologies</w:t>
      </w:r>
      <w:r>
        <w:rPr>
          <w:rFonts w:ascii="Helvetica Neue Medium" w:hAnsi="Helvetica Neue Medium" w:cs="Helvetica Neue Medium" w:eastAsia="Helvetica Neue Medium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306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pt;margin-top:-108.076111pt;width:175pt;height:89.5pt;mso-position-horizontal-relative:page;mso-position-vertical-relative:paragraph;z-index:-3127" coordorigin="620,-2162" coordsize="3500,1790">
            <v:group style="position:absolute;left:630;top:-2152;width:3480;height:1770" coordorigin="630,-2152" coordsize="3480,1770">
              <v:shape style="position:absolute;left:630;top:-2152;width:3480;height:1770" coordorigin="630,-2152" coordsize="3480,1770" path="m630,-382l4110,-382,4110,-2152,630,-2152,630,-382e" filled="t" fillcolor="#D7D4D7" stroked="f">
                <v:path arrowok="t"/>
                <v:fill/>
              </v:shape>
            </v:group>
            <v:group style="position:absolute;left:630;top:-2152;width:648;height:648" coordorigin="630,-2152" coordsize="648,648">
              <v:shape style="position:absolute;left:630;top:-2152;width:648;height:648" coordorigin="630,-2152" coordsize="648,648" path="m1278,-2152l630,-2152,630,-1504,1278,-2152e" filled="t" fillcolor="#005581" stroked="f">
                <v:path arrowok="t"/>
                <v:fill/>
              </v:shape>
            </v:group>
            <v:group style="position:absolute;left:667;top:-2115;width:276;height:234" coordorigin="667,-2115" coordsize="276,234">
              <v:shape style="position:absolute;left:667;top:-2115;width:276;height:234" coordorigin="667,-2115" coordsize="276,234" path="m914,-1933l837,-1933,920,-1880,943,-1913,914,-1933e" filled="t" fillcolor="#4F84C4" stroked="f">
                <v:path arrowok="t"/>
                <v:fill/>
              </v:shape>
              <v:shape style="position:absolute;left:667;top:-2115;width:276;height:234" coordorigin="667,-2115" coordsize="276,234" path="m776,-2115l717,-2102,671,-2042,667,-2004,672,-1982,724,-1921,766,-1911,787,-1912,806,-1916,822,-1924,837,-1933,914,-1933,893,-1949,770,-1949,752,-1951,709,-1994,707,-2017,711,-2036,727,-2056,743,-2069,760,-2076,776,-2077,852,-2077,852,-2078,838,-2092,818,-2105,800,-2113,776,-2115e" filled="t" fillcolor="#4F84C4" stroked="f">
                <v:path arrowok="t"/>
                <v:fill/>
              </v:shape>
              <v:shape style="position:absolute;left:667;top:-2115;width:276;height:234" coordorigin="667,-2115" coordsize="276,234" path="m852,-2077l776,-2077,789,-2075,799,-2071,808,-2065,822,-2050,831,-2032,833,-2009,830,-1990,822,-1975,808,-1961,790,-1952,770,-1949,893,-1949,864,-1970,871,-1988,874,-2007,874,-2026,869,-2045,862,-2062,852,-2077e" filled="t" fillcolor="#4F84C4" stroked="f">
                <v:path arrowok="t"/>
                <v:fill/>
              </v:shape>
            </v:group>
            <v:group style="position:absolute;left:770;top:-1972;width:3199;height:1410" coordorigin="770,-1972" coordsize="3199,1410">
              <v:shape style="position:absolute;left:770;top:-1972;width:3199;height:1410" coordorigin="770,-1972" coordsize="3199,1410" path="m770,-561l3970,-561,3970,-1972,770,-1972,770,-561xe" filled="f" stroked="t" strokeweight=".5pt" strokecolor="#FFFFFF">
                <v:path arrowok="t"/>
              </v:shape>
            </v:group>
            <v:group style="position:absolute;left:630;top:-2152;width:648;height:648" coordorigin="630,-2152" coordsize="648,648">
              <v:shape style="position:absolute;left:630;top:-2152;width:648;height:648" coordorigin="630,-2152" coordsize="648,648" path="m1278,-2152l630,-2152,630,-1504,1278,-2152e" filled="t" fillcolor="#005581" stroked="f">
                <v:path arrowok="t"/>
                <v:fill/>
              </v:shape>
            </v:group>
            <v:group style="position:absolute;left:667;top:-2115;width:276;height:234" coordorigin="667,-2115" coordsize="276,234">
              <v:shape style="position:absolute;left:667;top:-2115;width:276;height:234" coordorigin="667,-2115" coordsize="276,234" path="m914,-1933l837,-1933,920,-1880,943,-1913,914,-1933e" filled="t" fillcolor="#4F84C4" stroked="f">
                <v:path arrowok="t"/>
                <v:fill/>
              </v:shape>
              <v:shape style="position:absolute;left:667;top:-2115;width:276;height:234" coordorigin="667,-2115" coordsize="276,234" path="m776,-2115l717,-2102,671,-2042,667,-2004,672,-1982,724,-1921,766,-1911,787,-1912,806,-1916,822,-1924,837,-1933,914,-1933,893,-1949,770,-1949,752,-1951,709,-1994,707,-2017,711,-2036,727,-2056,743,-2069,760,-2076,776,-2077,852,-2077,852,-2078,838,-2092,818,-2105,800,-2113,776,-2115e" filled="t" fillcolor="#4F84C4" stroked="f">
                <v:path arrowok="t"/>
                <v:fill/>
              </v:shape>
              <v:shape style="position:absolute;left:667;top:-2115;width:276;height:234" coordorigin="667,-2115" coordsize="276,234" path="m852,-2077l776,-2077,789,-2075,799,-2071,808,-2065,822,-2050,831,-2032,833,-2009,830,-1990,822,-1975,808,-1961,790,-1952,770,-1949,893,-1949,864,-1970,871,-1988,874,-2007,874,-2026,869,-2045,862,-2062,852,-2077e" filled="t" fillcolor="#4F84C4" stroked="f">
                <v:path arrowok="t"/>
                <v:fill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fully-insure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coverage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0"/>
          <w:w w:val="100"/>
          <w:b/>
          <w:bCs/>
          <w:position w:val="6"/>
        </w:rPr>
        <w:t>55</w:t>
      </w:r>
      <w:r>
        <w:rPr>
          <w:rFonts w:ascii="Times New Roman" w:hAnsi="Times New Roman" w:cs="Times New Roman" w:eastAsia="Times New Roman"/>
          <w:sz w:val="13"/>
          <w:szCs w:val="13"/>
          <w:color w:val="005581"/>
          <w:spacing w:val="13"/>
          <w:w w:val="100"/>
          <w:b/>
          <w:bCs/>
          <w:position w:val="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Expandin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APM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wil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easie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tren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reverse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provider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begin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contractin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usin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suc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APM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PPO-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enrolle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  <w:position w:val="0"/>
        </w:rPr>
        <w:t>business.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8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.5pt;margin-top:-.376343pt;width:11.25pt;height:11.25pt;mso-position-horizontal-relative:page;mso-position-vertical-relative:paragraph;z-index:-3130" coordorigin="630,-8" coordsize="225,225">
            <v:shape style="position:absolute;left:630;top:-8;width:225;height:225" coordorigin="630,-8" coordsize="225,225" path="m630,217l855,217,855,-8,630,-8,630,217e" filled="t" fillcolor="#4F84C4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406.5pt;margin-top:22.257458pt;width:174pt;height:.1pt;mso-position-horizontal-relative:page;mso-position-vertical-relative:paragraph;z-index:-3128" coordorigin="8130,445" coordsize="3480,2">
            <v:shape style="position:absolute;left:8130;top:445;width:3480;height:2" coordorigin="8130,445" coordsize="3480,0" path="m8130,445l11610,445e" filled="f" stroked="t" strokeweight="1pt" strokecolor="#005581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Figu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F84C4"/>
          <w:spacing w:val="1"/>
          <w:w w:val="100"/>
          <w:b/>
          <w:bCs/>
        </w:rPr>
        <w:t>15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84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potentia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barrier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greater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adoptio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approaches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307" w:lineRule="auto"/>
        <w:ind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popula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Massachusetts-base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coverin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residents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consisten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multi-stat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strategies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unlikel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adop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aggressivel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absen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additiona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incentives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4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regulation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Becaus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Massachusetts-based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accoun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significan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majority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(82%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market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APMs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-3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state-base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sufficient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materiall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influenc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deliver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14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slowe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adop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  <w:position w:val="-1"/>
        </w:rPr>
        <w:t>APMs.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92" w:lineRule="auto"/>
        <w:ind w:right="1455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Enrollmen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14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in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self-insured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3" w:after="0" w:line="240" w:lineRule="auto"/>
        <w:ind w:right="-20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plan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s</w:t>
      </w:r>
      <w:r>
        <w:rPr>
          <w:rFonts w:ascii="Arial" w:hAnsi="Arial" w:cs="Arial" w:eastAsia="Arial"/>
          <w:sz w:val="40"/>
          <w:szCs w:val="40"/>
          <w:color w:val="005581"/>
          <w:spacing w:val="13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increase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d</w:t>
      </w:r>
      <w:r>
        <w:rPr>
          <w:rFonts w:ascii="Arial" w:hAnsi="Arial" w:cs="Arial" w:eastAsia="Arial"/>
          <w:sz w:val="40"/>
          <w:szCs w:val="40"/>
          <w:color w:val="005581"/>
          <w:spacing w:val="14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in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92" w:lineRule="auto"/>
        <w:ind w:right="682"/>
        <w:jc w:val="left"/>
        <w:rPr>
          <w:rFonts w:ascii="Arial" w:hAnsi="Arial" w:cs="Arial" w:eastAsia="Arial"/>
          <w:sz w:val="40"/>
          <w:szCs w:val="40"/>
        </w:rPr>
      </w:pPr>
      <w:rPr/>
      <w:r>
        <w:rPr>
          <w:rFonts w:ascii="Arial" w:hAnsi="Arial" w:cs="Arial" w:eastAsia="Arial"/>
          <w:sz w:val="40"/>
          <w:szCs w:val="40"/>
          <w:color w:val="005581"/>
          <w:spacing w:val="1"/>
          <w:w w:val="86"/>
        </w:rPr>
        <w:t>2013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86"/>
        </w:rPr>
        <w:t>,</w:t>
      </w:r>
      <w:r>
        <w:rPr>
          <w:rFonts w:ascii="Arial" w:hAnsi="Arial" w:cs="Arial" w:eastAsia="Arial"/>
          <w:sz w:val="40"/>
          <w:szCs w:val="40"/>
          <w:color w:val="005581"/>
          <w:spacing w:val="-11"/>
          <w:w w:val="86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contributing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t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19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a</w:t>
      </w:r>
      <w:r>
        <w:rPr>
          <w:rFonts w:ascii="Arial" w:hAnsi="Arial" w:cs="Arial" w:eastAsia="Arial"/>
          <w:sz w:val="40"/>
          <w:szCs w:val="40"/>
          <w:color w:val="005581"/>
          <w:spacing w:val="8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8"/>
        </w:rPr>
        <w:t>decreas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8"/>
        </w:rPr>
        <w:t>e</w:t>
      </w:r>
      <w:r>
        <w:rPr>
          <w:rFonts w:ascii="Arial" w:hAnsi="Arial" w:cs="Arial" w:eastAsia="Arial"/>
          <w:sz w:val="40"/>
          <w:szCs w:val="40"/>
          <w:color w:val="005581"/>
          <w:spacing w:val="14"/>
          <w:w w:val="78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in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75"/>
        </w:rPr>
        <w:t>HM</w:t>
      </w:r>
      <w:r>
        <w:rPr>
          <w:rFonts w:ascii="Arial" w:hAnsi="Arial" w:cs="Arial" w:eastAsia="Arial"/>
          <w:sz w:val="40"/>
          <w:szCs w:val="40"/>
          <w:color w:val="005581"/>
          <w:spacing w:val="0"/>
          <w:w w:val="75"/>
        </w:rPr>
        <w:t>O</w:t>
      </w:r>
      <w:r>
        <w:rPr>
          <w:rFonts w:ascii="Arial" w:hAnsi="Arial" w:cs="Arial" w:eastAsia="Arial"/>
          <w:sz w:val="40"/>
          <w:szCs w:val="40"/>
          <w:color w:val="005581"/>
          <w:spacing w:val="16"/>
          <w:w w:val="75"/>
        </w:rPr>
        <w:t> </w:t>
      </w:r>
      <w:r>
        <w:rPr>
          <w:rFonts w:ascii="Arial" w:hAnsi="Arial" w:cs="Arial" w:eastAsia="Arial"/>
          <w:sz w:val="40"/>
          <w:szCs w:val="40"/>
          <w:color w:val="005581"/>
          <w:spacing w:val="1"/>
          <w:w w:val="80"/>
        </w:rPr>
        <w:t>enrollment.</w:t>
      </w:r>
      <w:r>
        <w:rPr>
          <w:rFonts w:ascii="Arial" w:hAnsi="Arial" w:cs="Arial" w:eastAsia="Arial"/>
          <w:sz w:val="40"/>
          <w:szCs w:val="40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441" w:top="1120" w:bottom="640" w:left="520" w:right="520"/>
          <w:pgSz w:w="12240" w:h="15840"/>
          <w:cols w:num="3" w:equalWidth="0">
            <w:col w:w="3370" w:space="490"/>
            <w:col w:w="3466" w:space="464"/>
            <w:col w:w="341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17" w:after="0" w:line="240" w:lineRule="auto"/>
        <w:ind w:left="110" w:right="-20"/>
        <w:jc w:val="left"/>
        <w:rPr>
          <w:rFonts w:ascii="Arial" w:hAnsi="Arial" w:cs="Arial" w:eastAsia="Arial"/>
          <w:sz w:val="36"/>
          <w:szCs w:val="36"/>
        </w:rPr>
      </w:pPr>
      <w:rPr/>
      <w:r>
        <w:rPr/>
        <w:pict>
          <v:group style="position:absolute;margin-left:31.5pt;margin-top:-8.368123pt;width:549pt;height:.1pt;mso-position-horizontal-relative:page;mso-position-vertical-relative:paragraph;z-index:-3131" coordorigin="630,-167" coordsize="10980,2">
            <v:shape style="position:absolute;left:630;top:-167;width:10980;height:2" coordorigin="630,-167" coordsize="10980,0" path="m630,-167l11610,-167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36"/>
          <w:szCs w:val="36"/>
          <w:color w:val="005581"/>
          <w:spacing w:val="1"/>
          <w:w w:val="78"/>
        </w:rPr>
        <w:t>Conclusion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syste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performe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favorabl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numbe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indicators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Overal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capit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belo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benchmark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commercia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essentiall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unchange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benefi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level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cost-sharin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held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stead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Beneat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broa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experienced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abov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benchmark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exception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state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amon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requir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continue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monitoring.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policie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implemente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Chapter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16" w:lineRule="exact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22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previou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law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partially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8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307" w:lineRule="auto"/>
        <w:ind w:right="21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responsibl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favorabl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trends;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howeve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slowe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occurrin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throughout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U.S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unclea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extent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favorabl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attribute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specifi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state-leve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fort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versus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change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financing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deliver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systems.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23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Adoptio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alternativ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methods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stalle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despit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emphasi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approac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Chapte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224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date,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122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virtuall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adoptio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alternative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method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growing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population.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80" w:lineRule="atLeast"/>
        <w:ind w:right="84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amon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highest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8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307" w:lineRule="auto"/>
        <w:ind w:right="7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despit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beatin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benchmar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faste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inflation.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Ove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time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impac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state-specifi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policy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measure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exten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which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statewid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expenditur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belo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nationa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especiall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when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broade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econom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will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continu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monito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change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performance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determin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favorabl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trend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will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resul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sustainabl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improvement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syste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performance.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80" w:lineRule="atLeast"/>
        <w:ind w:right="287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firs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serie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Syste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Performanc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Later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yea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publishin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informatio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analysi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providers’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relativ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prices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qualit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metrics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hospitals.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3" w:equalWidth="0">
            <w:col w:w="3555" w:space="305"/>
            <w:col w:w="3481" w:space="269"/>
            <w:col w:w="3590"/>
          </w:cols>
        </w:sectPr>
      </w:pPr>
      <w:rPr/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</w:sectPr>
      </w:pPr>
      <w:rPr/>
    </w:p>
    <w:p>
      <w:pPr>
        <w:spacing w:before="45" w:after="0" w:line="312" w:lineRule="auto"/>
        <w:ind w:left="227" w:right="315" w:firstLine="-117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47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Overall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Medica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Advantage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TME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unadjusted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status,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adjustment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tools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vary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among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eporting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payers.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Data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Appendix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Medica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Advantage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TME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information.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1" w:after="0" w:line="301" w:lineRule="auto"/>
        <w:ind w:left="227" w:right="-41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48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Data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available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National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Center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6"/>
          <w:w w:val="100"/>
          <w:position w:val="0"/>
        </w:rPr>
        <w:t>V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eterans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Analysis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and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Statistics,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available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http://</w:t>
      </w:r>
      <w:hyperlink r:id="rId147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 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ww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6"/>
            <w:w w:val="100"/>
            <w:position w:val="0"/>
          </w:rPr>
          <w:t>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.va.gov/vetdata/Expenditu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2"/>
            <w:w w:val="100"/>
            <w:position w:val="0"/>
          </w:rPr>
          <w:t>r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  <w:position w:val="0"/>
          </w:rPr>
          <w:t>es.asp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1"/>
            <w:w w:val="100"/>
            <w:position w:val="0"/>
          </w:rPr>
          <w:t> </w:t>
        </w:r>
      </w:hyperlink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(Accessed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August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27,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5"/>
          <w:w w:val="100"/>
          <w:position w:val="0"/>
        </w:rPr>
        <w:t>V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eported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+25%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spending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beneficiary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over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this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period.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6" w:after="0" w:line="240" w:lineRule="auto"/>
        <w:ind w:left="81" w:right="35"/>
        <w:jc w:val="center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49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Cong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essional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Budget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Office,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“Designing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emium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Support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System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Medica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e,”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November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227"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2006,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12.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vailable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</w:rPr>
        <w:t>at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</w:rPr>
        <w:t> </w:t>
      </w:r>
      <w:hyperlink r:id="rId148"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</w:rPr>
          <w:t>http://ww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-6"/>
            <w:w w:val="100"/>
          </w:rPr>
          <w:t>w</w:t>
        </w:r>
        <w:r>
          <w:rPr>
            <w:rFonts w:ascii="Helvetica Neue" w:hAnsi="Helvetica Neue" w:cs="Helvetica Neue" w:eastAsia="Helvetica Neue"/>
            <w:sz w:val="12"/>
            <w:szCs w:val="12"/>
            <w:color w:val="717073"/>
            <w:spacing w:val="0"/>
            <w:w w:val="100"/>
          </w:rPr>
          <w:t>.cbo.gov/sites/default/files/cbofiles/ftpdocs/76xx/doc7697/12-</w:t>
        </w:r>
        <w:r>
          <w:rPr>
            <w:rFonts w:ascii="Helvetica Neue" w:hAnsi="Helvetica Neue" w:cs="Helvetica Neue" w:eastAsia="Helvetica Neue"/>
            <w:sz w:val="12"/>
            <w:szCs w:val="12"/>
            <w:color w:val="000000"/>
            <w:spacing w:val="0"/>
            <w:w w:val="100"/>
          </w:rPr>
        </w:r>
      </w:hyperlink>
    </w:p>
    <w:p>
      <w:pPr>
        <w:spacing w:before="42" w:after="0" w:line="240" w:lineRule="auto"/>
        <w:ind w:left="227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08-medica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e.pdf</w:t>
      </w:r>
      <w:r>
        <w:rPr>
          <w:rFonts w:ascii="Arial" w:hAnsi="Arial" w:cs="Arial" w:eastAsia="Arial"/>
          <w:sz w:val="12"/>
          <w:szCs w:val="12"/>
          <w:color w:val="717073"/>
          <w:spacing w:val="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27,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82" w:after="0" w:line="305" w:lineRule="auto"/>
        <w:ind w:left="227" w:right="82" w:firstLine="-117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/>
        <w:pict>
          <v:group style="position:absolute;margin-left:572.006897pt;margin-top:103.073471pt;width:8.382pt;height:.1pt;mso-position-horizontal-relative:page;mso-position-vertical-relative:paragraph;z-index:-3126" coordorigin="11440,2061" coordsize="168,2">
            <v:shape style="position:absolute;left:11440;top:2061;width:168;height:2" coordorigin="11440,2061" coordsize="168,0" path="m11440,2061l11608,2061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50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MassHealth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Administration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+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HHS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=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$0.185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billion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out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$12.4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billion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=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1.47%,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ounding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up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gene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ously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account</w:t>
      </w:r>
      <w:r>
        <w:rPr>
          <w:rFonts w:ascii="Arial" w:hAnsi="Arial" w:cs="Arial" w:eastAsia="Arial"/>
          <w:sz w:val="12"/>
          <w:szCs w:val="12"/>
          <w:color w:val="717073"/>
          <w:spacing w:val="1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other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expenditu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12"/>
          <w:szCs w:val="12"/>
          <w:color w:val="717073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elated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MH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administration.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vailable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9"/>
          <w:position w:val="0"/>
        </w:rPr>
        <w:t>http://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9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bluec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ossmafoundation.o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3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g/sites/default/files/download/publication/F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13"/>
          <w:w w:val="100"/>
          <w:position w:val="0"/>
        </w:rPr>
        <w:t>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-2014_GAA_Budget-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Brief_FINAL.pdf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(Accessed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August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27,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5" w:after="0" w:line="312" w:lineRule="auto"/>
        <w:ind w:left="117" w:right="374" w:firstLine="-117"/>
        <w:jc w:val="both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51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CHI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’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Alte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native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Payment</w:t>
      </w:r>
      <w:r>
        <w:rPr>
          <w:rFonts w:ascii="Arial" w:hAnsi="Arial" w:cs="Arial" w:eastAsia="Arial"/>
          <w:sz w:val="12"/>
          <w:szCs w:val="12"/>
          <w:color w:val="717073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Methods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Comme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cial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Market: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Baseline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Report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(2012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Data)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(2013),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available</w:t>
      </w:r>
      <w:r>
        <w:rPr>
          <w:rFonts w:ascii="Arial" w:hAnsi="Arial" w:cs="Arial" w:eastAsia="Arial"/>
          <w:sz w:val="12"/>
          <w:szCs w:val="12"/>
          <w:color w:val="717073"/>
          <w:spacing w:val="16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 </w:t>
      </w:r>
      <w:hyperlink r:id="rId149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5"/>
            <w:position w:val="0"/>
          </w:rPr>
          <w:t>http://ww</w:t>
        </w:r>
        <w:r>
          <w:rPr>
            <w:rFonts w:ascii="Arial" w:hAnsi="Arial" w:cs="Arial" w:eastAsia="Arial"/>
            <w:sz w:val="12"/>
            <w:szCs w:val="12"/>
            <w:color w:val="717073"/>
            <w:spacing w:val="-6"/>
            <w:w w:val="105"/>
            <w:position w:val="0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101"/>
            <w:position w:val="0"/>
          </w:rPr>
          <w:t>.mass.gov/chia/docs/r/pubs/13/alte</w:t>
        </w:r>
        <w:r>
          <w:rPr>
            <w:rFonts w:ascii="Arial" w:hAnsi="Arial" w:cs="Arial" w:eastAsia="Arial"/>
            <w:sz w:val="12"/>
            <w:szCs w:val="12"/>
            <w:color w:val="717073"/>
            <w:spacing w:val="2"/>
            <w:w w:val="101"/>
            <w:position w:val="0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9"/>
            <w:position w:val="0"/>
          </w:rPr>
          <w:t>native-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9"/>
            <w:position w:val="0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payment-methods-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eport-2012-data.pdf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  <w:position w:val="0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9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27,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2014).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6" w:after="0" w:line="240" w:lineRule="auto"/>
        <w:ind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52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  <w:position w:val="0"/>
        </w:rPr>
        <w:t>Catalyst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Payment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Reform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(2013).</w:t>
      </w:r>
      <w:r>
        <w:rPr>
          <w:rFonts w:ascii="Arial" w:hAnsi="Arial" w:cs="Arial" w:eastAsia="Arial"/>
          <w:sz w:val="12"/>
          <w:szCs w:val="12"/>
          <w:color w:val="717073"/>
          <w:spacing w:val="-10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National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Sco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eca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4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4"/>
          <w:position w:val="0"/>
        </w:rPr>
        <w:t>d</w:t>
      </w:r>
      <w:r>
        <w:rPr>
          <w:rFonts w:ascii="Arial" w:hAnsi="Arial" w:cs="Arial" w:eastAsia="Arial"/>
          <w:sz w:val="12"/>
          <w:szCs w:val="12"/>
          <w:color w:val="717073"/>
          <w:spacing w:val="16"/>
          <w:w w:val="94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12"/>
          <w:szCs w:val="12"/>
          <w:color w:val="717073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Payment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Reform.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95"/>
          <w:position w:val="0"/>
        </w:rPr>
        <w:t>A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95"/>
          <w:position w:val="0"/>
        </w:rPr>
        <w:t>vailable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95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om: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4"/>
          <w:position w:val="0"/>
        </w:rPr>
        <w:t>http://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117" w:right="-20"/>
        <w:jc w:val="left"/>
        <w:rPr>
          <w:rFonts w:ascii="Arial" w:hAnsi="Arial" w:cs="Arial" w:eastAsia="Arial"/>
          <w:sz w:val="12"/>
          <w:szCs w:val="12"/>
        </w:rPr>
      </w:pPr>
      <w:rPr/>
      <w:hyperlink r:id="rId150"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7"/>
          </w:rPr>
          <w:t>ww</w:t>
        </w:r>
        <w:r>
          <w:rPr>
            <w:rFonts w:ascii="Arial" w:hAnsi="Arial" w:cs="Arial" w:eastAsia="Arial"/>
            <w:sz w:val="12"/>
            <w:szCs w:val="12"/>
            <w:color w:val="717073"/>
            <w:spacing w:val="-6"/>
            <w:w w:val="97"/>
          </w:rPr>
          <w:t>w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7"/>
          </w:rPr>
          <w:t>.catalyzepayment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97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7"/>
          </w:rPr>
          <w:t>eform.o</w:t>
        </w:r>
        <w:r>
          <w:rPr>
            <w:rFonts w:ascii="Arial" w:hAnsi="Arial" w:cs="Arial" w:eastAsia="Arial"/>
            <w:sz w:val="12"/>
            <w:szCs w:val="12"/>
            <w:color w:val="717073"/>
            <w:spacing w:val="-3"/>
            <w:w w:val="97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7"/>
          </w:rPr>
          <w:t>g/how-we-catalyze/national-sco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97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7"/>
          </w:rPr>
          <w:t>eca</w:t>
        </w:r>
        <w:r>
          <w:rPr>
            <w:rFonts w:ascii="Arial" w:hAnsi="Arial" w:cs="Arial" w:eastAsia="Arial"/>
            <w:sz w:val="12"/>
            <w:szCs w:val="12"/>
            <w:color w:val="717073"/>
            <w:spacing w:val="-2"/>
            <w:w w:val="97"/>
          </w:rPr>
          <w:t>r</w:t>
        </w:r>
        <w:r>
          <w:rPr>
            <w:rFonts w:ascii="Arial" w:hAnsi="Arial" w:cs="Arial" w:eastAsia="Arial"/>
            <w:sz w:val="12"/>
            <w:szCs w:val="12"/>
            <w:color w:val="717073"/>
            <w:spacing w:val="0"/>
            <w:w w:val="97"/>
          </w:rPr>
          <w:t>d</w:t>
        </w:r>
        <w:r>
          <w:rPr>
            <w:rFonts w:ascii="Arial" w:hAnsi="Arial" w:cs="Arial" w:eastAsia="Arial"/>
            <w:sz w:val="12"/>
            <w:szCs w:val="12"/>
            <w:color w:val="717073"/>
            <w:spacing w:val="13"/>
            <w:w w:val="97"/>
          </w:rPr>
          <w:t> </w:t>
        </w:r>
      </w:hyperlink>
      <w:r>
        <w:rPr>
          <w:rFonts w:ascii="Arial" w:hAnsi="Arial" w:cs="Arial" w:eastAsia="Arial"/>
          <w:sz w:val="12"/>
          <w:szCs w:val="12"/>
          <w:color w:val="717073"/>
          <w:spacing w:val="0"/>
          <w:w w:val="97"/>
        </w:rPr>
        <w:t>(Accessed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97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August</w:t>
      </w:r>
      <w:r>
        <w:rPr>
          <w:rFonts w:ascii="Arial" w:hAnsi="Arial" w:cs="Arial" w:eastAsia="Arial"/>
          <w:sz w:val="12"/>
          <w:szCs w:val="12"/>
          <w:color w:val="717073"/>
          <w:spacing w:val="-1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27,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2014)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87" w:after="0" w:line="240" w:lineRule="auto"/>
        <w:ind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53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2013,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only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one</w:t>
      </w:r>
      <w:r>
        <w:rPr>
          <w:rFonts w:ascii="Arial" w:hAnsi="Arial" w:cs="Arial" w:eastAsia="Arial"/>
          <w:sz w:val="12"/>
          <w:szCs w:val="12"/>
          <w:color w:val="717073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plan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–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  <w:position w:val="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ufts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–</w:t>
      </w:r>
      <w:r>
        <w:rPr>
          <w:rFonts w:ascii="Arial" w:hAnsi="Arial" w:cs="Arial" w:eastAsia="Arial"/>
          <w:sz w:val="12"/>
          <w:szCs w:val="12"/>
          <w:color w:val="717073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applied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Alte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native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Payment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Methodology</w:t>
      </w:r>
      <w:r>
        <w:rPr>
          <w:rFonts w:ascii="Arial" w:hAnsi="Arial" w:cs="Arial" w:eastAsia="Arial"/>
          <w:sz w:val="12"/>
          <w:szCs w:val="12"/>
          <w:color w:val="717073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  <w:position w:val="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G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1"/>
          <w:position w:val="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  <w:position w:val="0"/>
        </w:rPr>
        <w:t>oup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312" w:lineRule="auto"/>
        <w:ind w:left="117" w:right="75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Commission</w:t>
      </w:r>
      <w:r>
        <w:rPr>
          <w:rFonts w:ascii="Arial" w:hAnsi="Arial" w:cs="Arial" w:eastAsia="Arial"/>
          <w:sz w:val="12"/>
          <w:szCs w:val="12"/>
          <w:color w:val="717073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members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en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olled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the</w:t>
      </w:r>
      <w:r>
        <w:rPr>
          <w:rFonts w:ascii="Arial" w:hAnsi="Arial" w:cs="Arial" w:eastAsia="Arial"/>
          <w:sz w:val="12"/>
          <w:szCs w:val="12"/>
          <w:color w:val="717073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1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ufts’</w:t>
      </w:r>
      <w:r>
        <w:rPr>
          <w:rFonts w:ascii="Arial" w:hAnsi="Arial" w:cs="Arial" w:eastAsia="Arial"/>
          <w:sz w:val="12"/>
          <w:szCs w:val="12"/>
          <w:color w:val="717073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PPO</w:t>
      </w:r>
      <w:r>
        <w:rPr>
          <w:rFonts w:ascii="Arial" w:hAnsi="Arial" w:cs="Arial" w:eastAsia="Arial"/>
          <w:sz w:val="12"/>
          <w:szCs w:val="12"/>
          <w:color w:val="717073"/>
          <w:spacing w:val="-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oducts.</w:t>
      </w:r>
      <w:r>
        <w:rPr>
          <w:rFonts w:ascii="Arial" w:hAnsi="Arial" w:cs="Arial" w:eastAsia="Arial"/>
          <w:sz w:val="12"/>
          <w:szCs w:val="12"/>
          <w:color w:val="717073"/>
          <w:spacing w:val="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13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echnical</w:t>
      </w:r>
      <w:r>
        <w:rPr>
          <w:rFonts w:ascii="Arial" w:hAnsi="Arial" w:cs="Arial" w:eastAsia="Arial"/>
          <w:sz w:val="12"/>
          <w:szCs w:val="12"/>
          <w:color w:val="717073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Appendix</w:t>
      </w:r>
      <w:r>
        <w:rPr>
          <w:rFonts w:ascii="Arial" w:hAnsi="Arial" w:cs="Arial" w:eastAsia="Arial"/>
          <w:sz w:val="12"/>
          <w:szCs w:val="12"/>
          <w:color w:val="717073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3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information.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1" w:after="0" w:line="240" w:lineRule="auto"/>
        <w:ind w:right="-20"/>
        <w:jc w:val="left"/>
        <w:rPr>
          <w:rFonts w:ascii="Helvetica Neue" w:hAnsi="Helvetica Neue" w:cs="Helvetica Neue" w:eastAsia="Helvetica Neue"/>
          <w:sz w:val="12"/>
          <w:szCs w:val="12"/>
        </w:rPr>
      </w:pPr>
      <w:rPr/>
      <w:r>
        <w:rPr>
          <w:rFonts w:ascii="Arial" w:hAnsi="Arial" w:cs="Arial" w:eastAsia="Arial"/>
          <w:sz w:val="8"/>
          <w:szCs w:val="8"/>
          <w:color w:val="005581"/>
          <w:spacing w:val="0"/>
          <w:w w:val="100"/>
          <w:b/>
          <w:bCs/>
          <w:position w:val="3"/>
        </w:rPr>
        <w:t>54</w:t>
      </w:r>
      <w:r>
        <w:rPr>
          <w:rFonts w:ascii="Arial" w:hAnsi="Arial" w:cs="Arial" w:eastAsia="Arial"/>
          <w:sz w:val="8"/>
          <w:szCs w:val="8"/>
          <w:color w:val="005581"/>
          <w:spacing w:val="14"/>
          <w:w w:val="100"/>
          <w:b/>
          <w:bCs/>
          <w:position w:val="3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Self-insu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ed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coverage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also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permits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g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eater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flexibility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in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plan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design,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these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plans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a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-2"/>
          <w:w w:val="100"/>
          <w:position w:val="0"/>
        </w:rPr>
        <w:t>r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e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1"/>
          <w:w w:val="100"/>
          <w:position w:val="0"/>
        </w:rPr>
        <w:t> </w:t>
      </w:r>
      <w:r>
        <w:rPr>
          <w:rFonts w:ascii="Helvetica Neue" w:hAnsi="Helvetica Neue" w:cs="Helvetica Neue" w:eastAsia="Helvetica Neue"/>
          <w:sz w:val="12"/>
          <w:szCs w:val="12"/>
          <w:color w:val="717073"/>
          <w:spacing w:val="0"/>
          <w:w w:val="100"/>
          <w:position w:val="0"/>
        </w:rPr>
        <w:t>not</w:t>
      </w:r>
      <w:r>
        <w:rPr>
          <w:rFonts w:ascii="Helvetica Neue" w:hAnsi="Helvetica Neue" w:cs="Helvetica Neue" w:eastAsia="Helvetica Neue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117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subject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to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Massachusetts</w:t>
      </w:r>
      <w:r>
        <w:rPr>
          <w:rFonts w:ascii="Arial" w:hAnsi="Arial" w:cs="Arial" w:eastAsia="Arial"/>
          <w:sz w:val="12"/>
          <w:szCs w:val="12"/>
          <w:color w:val="717073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health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insurance</w:t>
      </w:r>
      <w:r>
        <w:rPr>
          <w:rFonts w:ascii="Arial" w:hAnsi="Arial" w:cs="Arial" w:eastAsia="Arial"/>
          <w:sz w:val="12"/>
          <w:szCs w:val="12"/>
          <w:color w:val="717073"/>
          <w:spacing w:val="-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egulations.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See</w:t>
      </w:r>
      <w:r>
        <w:rPr>
          <w:rFonts w:ascii="Arial" w:hAnsi="Arial" w:cs="Arial" w:eastAsia="Arial"/>
          <w:sz w:val="12"/>
          <w:szCs w:val="12"/>
          <w:color w:val="717073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Supplement</w:t>
      </w:r>
      <w:r>
        <w:rPr>
          <w:rFonts w:ascii="Arial" w:hAnsi="Arial" w:cs="Arial" w:eastAsia="Arial"/>
          <w:sz w:val="12"/>
          <w:szCs w:val="12"/>
          <w:color w:val="717073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10</w:t>
      </w:r>
      <w:r>
        <w:rPr>
          <w:rFonts w:ascii="Arial" w:hAnsi="Arial" w:cs="Arial" w:eastAsia="Arial"/>
          <w:sz w:val="12"/>
          <w:szCs w:val="12"/>
          <w:color w:val="717073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for</w:t>
      </w:r>
      <w:r>
        <w:rPr>
          <w:rFonts w:ascii="Arial" w:hAnsi="Arial" w:cs="Arial" w:eastAsia="Arial"/>
          <w:sz w:val="12"/>
          <w:szCs w:val="12"/>
          <w:color w:val="717073"/>
          <w:spacing w:val="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mo</w:t>
      </w:r>
      <w:r>
        <w:rPr>
          <w:rFonts w:ascii="Arial" w:hAnsi="Arial" w:cs="Arial" w:eastAsia="Arial"/>
          <w:sz w:val="12"/>
          <w:szCs w:val="12"/>
          <w:color w:val="717073"/>
          <w:spacing w:val="-2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17073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17073"/>
          <w:spacing w:val="0"/>
          <w:w w:val="101"/>
        </w:rPr>
        <w:t>information.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439" w:space="296"/>
            <w:col w:w="5465"/>
          </w:cols>
        </w:sectPr>
      </w:pPr>
      <w:rPr/>
    </w:p>
    <w:p>
      <w:pPr>
        <w:spacing w:before="14" w:after="0" w:line="805" w:lineRule="exact"/>
        <w:ind w:left="110" w:right="-20"/>
        <w:jc w:val="left"/>
        <w:rPr>
          <w:rFonts w:ascii="Arial" w:hAnsi="Arial" w:cs="Arial" w:eastAsia="Arial"/>
          <w:sz w:val="72"/>
          <w:szCs w:val="72"/>
        </w:rPr>
      </w:pPr>
      <w:rPr/>
      <w:r>
        <w:rPr/>
        <w:pict>
          <v:group style="position:absolute;margin-left:31.5pt;margin-top:47.717556pt;width:549pt;height:.1pt;mso-position-horizontal-relative:page;mso-position-vertical-relative:paragraph;z-index:-3125" coordorigin="630,954" coordsize="10980,2">
            <v:shape style="position:absolute;left:630;top:954;width:10980;height:2" coordorigin="630,954" coordsize="10980,0" path="m630,954l11610,954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72"/>
          <w:szCs w:val="72"/>
          <w:color w:val="005581"/>
          <w:spacing w:val="2"/>
          <w:w w:val="77"/>
          <w:position w:val="-3"/>
        </w:rPr>
        <w:t>Glossa</w:t>
      </w:r>
      <w:r>
        <w:rPr>
          <w:rFonts w:ascii="Arial" w:hAnsi="Arial" w:cs="Arial" w:eastAsia="Arial"/>
          <w:sz w:val="72"/>
          <w:szCs w:val="72"/>
          <w:color w:val="005581"/>
          <w:spacing w:val="12"/>
          <w:w w:val="77"/>
          <w:position w:val="-3"/>
        </w:rPr>
        <w:t>r</w:t>
      </w:r>
      <w:r>
        <w:rPr>
          <w:rFonts w:ascii="Arial" w:hAnsi="Arial" w:cs="Arial" w:eastAsia="Arial"/>
          <w:sz w:val="72"/>
          <w:szCs w:val="72"/>
          <w:color w:val="005581"/>
          <w:spacing w:val="0"/>
          <w:w w:val="77"/>
          <w:position w:val="-3"/>
        </w:rPr>
        <w:t>y</w:t>
      </w:r>
      <w:r>
        <w:rPr>
          <w:rFonts w:ascii="Arial" w:hAnsi="Arial" w:cs="Arial" w:eastAsia="Arial"/>
          <w:sz w:val="72"/>
          <w:szCs w:val="72"/>
          <w:color w:val="005581"/>
          <w:spacing w:val="-6"/>
          <w:w w:val="77"/>
          <w:position w:val="-3"/>
        </w:rPr>
        <w:t> </w:t>
      </w:r>
      <w:r>
        <w:rPr>
          <w:rFonts w:ascii="Arial" w:hAnsi="Arial" w:cs="Arial" w:eastAsia="Arial"/>
          <w:sz w:val="72"/>
          <w:szCs w:val="72"/>
          <w:color w:val="005581"/>
          <w:spacing w:val="2"/>
          <w:w w:val="77"/>
          <w:position w:val="-3"/>
        </w:rPr>
        <w:t>o</w:t>
      </w:r>
      <w:r>
        <w:rPr>
          <w:rFonts w:ascii="Arial" w:hAnsi="Arial" w:cs="Arial" w:eastAsia="Arial"/>
          <w:sz w:val="72"/>
          <w:szCs w:val="72"/>
          <w:color w:val="005581"/>
          <w:spacing w:val="0"/>
          <w:w w:val="77"/>
          <w:position w:val="-3"/>
        </w:rPr>
        <w:t>f</w:t>
      </w:r>
      <w:r>
        <w:rPr>
          <w:rFonts w:ascii="Arial" w:hAnsi="Arial" w:cs="Arial" w:eastAsia="Arial"/>
          <w:sz w:val="72"/>
          <w:szCs w:val="72"/>
          <w:color w:val="005581"/>
          <w:spacing w:val="15"/>
          <w:w w:val="77"/>
          <w:position w:val="-3"/>
        </w:rPr>
        <w:t> </w:t>
      </w:r>
      <w:r>
        <w:rPr>
          <w:rFonts w:ascii="Arial" w:hAnsi="Arial" w:cs="Arial" w:eastAsia="Arial"/>
          <w:sz w:val="72"/>
          <w:szCs w:val="72"/>
          <w:color w:val="005581"/>
          <w:spacing w:val="-51"/>
          <w:w w:val="72"/>
          <w:position w:val="-3"/>
        </w:rPr>
        <w:t>T</w:t>
      </w:r>
      <w:r>
        <w:rPr>
          <w:rFonts w:ascii="Arial" w:hAnsi="Arial" w:cs="Arial" w:eastAsia="Arial"/>
          <w:sz w:val="72"/>
          <w:szCs w:val="72"/>
          <w:color w:val="005581"/>
          <w:spacing w:val="2"/>
          <w:w w:val="80"/>
          <w:position w:val="-3"/>
        </w:rPr>
        <w:t>erms</w:t>
      </w:r>
      <w:r>
        <w:rPr>
          <w:rFonts w:ascii="Arial" w:hAnsi="Arial" w:cs="Arial" w:eastAsia="Arial"/>
          <w:sz w:val="72"/>
          <w:szCs w:val="72"/>
          <w:color w:val="000000"/>
          <w:spacing w:val="0"/>
          <w:w w:val="100"/>
          <w:position w:val="0"/>
        </w:rPr>
      </w:r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0" w:footer="441" w:top="660" w:bottom="640" w:left="520" w:right="520"/>
          <w:pgSz w:w="12240" w:h="15840"/>
        </w:sectPr>
      </w:pPr>
      <w:rPr/>
    </w:p>
    <w:p>
      <w:pPr>
        <w:spacing w:before="35" w:after="0" w:line="307" w:lineRule="auto"/>
        <w:ind w:left="110" w:right="22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Actuaria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17"/>
          <w:w w:val="100"/>
          <w:b/>
          <w:bCs/>
        </w:rPr>
        <w:t>V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alu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4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V)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9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measur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generosit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estimate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percentag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allowe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cost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oppose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percentag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participant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Actuaria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values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estimate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severa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feren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methods.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2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Alternativ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Paymen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Method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(APMs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paymen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method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used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reimburs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provider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solel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based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fee-fo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-servic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(FFS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basis.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Claims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9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Allowed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claim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afte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provider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1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networ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discount.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Claims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Incur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claims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afte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1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provider/networ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discoun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afte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sharing.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-1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Consume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13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Assessmen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Healthca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ovider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System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–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Patien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Cente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Hom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(CAHPS-PCMH)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9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surve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that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assesse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patients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experience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provider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docto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8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offices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expande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PCM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surve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include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item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that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addres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coordinatio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feature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PCMHs.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564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Cost-Sharing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amoun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allowe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clai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whic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responsible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;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include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copayments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deductibles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coinsuranc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payments.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Fully-Insu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8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fully-insure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2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employe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9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contract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9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cover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portio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pre-specifie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3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8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cost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6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employee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ependent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5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Ca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owt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Benchmar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(Benchmark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projecte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annua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percentag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chang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Commonwealth,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establishe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Polic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Commissio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(HPC)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benchmar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tie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state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econom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potentia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stat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produc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(PGSP)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Chapte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22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PGS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3.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6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percent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Subsequentl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2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establishe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growt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benchmar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3.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6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percent.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Healthca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Effectivenes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Dat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Informatio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(HEDIS)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1" w:after="0" w:line="307" w:lineRule="auto"/>
        <w:ind w:left="110" w:right="177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measuremen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asses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performanc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important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dimension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clinica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care.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28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572.006897pt;margin-top:94.964043pt;width:8.382pt;height:.1pt;mso-position-horizontal-relative:page;mso-position-vertical-relative:paragraph;z-index:-3124" coordorigin="11440,1899" coordsize="168,2">
            <v:shape style="position:absolute;left:11440;top:1899;width:168;height:2" coordorigin="11440,1899" coordsize="168,0" path="m11440,1899l11608,1899e" filled="f" stroked="t" strokeweight=".75pt" strokecolor="#005581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Maintenanc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Organization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(HMOs)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have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close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networ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providers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outsid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whic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coverag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not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provided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excep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eme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gencies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generall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require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coordinat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throug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primar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physician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but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provid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ope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acces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in-networ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providers.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6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High-Deductibl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(HDHPs)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with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deductible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exceedin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$1,20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$1,25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2013.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right="5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Managin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Physicia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ou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measure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whos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requir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selectio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primar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physicia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5"/>
        </w:rPr>
        <w:t>associate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5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wit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physicia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0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adjuste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9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6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status.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5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Marke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Sector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1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verag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employe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siz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segregate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following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categories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Individua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product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(post-me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ger)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(1-50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enrollees)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Mid-Siz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(51-10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employees)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(101-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307" w:lineRule="auto"/>
        <w:ind w:right="19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49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9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employees)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Jumb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(500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+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employees)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marke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segment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onl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employer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definitio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“Eligibl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Busines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Group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”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Divisio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Regulatio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66.0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included.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288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Los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Rati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(MLR)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8"/>
        </w:rPr>
        <w:t>Massachusett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8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Divisio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Insurance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definitio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incurre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medical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expenses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improvin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qualit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307" w:lineRule="auto"/>
        <w:ind w:right="44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deductibl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fraud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abus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detection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recovery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services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divide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ferenc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minu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taxes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assessments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8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8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9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Loss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307" w:lineRule="auto"/>
        <w:ind w:right="11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(MLR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0.9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(unde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benefi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6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2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eligibl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employees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0.8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(51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+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employees);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Massachusetts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8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spacing w:val="-13"/>
          <w:w w:val="9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highe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0.8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federal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standard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whil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La</w:t>
      </w:r>
      <w:r>
        <w:rPr>
          <w:rFonts w:ascii="Times New Roman" w:hAnsi="Times New Roman" w:cs="Times New Roman" w:eastAsia="Times New Roman"/>
          <w:sz w:val="19"/>
          <w:szCs w:val="19"/>
          <w:spacing w:val="-3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consistent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8"/>
        </w:rPr>
        <w:t>Massachusetts’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Smal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0.88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;</w:t>
      </w:r>
      <w:r>
        <w:rPr>
          <w:rFonts w:ascii="Times New Roman" w:hAnsi="Times New Roman" w:cs="Times New Roman" w:eastAsia="Times New Roman"/>
          <w:sz w:val="19"/>
          <w:szCs w:val="19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0.8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9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2014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adjustment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made.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Paye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Retention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4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96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ferenc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betwee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collected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6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spen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6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incurre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6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96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claims.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right="10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efer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ovide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Organization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(PPOs)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identif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networ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“preferre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providers”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allo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member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obtain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coverag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outsid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network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thoug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typicall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highe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level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cost-sharing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plan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generall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requir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enrollee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selec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primar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physician.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46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emiums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9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Adjusted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adjustin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membership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3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ference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age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gende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area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size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benefit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across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payers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echnica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Appendi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detail.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emiums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Earned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premium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earne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prior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1" w:after="0" w:line="307" w:lineRule="auto"/>
        <w:ind w:right="10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Los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Rati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rebat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portio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thir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(e.g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Connector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fees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reinsurance).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480" w:bottom="280" w:left="520" w:right="520"/>
          <w:cols w:num="2" w:equalWidth="0">
            <w:col w:w="5490" w:space="288"/>
            <w:col w:w="5422"/>
          </w:cols>
        </w:sectPr>
      </w:pPr>
      <w:rPr/>
    </w:p>
    <w:p>
      <w:pPr>
        <w:spacing w:before="82" w:after="0" w:line="307" w:lineRule="auto"/>
        <w:ind w:left="110" w:right="-3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572.006897pt;margin-top:757.108398pt;width:8.382pt;height:.1pt;mso-position-horizontal-relative:page;mso-position-vertical-relative:page;z-index:-3123" coordorigin="11440,15142" coordsize="168,2">
            <v:shape style="position:absolute;left:11440;top:15142;width:168;height:2" coordorigin="11440,15142" coordsize="168,0" path="m11440,15142l11608,15142e" filled="f" stroked="t" strokeweight=".75pt" strokecolor="#005581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emiums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Earned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Ne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Rebates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premiums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earne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afte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removin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Los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Rati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rebate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incurre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during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yea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(thoug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necessaril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durin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year)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includin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portio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premiu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thir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part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(e.g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Connector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fees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reinsurance).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-5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Self-Insu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9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self-insure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employe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take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financial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responsibilit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ris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employees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’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employee-dependents’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claims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payin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claim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administratio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fee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payer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Third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Part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Administrator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7"/>
          <w:w w:val="10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As).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left="110"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Thir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Part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9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Administrator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13"/>
          <w:w w:val="100"/>
          <w:b/>
          <w:bCs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As)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Companie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contrac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with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self-insure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employer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administe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claims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gran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acces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thei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network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negotiate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provide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fees.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83" w:after="0" w:line="307" w:lineRule="auto"/>
        <w:ind w:right="116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17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ota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Ca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Expenditu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(THCE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measur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Commonwealth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Chapte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22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Act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201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define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annua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capit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expenditure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Commonwealt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fro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publi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private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sources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including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(i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categorie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307" w:lineRule="auto"/>
        <w:ind w:right="5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non-claim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relate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payment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providers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include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statu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adjuste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(TME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reporte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;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(ii)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patien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cost-sharin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amounts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suc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deductible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copayments;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(iii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privat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healt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insurance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otherwise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define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regulation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promulgate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CHIA.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07" w:lineRule="auto"/>
        <w:ind w:right="6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-17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ota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(TME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0"/>
          <w:w w:val="100"/>
          <w:b/>
          <w:bCs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color w:val="005581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4"/>
        </w:rPr>
        <w:t>define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4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2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medical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spendin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g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populatio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base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allowe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claim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categorie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medica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expense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al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non-claim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relate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payment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providers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2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TM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expresse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membe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pe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mont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h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(PMPM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96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1"/>
          <w:w w:val="100"/>
        </w:rPr>
        <w:t>basis.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441" w:top="840" w:bottom="720" w:left="520" w:right="520"/>
          <w:pgSz w:w="12240" w:h="15840"/>
          <w:cols w:num="2" w:equalWidth="0">
            <w:col w:w="5362" w:space="373"/>
            <w:col w:w="5465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footer="0" w:header="0" w:top="0" w:bottom="0" w:left="0" w:right="0"/>
          <w:footerReference w:type="default" r:id="rId151"/>
          <w:pgSz w:w="12240" w:h="15840"/>
        </w:sectPr>
      </w:pPr>
      <w:rPr/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803" w:lineRule="exact"/>
        <w:ind w:left="110" w:right="-20"/>
        <w:jc w:val="left"/>
        <w:rPr>
          <w:rFonts w:ascii="Arial" w:hAnsi="Arial" w:cs="Arial" w:eastAsia="Arial"/>
          <w:sz w:val="72"/>
          <w:szCs w:val="72"/>
        </w:rPr>
      </w:pPr>
      <w:rPr/>
      <w:r>
        <w:rPr/>
        <w:pict>
          <v:group style="position:absolute;margin-left:31.5pt;margin-top:45.75663pt;width:549pt;height:.1pt;mso-position-horizontal-relative:page;mso-position-vertical-relative:paragraph;z-index:-3122" coordorigin="630,915" coordsize="10980,2">
            <v:shape style="position:absolute;left:630;top:915;width:10980;height:2" coordorigin="630,915" coordsize="10980,0" path="m630,915l11610,915e" filled="f" stroked="t" strokeweight=".5pt" strokecolor="#A1A1A4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72"/>
          <w:szCs w:val="72"/>
          <w:color w:val="005581"/>
          <w:spacing w:val="2"/>
          <w:w w:val="79"/>
          <w:position w:val="-1"/>
        </w:rPr>
        <w:t>Acknowledgements</w:t>
      </w:r>
      <w:r>
        <w:rPr>
          <w:rFonts w:ascii="Arial" w:hAnsi="Arial" w:cs="Arial" w:eastAsia="Arial"/>
          <w:sz w:val="72"/>
          <w:szCs w:val="72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7" w:lineRule="auto"/>
        <w:ind w:left="110" w:right="559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CHI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wishe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acknowledg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analyti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suppor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Oliver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1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yma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Actuaria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Consulting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Inc.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particula</w:t>
      </w:r>
      <w:r>
        <w:rPr>
          <w:rFonts w:ascii="Times New Roman" w:hAnsi="Times New Roman" w:cs="Times New Roman" w:eastAsia="Times New Roman"/>
          <w:sz w:val="19"/>
          <w:szCs w:val="19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Diann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W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elch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.S.A.,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M.A.A.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Pete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Schae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-15"/>
          <w:w w:val="100"/>
        </w:rPr>
        <w:t>F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.S.A.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M.A.A.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wel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th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data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visualizatio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an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desig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provide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Case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Kinchelo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of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2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Pivo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Poin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Communications.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1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Prima</w:t>
      </w:r>
      <w:r>
        <w:rPr>
          <w:rFonts w:ascii="Arial" w:hAnsi="Arial" w:cs="Arial" w:eastAsia="Arial"/>
          <w:sz w:val="22"/>
          <w:szCs w:val="22"/>
          <w:color w:val="005581"/>
          <w:spacing w:val="4"/>
          <w:w w:val="83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y</w:t>
      </w:r>
      <w:r>
        <w:rPr>
          <w:rFonts w:ascii="Arial" w:hAnsi="Arial" w:cs="Arial" w:eastAsia="Arial"/>
          <w:sz w:val="22"/>
          <w:szCs w:val="22"/>
          <w:color w:val="005581"/>
          <w:spacing w:val="7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staf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5581"/>
          <w:spacing w:val="13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fo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5581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3"/>
          <w:b/>
          <w:bCs/>
        </w:rPr>
        <w:t>thi</w:t>
      </w:r>
      <w:r>
        <w:rPr>
          <w:rFonts w:ascii="Arial" w:hAnsi="Arial" w:cs="Arial" w:eastAsia="Arial"/>
          <w:sz w:val="22"/>
          <w:szCs w:val="22"/>
          <w:color w:val="005581"/>
          <w:spacing w:val="0"/>
          <w:w w:val="83"/>
          <w:b/>
          <w:bCs/>
        </w:rPr>
        <w:t>s</w:t>
      </w:r>
      <w:r>
        <w:rPr>
          <w:rFonts w:ascii="Arial" w:hAnsi="Arial" w:cs="Arial" w:eastAsia="Arial"/>
          <w:sz w:val="22"/>
          <w:szCs w:val="22"/>
          <w:color w:val="005581"/>
          <w:spacing w:val="4"/>
          <w:w w:val="83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5581"/>
          <w:spacing w:val="1"/>
          <w:w w:val="82"/>
          <w:b/>
          <w:bCs/>
        </w:rPr>
        <w:t>publication: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533" w:lineRule="auto"/>
        <w:ind w:left="110" w:right="7483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Crist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005581"/>
          <w:spacing w:val="-13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Carman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,</w:t>
      </w:r>
      <w:r>
        <w:rPr>
          <w:rFonts w:ascii="Arial" w:hAnsi="Arial" w:cs="Arial" w:eastAsia="Arial"/>
          <w:sz w:val="18"/>
          <w:szCs w:val="18"/>
          <w:color w:val="005581"/>
          <w:spacing w:val="2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Senio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2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Polic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-1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Analyst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Caitli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n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Sullivan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,</w:t>
      </w:r>
      <w:r>
        <w:rPr>
          <w:rFonts w:ascii="Arial" w:hAnsi="Arial" w:cs="Arial" w:eastAsia="Arial"/>
          <w:sz w:val="18"/>
          <w:szCs w:val="18"/>
          <w:color w:val="005581"/>
          <w:spacing w:val="2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Senio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2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7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Polic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-1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Analyst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Elizabet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2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005581"/>
          <w:spacing w:val="4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nold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,</w:t>
      </w:r>
      <w:r>
        <w:rPr>
          <w:rFonts w:ascii="Arial" w:hAnsi="Arial" w:cs="Arial" w:eastAsia="Arial"/>
          <w:sz w:val="18"/>
          <w:szCs w:val="18"/>
          <w:color w:val="005581"/>
          <w:spacing w:val="-2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Manage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2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f</w:t>
      </w:r>
      <w:r>
        <w:rPr>
          <w:rFonts w:ascii="Arial" w:hAnsi="Arial" w:cs="Arial" w:eastAsia="Arial"/>
          <w:sz w:val="18"/>
          <w:szCs w:val="18"/>
          <w:color w:val="005581"/>
          <w:spacing w:val="-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Specia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l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ojects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Kevi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n</w:t>
      </w:r>
      <w:r>
        <w:rPr>
          <w:rFonts w:ascii="Arial" w:hAnsi="Arial" w:cs="Arial" w:eastAsia="Arial"/>
          <w:sz w:val="18"/>
          <w:szCs w:val="18"/>
          <w:color w:val="005581"/>
          <w:spacing w:val="2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Mc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95"/>
        </w:rPr>
        <w:t>A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ve</w:t>
      </w:r>
      <w:r>
        <w:rPr>
          <w:rFonts w:ascii="Arial" w:hAnsi="Arial" w:cs="Arial" w:eastAsia="Arial"/>
          <w:sz w:val="18"/>
          <w:szCs w:val="18"/>
          <w:color w:val="005581"/>
          <w:spacing w:val="-11"/>
          <w:w w:val="95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,</w:t>
      </w:r>
      <w:r>
        <w:rPr>
          <w:rFonts w:ascii="Arial" w:hAnsi="Arial" w:cs="Arial" w:eastAsia="Arial"/>
          <w:sz w:val="18"/>
          <w:szCs w:val="18"/>
          <w:color w:val="005581"/>
          <w:spacing w:val="9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Manage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2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f</w:t>
      </w:r>
      <w:r>
        <w:rPr>
          <w:rFonts w:ascii="Arial" w:hAnsi="Arial" w:cs="Arial" w:eastAsia="Arial"/>
          <w:sz w:val="18"/>
          <w:szCs w:val="18"/>
          <w:color w:val="005581"/>
          <w:spacing w:val="-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Analytics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7" w:after="0" w:line="240" w:lineRule="auto"/>
        <w:ind w:left="110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Po-</w:t>
      </w:r>
      <w:r>
        <w:rPr>
          <w:rFonts w:ascii="Arial" w:hAnsi="Arial" w:cs="Arial" w:eastAsia="Arial"/>
          <w:sz w:val="18"/>
          <w:szCs w:val="18"/>
          <w:color w:val="005581"/>
          <w:spacing w:val="-12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u</w:t>
      </w:r>
      <w:r>
        <w:rPr>
          <w:rFonts w:ascii="Arial" w:hAnsi="Arial" w:cs="Arial" w:eastAsia="Arial"/>
          <w:sz w:val="18"/>
          <w:szCs w:val="18"/>
          <w:color w:val="005581"/>
          <w:spacing w:val="-17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Lai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,</w:t>
      </w:r>
      <w:r>
        <w:rPr>
          <w:rFonts w:ascii="Arial" w:hAnsi="Arial" w:cs="Arial" w:eastAsia="Arial"/>
          <w:sz w:val="18"/>
          <w:szCs w:val="18"/>
          <w:color w:val="005581"/>
          <w:spacing w:val="-18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Di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ecto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-19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f</w:t>
      </w:r>
      <w:r>
        <w:rPr>
          <w:rFonts w:ascii="Arial" w:hAnsi="Arial" w:cs="Arial" w:eastAsia="Arial"/>
          <w:sz w:val="18"/>
          <w:szCs w:val="18"/>
          <w:color w:val="005581"/>
          <w:spacing w:val="-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Syste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m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Finance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10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Lor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005581"/>
          <w:spacing w:val="-1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5"/>
        </w:rPr>
        <w:t>Cavanaugh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5"/>
        </w:rPr>
        <w:t>,</w:t>
      </w:r>
      <w:r>
        <w:rPr>
          <w:rFonts w:ascii="Arial" w:hAnsi="Arial" w:cs="Arial" w:eastAsia="Arial"/>
          <w:sz w:val="18"/>
          <w:szCs w:val="18"/>
          <w:color w:val="005581"/>
          <w:spacing w:val="2"/>
          <w:w w:val="95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Deput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-18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Executiv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Di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96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ecto</w:t>
      </w:r>
      <w:r>
        <w:rPr>
          <w:rFonts w:ascii="Arial" w:hAnsi="Arial" w:cs="Arial" w:eastAsia="Arial"/>
          <w:sz w:val="18"/>
          <w:szCs w:val="18"/>
          <w:color w:val="005581"/>
          <w:spacing w:val="-14"/>
          <w:w w:val="96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,</w:t>
      </w:r>
      <w:r>
        <w:rPr>
          <w:rFonts w:ascii="Arial" w:hAnsi="Arial" w:cs="Arial" w:eastAsia="Arial"/>
          <w:sz w:val="18"/>
          <w:szCs w:val="18"/>
          <w:color w:val="005581"/>
          <w:spacing w:val="8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Syste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m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Performance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10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pict>
          <v:group style="position:absolute;margin-left:572.006897pt;margin-top:102.826294pt;width:8.382pt;height:.1pt;mso-position-horizontal-relative:page;mso-position-vertical-relative:paragraph;z-index:-3121" coordorigin="11440,2057" coordsize="168,2">
            <v:shape style="position:absolute;left:11440;top:2057;width:168;height:2" coordorigin="11440,2057" coordsize="168,0" path="m11440,2057l11608,2057e" filled="f" stroked="t" strokeweight=".75pt" strokecolor="#005581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Stev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McCabe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,</w:t>
      </w:r>
      <w:r>
        <w:rPr>
          <w:rFonts w:ascii="Arial" w:hAnsi="Arial" w:cs="Arial" w:eastAsia="Arial"/>
          <w:sz w:val="18"/>
          <w:szCs w:val="18"/>
          <w:color w:val="005581"/>
          <w:spacing w:val="8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Deput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005581"/>
          <w:spacing w:val="-18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Executiv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e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Di</w:t>
      </w:r>
      <w:r>
        <w:rPr>
          <w:rFonts w:ascii="Arial" w:hAnsi="Arial" w:cs="Arial" w:eastAsia="Arial"/>
          <w:sz w:val="18"/>
          <w:szCs w:val="18"/>
          <w:color w:val="005581"/>
          <w:spacing w:val="-3"/>
          <w:w w:val="96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ecto</w:t>
      </w:r>
      <w:r>
        <w:rPr>
          <w:rFonts w:ascii="Arial" w:hAnsi="Arial" w:cs="Arial" w:eastAsia="Arial"/>
          <w:sz w:val="18"/>
          <w:szCs w:val="18"/>
          <w:color w:val="005581"/>
          <w:spacing w:val="-14"/>
          <w:w w:val="96"/>
        </w:rPr>
        <w:t>r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,</w:t>
      </w:r>
      <w:r>
        <w:rPr>
          <w:rFonts w:ascii="Arial" w:hAnsi="Arial" w:cs="Arial" w:eastAsia="Arial"/>
          <w:sz w:val="18"/>
          <w:szCs w:val="18"/>
          <w:color w:val="005581"/>
          <w:spacing w:val="8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Healt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h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Analytic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96"/>
        </w:rPr>
        <w:t>s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96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an</w:t>
      </w:r>
      <w:r>
        <w:rPr>
          <w:rFonts w:ascii="Arial" w:hAnsi="Arial" w:cs="Arial" w:eastAsia="Arial"/>
          <w:sz w:val="18"/>
          <w:szCs w:val="18"/>
          <w:color w:val="005581"/>
          <w:spacing w:val="0"/>
          <w:w w:val="100"/>
        </w:rPr>
        <w:t>d</w:t>
      </w:r>
      <w:r>
        <w:rPr>
          <w:rFonts w:ascii="Arial" w:hAnsi="Arial" w:cs="Arial" w:eastAsia="Arial"/>
          <w:sz w:val="18"/>
          <w:szCs w:val="18"/>
          <w:color w:val="005581"/>
          <w:spacing w:val="-1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05581"/>
          <w:spacing w:val="1"/>
          <w:w w:val="100"/>
        </w:rPr>
        <w:t>Finance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jc w:val="left"/>
        <w:spacing w:after="0"/>
        <w:sectPr>
          <w:pgMar w:footer="530" w:header="0" w:top="1480" w:bottom="720" w:left="520" w:right="520"/>
          <w:footerReference w:type="default" r:id="rId152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footer="0" w:header="0" w:top="0" w:bottom="0" w:left="0" w:right="0"/>
          <w:footerReference w:type="default" r:id="rId153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footer="0" w:header="0" w:top="0" w:bottom="0" w:left="0" w:right="0"/>
          <w:footerReference w:type="default" r:id="rId154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5" w:after="0" w:line="240" w:lineRule="auto"/>
        <w:ind w:left="1842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shape style="position:absolute;margin-left:31.5pt;margin-top:2.233141pt;width:75.348pt;height:123.267607pt;mso-position-horizontal-relative:page;mso-position-vertical-relative:paragraph;z-index:-3120" type="#_x0000_t75">
            <v:imagedata r:id="rId156" o:title=""/>
          </v:shape>
        </w:pic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Fo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mor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information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pleas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spacing w:val="1"/>
          <w:w w:val="100"/>
        </w:rPr>
        <w:t>contact:</w:t>
      </w:r>
      <w:r>
        <w:rPr>
          <w:rFonts w:ascii="Times New Roman" w:hAnsi="Times New Roman" w:cs="Times New Roman" w:eastAsia="Times New Roman"/>
          <w:sz w:val="19"/>
          <w:szCs w:val="19"/>
          <w:spacing w:val="0"/>
          <w:w w:val="100"/>
        </w:rPr>
      </w:r>
    </w:p>
    <w:p>
      <w:pPr>
        <w:spacing w:before="3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842" w:right="-20"/>
        <w:jc w:val="left"/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005581"/>
          <w:spacing w:val="1"/>
          <w:w w:val="76"/>
          <w:b/>
          <w:bCs/>
        </w:rPr>
        <w:t>CENTE</w:t>
      </w:r>
      <w:r>
        <w:rPr>
          <w:rFonts w:ascii="Arial" w:hAnsi="Arial" w:cs="Arial" w:eastAsia="Arial"/>
          <w:sz w:val="32"/>
          <w:szCs w:val="32"/>
          <w:color w:val="005581"/>
          <w:spacing w:val="0"/>
          <w:w w:val="76"/>
          <w:b/>
          <w:bCs/>
        </w:rPr>
        <w:t>R</w:t>
      </w:r>
      <w:r>
        <w:rPr>
          <w:rFonts w:ascii="Arial" w:hAnsi="Arial" w:cs="Arial" w:eastAsia="Arial"/>
          <w:sz w:val="32"/>
          <w:szCs w:val="32"/>
          <w:color w:val="005581"/>
          <w:spacing w:val="-1"/>
          <w:w w:val="76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6"/>
          <w:b/>
          <w:bCs/>
        </w:rPr>
        <w:t>FO</w:t>
      </w:r>
      <w:r>
        <w:rPr>
          <w:rFonts w:ascii="Arial" w:hAnsi="Arial" w:cs="Arial" w:eastAsia="Arial"/>
          <w:sz w:val="32"/>
          <w:szCs w:val="32"/>
          <w:color w:val="005581"/>
          <w:spacing w:val="0"/>
          <w:w w:val="76"/>
          <w:b/>
          <w:bCs/>
        </w:rPr>
        <w:t>R</w:t>
      </w:r>
      <w:r>
        <w:rPr>
          <w:rFonts w:ascii="Arial" w:hAnsi="Arial" w:cs="Arial" w:eastAsia="Arial"/>
          <w:sz w:val="32"/>
          <w:szCs w:val="32"/>
          <w:color w:val="005581"/>
          <w:spacing w:val="-2"/>
          <w:w w:val="76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6"/>
          <w:b/>
          <w:bCs/>
        </w:rPr>
        <w:t>HEA</w:t>
      </w:r>
      <w:r>
        <w:rPr>
          <w:rFonts w:ascii="Arial" w:hAnsi="Arial" w:cs="Arial" w:eastAsia="Arial"/>
          <w:sz w:val="32"/>
          <w:szCs w:val="32"/>
          <w:color w:val="005581"/>
          <w:spacing w:val="-22"/>
          <w:w w:val="76"/>
          <w:b/>
          <w:bCs/>
        </w:rPr>
        <w:t>L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6"/>
          <w:b/>
          <w:bCs/>
        </w:rPr>
        <w:t>T</w:t>
      </w:r>
      <w:r>
        <w:rPr>
          <w:rFonts w:ascii="Arial" w:hAnsi="Arial" w:cs="Arial" w:eastAsia="Arial"/>
          <w:sz w:val="32"/>
          <w:szCs w:val="32"/>
          <w:color w:val="005581"/>
          <w:spacing w:val="0"/>
          <w:w w:val="76"/>
          <w:b/>
          <w:bCs/>
        </w:rPr>
        <w:t>H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6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6"/>
          <w:b/>
          <w:bCs/>
        </w:rPr>
        <w:t>INFORM</w:t>
      </w:r>
      <w:r>
        <w:rPr>
          <w:rFonts w:ascii="Arial" w:hAnsi="Arial" w:cs="Arial" w:eastAsia="Arial"/>
          <w:sz w:val="32"/>
          <w:szCs w:val="32"/>
          <w:color w:val="005581"/>
          <w:spacing w:val="-13"/>
          <w:w w:val="76"/>
          <w:b/>
          <w:bCs/>
        </w:rPr>
        <w:t>A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6"/>
          <w:b/>
          <w:bCs/>
        </w:rPr>
        <w:t>TIO</w:t>
      </w:r>
      <w:r>
        <w:rPr>
          <w:rFonts w:ascii="Arial" w:hAnsi="Arial" w:cs="Arial" w:eastAsia="Arial"/>
          <w:sz w:val="32"/>
          <w:szCs w:val="32"/>
          <w:color w:val="005581"/>
          <w:spacing w:val="0"/>
          <w:w w:val="76"/>
          <w:b/>
          <w:bCs/>
        </w:rPr>
        <w:t>N</w:t>
      </w:r>
      <w:r>
        <w:rPr>
          <w:rFonts w:ascii="Arial" w:hAnsi="Arial" w:cs="Arial" w:eastAsia="Arial"/>
          <w:sz w:val="32"/>
          <w:szCs w:val="32"/>
          <w:color w:val="005581"/>
          <w:spacing w:val="57"/>
          <w:w w:val="76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6"/>
          <w:b/>
          <w:bCs/>
        </w:rPr>
        <w:t>AN</w:t>
      </w:r>
      <w:r>
        <w:rPr>
          <w:rFonts w:ascii="Arial" w:hAnsi="Arial" w:cs="Arial" w:eastAsia="Arial"/>
          <w:sz w:val="32"/>
          <w:szCs w:val="32"/>
          <w:color w:val="005581"/>
          <w:spacing w:val="0"/>
          <w:w w:val="76"/>
          <w:b/>
          <w:bCs/>
        </w:rPr>
        <w:t>D</w:t>
      </w:r>
      <w:r>
        <w:rPr>
          <w:rFonts w:ascii="Arial" w:hAnsi="Arial" w:cs="Arial" w:eastAsia="Arial"/>
          <w:sz w:val="32"/>
          <w:szCs w:val="32"/>
          <w:color w:val="005581"/>
          <w:spacing w:val="14"/>
          <w:w w:val="76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7"/>
          <w:b/>
          <w:bCs/>
        </w:rPr>
        <w:t>ANA</w:t>
      </w:r>
      <w:r>
        <w:rPr>
          <w:rFonts w:ascii="Arial" w:hAnsi="Arial" w:cs="Arial" w:eastAsia="Arial"/>
          <w:sz w:val="32"/>
          <w:szCs w:val="32"/>
          <w:color w:val="005581"/>
          <w:spacing w:val="-28"/>
          <w:w w:val="75"/>
          <w:b/>
          <w:bCs/>
        </w:rPr>
        <w:t>L</w:t>
      </w:r>
      <w:r>
        <w:rPr>
          <w:rFonts w:ascii="Arial" w:hAnsi="Arial" w:cs="Arial" w:eastAsia="Arial"/>
          <w:sz w:val="32"/>
          <w:szCs w:val="32"/>
          <w:color w:val="005581"/>
          <w:spacing w:val="1"/>
          <w:w w:val="79"/>
          <w:b/>
          <w:bCs/>
        </w:rPr>
        <w:t>YSIS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842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Boylsto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eet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50" w:after="0" w:line="240" w:lineRule="auto"/>
        <w:ind w:left="1842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</w:rPr>
        <w:t>Boston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02116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50" w:after="0" w:line="292" w:lineRule="auto"/>
        <w:ind w:left="1842" w:right="6366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</w:rPr>
        <w:t>617.988.3100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hyperlink r:id="rId157">
        <w:r>
          <w:rPr>
            <w:rFonts w:ascii="Arial" w:hAnsi="Arial" w:cs="Arial" w:eastAsia="Arial"/>
            <w:sz w:val="20"/>
            <w:szCs w:val="20"/>
            <w:spacing w:val="1"/>
            <w:w w:val="100"/>
          </w:rPr>
          <w:t>ww</w:t>
        </w:r>
        <w:r>
          <w:rPr>
            <w:rFonts w:ascii="Arial" w:hAnsi="Arial" w:cs="Arial" w:eastAsia="Arial"/>
            <w:sz w:val="20"/>
            <w:szCs w:val="20"/>
            <w:spacing w:val="-10"/>
            <w:w w:val="100"/>
          </w:rPr>
          <w:t>w</w:t>
        </w:r>
        <w:r>
          <w:rPr>
            <w:rFonts w:ascii="Arial" w:hAnsi="Arial" w:cs="Arial" w:eastAsia="Arial"/>
            <w:sz w:val="20"/>
            <w:szCs w:val="20"/>
            <w:spacing w:val="1"/>
            <w:w w:val="97"/>
          </w:rPr>
          <w:t>.mass.gov/chia</w:t>
        </w:r>
        <w:r>
          <w:rPr>
            <w:rFonts w:ascii="Arial" w:hAnsi="Arial" w:cs="Arial" w:eastAsia="Arial"/>
            <w:sz w:val="20"/>
            <w:szCs w:val="20"/>
            <w:spacing w:val="0"/>
            <w:w w:val="100"/>
          </w:rPr>
        </w:r>
      </w:hyperlink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842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97"/>
        </w:rPr>
        <w:t>Publicatio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Numbe</w:t>
      </w:r>
      <w:r>
        <w:rPr>
          <w:rFonts w:ascii="Arial" w:hAnsi="Arial" w:cs="Arial" w:eastAsia="Arial"/>
          <w:sz w:val="20"/>
          <w:szCs w:val="20"/>
          <w:spacing w:val="0"/>
          <w:w w:val="97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97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14-245-CHIA-01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sectPr>
      <w:pgMar w:footer="0" w:header="0" w:top="1480" w:bottom="280" w:left="520" w:right="1720"/>
      <w:footerReference w:type="default" r:id="rId155"/>
      <w:pgSz w:w="12240" w:h="158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auto"/>
    <w:pitch w:val="default"/>
  </w:font>
  <w:font w:name="Helvetica Neue">
    <w:altName w:val="Helvetica Neue"/>
    <w:charset w:val="0"/>
    <w:family w:val="auto"/>
    <w:pitch w:val="default"/>
  </w:font>
  <w:font w:name="Helvetica Neue Medium">
    <w:altName w:val="Helvetica Neue Medium"/>
    <w:charset w:val="0"/>
    <w:family w:val="auto"/>
    <w:pitch w:val="default"/>
  </w:font>
  <w:font w:name="HelveticaNeue-CondensedBold">
    <w:altName w:val="HelveticaNeue-CondensedBold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177.54834" w:lineRule="exact"/>
      <w:jc w:val="left"/>
      <w:rPr>
        <w:sz w:val="17.753906"/>
        <w:szCs w:val="17.753906"/>
      </w:rPr>
    </w:pPr>
    <w:rPr/>
    <w:r>
      <w:rPr/>
      <w:pict>
        <v:group style="position:absolute;margin-left:31.5pt;margin-top:756pt;width:9pt;height:9pt;mso-position-horizontal-relative:page;mso-position-vertical-relative:page;z-index:-3321" coordorigin="630,15120" coordsize="180,180">
          <v:shape style="position:absolute;left:630;top:15120;width:180;height:180" coordorigin="630,15120" coordsize="180,180" path="m630,15300l810,15300,810,15120,630,15120,630,15300e" filled="t" fillcolor="#005581" stroked="f">
            <v:path arrowok="t"/>
            <v:fill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73.096893pt;margin-top:757.329285pt;width:207.0811pt;height:10.25pt;mso-position-horizontal-relative:page;mso-position-vertical-relative:page;z-index:-3320" type="#_x0000_t202" filled="f" stroked="f">
          <v:textbox inset="0,0,0,0">
            <w:txbxContent>
              <w:p>
                <w:pPr>
                  <w:spacing w:before="4" w:after="0" w:line="240" w:lineRule="auto"/>
                  <w:ind w:left="20" w:right="-2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Pr/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nnu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l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4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po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9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o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9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the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7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-1"/>
                    <w:w w:val="72"/>
                  </w:rPr>
                  <w:t>P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f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o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"/>
                    <w:w w:val="72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m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c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4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o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f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8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the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7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M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ss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c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hu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ett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7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H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l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th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3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Ca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ys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m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: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0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p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m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b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8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2014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 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29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A1A1A4"/>
                    <w:spacing w:val="29"/>
                    <w:w w:val="100"/>
                    <w:b/>
                    <w:bCs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A1A1A4"/>
                    <w:spacing w:val="0"/>
                    <w:w w:val="100"/>
                    <w:b/>
                    <w:bCs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</w:t>
                </w:r>
                <w:r>
                  <w:rPr/>
                  <w:fldChar w:fldCharType="end"/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pt;margin-top:759.096985pt;width:113.330005pt;height:8.0pt;mso-position-horizontal-relative:page;mso-position-vertical-relative:page;z-index:-3319" type="#_x0000_t202" filled="f" stroked="f">
          <v:textbox inset="0,0,0,0">
            <w:txbxContent>
              <w:p>
                <w:pPr>
                  <w:spacing w:before="5" w:after="0" w:line="240" w:lineRule="auto"/>
                  <w:ind w:left="20" w:right="-20"/>
                  <w:jc w:val="left"/>
                  <w:rPr>
                    <w:rFonts w:ascii="Arial" w:hAnsi="Arial" w:cs="Arial" w:eastAsia="Arial"/>
                    <w:sz w:val="12"/>
                    <w:szCs w:val="12"/>
                  </w:rPr>
                </w:pPr>
                <w:rPr/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c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t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4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f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o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5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h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ea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l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t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h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in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f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o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m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t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i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o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1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d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2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a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lysis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17.753906"/>
        <w:szCs w:val="17.753906"/>
      </w:rPr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132.54834" w:lineRule="exact"/>
      <w:jc w:val="left"/>
      <w:rPr>
        <w:sz w:val="13.253906"/>
        <w:szCs w:val="13.253906"/>
      </w:rPr>
    </w:pPr>
    <w:rPr/>
    <w:r>
      <w:rPr/>
      <w:pict>
        <v:group style="position:absolute;margin-left:31.5pt;margin-top:756pt;width:9pt;height:9pt;mso-position-horizontal-relative:page;mso-position-vertical-relative:page;z-index:-3318" coordorigin="630,15120" coordsize="180,180">
          <v:shape style="position:absolute;left:630;top:15120;width:180;height:180" coordorigin="630,15120" coordsize="180,180" path="m630,15300l810,15300,810,15120,630,15120,630,15300e" filled="t" fillcolor="#005581" stroked="f">
            <v:path arrowok="t"/>
            <v:fill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73.096893pt;margin-top:757.329285pt;width:209.4067pt;height:10.25pt;mso-position-horizontal-relative:page;mso-position-vertical-relative:page;z-index:-3317" type="#_x0000_t202" filled="f" stroked="f">
          <v:textbox inset="0,0,0,0">
            <w:txbxContent>
              <w:p>
                <w:pPr>
                  <w:spacing w:before="4" w:after="0" w:line="240" w:lineRule="auto"/>
                  <w:ind w:left="20" w:right="-2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Pr/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Annual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2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Report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9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on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8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the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7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-1"/>
                    <w:w w:val="72"/>
                  </w:rPr>
                  <w:t>P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erfo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"/>
                    <w:w w:val="72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mance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3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of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8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the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7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Massachusetts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5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Health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2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Care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System: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0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September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7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2014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26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A2A1A5"/>
                    <w:spacing w:val="26"/>
                    <w:w w:val="100"/>
                    <w:b/>
                    <w:bCs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A2A1A5"/>
                    <w:spacing w:val="0"/>
                    <w:w w:val="100"/>
                    <w:b/>
                    <w:bCs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22</w:t>
                </w:r>
                <w:r>
                  <w:rPr/>
                  <w:fldChar w:fldCharType="end"/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A2A1A5"/>
                    <w:spacing w:val="5"/>
                    <w:w w:val="100"/>
                    <w:b/>
                    <w:bCs/>
                  </w:rPr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pt;margin-top:759.096985pt;width:113.330006pt;height:8.0pt;mso-position-horizontal-relative:page;mso-position-vertical-relative:page;z-index:-3316" type="#_x0000_t202" filled="f" stroked="f">
          <v:textbox inset="0,0,0,0">
            <w:txbxContent>
              <w:p>
                <w:pPr>
                  <w:spacing w:before="5" w:after="0" w:line="240" w:lineRule="auto"/>
                  <w:ind w:left="20" w:right="-20"/>
                  <w:jc w:val="left"/>
                  <w:rPr>
                    <w:rFonts w:ascii="Arial" w:hAnsi="Arial" w:cs="Arial" w:eastAsia="Arial"/>
                    <w:sz w:val="12"/>
                    <w:szCs w:val="12"/>
                  </w:rPr>
                </w:pPr>
                <w:rPr/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center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4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for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5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health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information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7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and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3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analysis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13.253906"/>
        <w:szCs w:val="13.253906"/>
      </w:rPr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31.5pt;margin-top:756pt;width:9pt;height:9pt;mso-position-horizontal-relative:page;mso-position-vertical-relative:page;z-index:-3315" coordorigin="630,15120" coordsize="180,180">
          <v:shape style="position:absolute;left:630;top:15120;width:180;height:180" coordorigin="630,15120" coordsize="180,180" path="m630,15300l810,15300,810,15120,630,15120,630,15300e" filled="t" fillcolor="#005581" stroked="f">
            <v:path arrowok="t"/>
            <v:fill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73.096893pt;margin-top:757.329285pt;width:208.383301pt;height:10.25pt;mso-position-horizontal-relative:page;mso-position-vertical-relative:page;z-index:-3314" type="#_x0000_t202" filled="f" stroked="f">
          <v:textbox inset="0,0,0,0">
            <w:txbxContent>
              <w:p>
                <w:pPr>
                  <w:spacing w:before="4" w:after="0" w:line="240" w:lineRule="auto"/>
                  <w:ind w:left="20" w:right="-45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Pr/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Annual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2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Report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9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on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8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the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7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-1"/>
                    <w:w w:val="72"/>
                  </w:rPr>
                  <w:t>P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erfo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"/>
                    <w:w w:val="72"/>
                  </w:rPr>
                  <w:t>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mance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3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of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8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the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7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Massachusetts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5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Health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2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Care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System: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0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72"/>
                  </w:rPr>
                  <w:t>September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7"/>
                    <w:w w:val="72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2014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20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A2A1A5"/>
                    <w:spacing w:val="4"/>
                    <w:w w:val="100"/>
                    <w:b/>
                    <w:bCs/>
                  </w:rPr>
                  <w:t>25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pt;margin-top:759.096985pt;width:113.330006pt;height:8.0pt;mso-position-horizontal-relative:page;mso-position-vertical-relative:page;z-index:-3313" type="#_x0000_t202" filled="f" stroked="f">
          <v:textbox inset="0,0,0,0">
            <w:txbxContent>
              <w:p>
                <w:pPr>
                  <w:spacing w:before="5" w:after="0" w:line="240" w:lineRule="auto"/>
                  <w:ind w:left="20" w:right="-20"/>
                  <w:jc w:val="left"/>
                  <w:rPr>
                    <w:rFonts w:ascii="Arial" w:hAnsi="Arial" w:cs="Arial" w:eastAsia="Arial"/>
                    <w:sz w:val="12"/>
                    <w:szCs w:val="12"/>
                  </w:rPr>
                </w:pPr>
                <w:rPr/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center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4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for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5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health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1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information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7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and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3"/>
                    <w:w w:val="100"/>
                  </w:rPr>
                  <w:t> 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A1A1A4"/>
                    <w:spacing w:val="0"/>
                    <w:w w:val="100"/>
                  </w:rPr>
                  <w:t>analysis</w:t>
                </w:r>
                <w:r>
                  <w:rPr>
                    <w:rFonts w:ascii="Arial" w:hAnsi="Arial" w:cs="Arial" w:eastAsia="Arial"/>
                    <w:sz w:val="12"/>
                    <w:szCs w:val="12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?>

<Relationships xmlns="http://schemas.openxmlformats.org/package/2006/relationships">
  <Relationship Id="rId1" Type="http://schemas.openxmlformats.org/officeDocument/2006/relationships/styles" Target="styles.xml"/>
  <Relationship Id="rId10" Type="http://schemas.openxmlformats.org/officeDocument/2006/relationships/image" Target="media/image5.png"/>
  <Relationship Id="rId100" Type="http://schemas.openxmlformats.org/officeDocument/2006/relationships/image" Target="media/image80.png"/>
  <Relationship Id="rId101" Type="http://schemas.openxmlformats.org/officeDocument/2006/relationships/image" Target="media/image81.png"/>
  <Relationship Id="rId102" Type="http://schemas.openxmlformats.org/officeDocument/2006/relationships/image" Target="media/image82.png"/>
  <Relationship Id="rId103" Type="http://schemas.openxmlformats.org/officeDocument/2006/relationships/image" Target="media/image83.png"/>
  <Relationship Id="rId104" Type="http://schemas.openxmlformats.org/officeDocument/2006/relationships/image" Target="media/image84.png"/>
  <Relationship Id="rId105" Type="http://schemas.openxmlformats.org/officeDocument/2006/relationships/image" Target="media/image85.png"/>
  <Relationship Id="rId106" Type="http://schemas.openxmlformats.org/officeDocument/2006/relationships/image" Target="media/image86.png"/>
  <Relationship Id="rId107" Type="http://schemas.openxmlformats.org/officeDocument/2006/relationships/image" Target="media/image87.png"/>
  <Relationship Id="rId108" Type="http://schemas.openxmlformats.org/officeDocument/2006/relationships/image" Target="media/image88.png"/>
  <Relationship Id="rId109" Type="http://schemas.openxmlformats.org/officeDocument/2006/relationships/image" Target="media/image89.png"/>
  <Relationship Id="rId11" Type="http://schemas.openxmlformats.org/officeDocument/2006/relationships/image" Target="media/image6.png"/>
  <Relationship Id="rId110" Type="http://schemas.openxmlformats.org/officeDocument/2006/relationships/image" Target="media/image90.png"/>
  <Relationship Id="rId111" Type="http://schemas.openxmlformats.org/officeDocument/2006/relationships/image" Target="media/image91.png"/>
  <Relationship Id="rId112" Type="http://schemas.openxmlformats.org/officeDocument/2006/relationships/image" Target="media/image92.png"/>
  <Relationship Id="rId113" Type="http://schemas.openxmlformats.org/officeDocument/2006/relationships/image" Target="media/image93.png"/>
  <Relationship Id="rId114" Type="http://schemas.openxmlformats.org/officeDocument/2006/relationships/image" Target="media/image94.png"/>
  <Relationship Id="rId115" Type="http://schemas.openxmlformats.org/officeDocument/2006/relationships/image" Target="media/image95.png"/>
  <Relationship Id="rId116" Type="http://schemas.openxmlformats.org/officeDocument/2006/relationships/image" Target="media/image96.png"/>
  <Relationship Id="rId117" Type="http://schemas.openxmlformats.org/officeDocument/2006/relationships/image" Target="media/image97.png"/>
  <Relationship Id="rId118" Type="http://schemas.openxmlformats.org/officeDocument/2006/relationships/image" Target="media/image98.png"/>
  <Relationship Id="rId119" Type="http://schemas.openxmlformats.org/officeDocument/2006/relationships/image" Target="media/image99.png"/>
  <Relationship Id="rId12" Type="http://schemas.openxmlformats.org/officeDocument/2006/relationships/image" Target="media/image7.png"/>
  <Relationship Id="rId120" Type="http://schemas.openxmlformats.org/officeDocument/2006/relationships/image" Target="media/image100.png"/>
  <Relationship Id="rId121" Type="http://schemas.openxmlformats.org/officeDocument/2006/relationships/image" Target="media/image101.png"/>
  <Relationship Id="rId122" Type="http://schemas.openxmlformats.org/officeDocument/2006/relationships/image" Target="media/image102.png"/>
  <Relationship Id="rId123" Type="http://schemas.openxmlformats.org/officeDocument/2006/relationships/image" Target="media/image103.png"/>
  <Relationship Id="rId124" Type="http://schemas.openxmlformats.org/officeDocument/2006/relationships/image" Target="media/image104.png"/>
  <Relationship Id="rId125" Type="http://schemas.openxmlformats.org/officeDocument/2006/relationships/image" Target="media/image105.png"/>
  <Relationship Id="rId126" Type="http://schemas.openxmlformats.org/officeDocument/2006/relationships/image" Target="media/image106.png"/>
  <Relationship Id="rId127" Type="http://schemas.openxmlformats.org/officeDocument/2006/relationships/image" Target="media/image107.png"/>
  <Relationship Id="rId128" Type="http://schemas.openxmlformats.org/officeDocument/2006/relationships/image" Target="media/image108.png"/>
  <Relationship Id="rId129" Type="http://schemas.openxmlformats.org/officeDocument/2006/relationships/image" Target="media/image109.png"/>
  <Relationship Id="rId13" Type="http://schemas.openxmlformats.org/officeDocument/2006/relationships/hyperlink" TargetMode="External" Target="http://www.bostonglobe.com/business/2013/07/11/tenet-healthcare-plans-acquire-vanguard-"/>
  <Relationship Id="rId130" Type="http://schemas.openxmlformats.org/officeDocument/2006/relationships/image" Target="media/image110.png"/>
  <Relationship Id="rId131" Type="http://schemas.openxmlformats.org/officeDocument/2006/relationships/image" Target="media/image111.png"/>
  <Relationship Id="rId132" Type="http://schemas.openxmlformats.org/officeDocument/2006/relationships/hyperlink" TargetMode="External" Target="http://www.mass.gov/anf/employee-insurance-and-retirement-benefits/"/>
  <Relationship Id="rId133" Type="http://schemas.openxmlformats.org/officeDocument/2006/relationships/image" Target="media/image112.png"/>
  <Relationship Id="rId134" Type="http://schemas.openxmlformats.org/officeDocument/2006/relationships/image" Target="media/image113.png"/>
  <Relationship Id="rId135" Type="http://schemas.openxmlformats.org/officeDocument/2006/relationships/image" Target="media/image114.png"/>
  <Relationship Id="rId136" Type="http://schemas.openxmlformats.org/officeDocument/2006/relationships/image" Target="media/image115.png"/>
  <Relationship Id="rId137" Type="http://schemas.openxmlformats.org/officeDocument/2006/relationships/image" Target="media/image116.png"/>
  <Relationship Id="rId138" Type="http://schemas.openxmlformats.org/officeDocument/2006/relationships/hyperlink" TargetMode="External" Target="http://kff.org/"/>
  <Relationship Id="rId139" Type="http://schemas.openxmlformats.org/officeDocument/2006/relationships/hyperlink" TargetMode="External" Target="http://bluecrossmafoundation.org/publication/"/>
  <Relationship Id="rId14" Type="http://schemas.openxmlformats.org/officeDocument/2006/relationships/hyperlink" TargetMode="External" Target="http://kff.org/report-section/ehbs-2013-section-10/"/>
  <Relationship Id="rId140" Type="http://schemas.openxmlformats.org/officeDocument/2006/relationships/hyperlink" TargetMode="External" Target="http://www.mass.gov/anf/medicaid-delivery-model-commission.html"/>
  <Relationship Id="rId141" Type="http://schemas.openxmlformats.org/officeDocument/2006/relationships/image" Target="media/image117.png"/>
  <Relationship Id="rId142" Type="http://schemas.openxmlformats.org/officeDocument/2006/relationships/image" Target="media/image118.png"/>
  <Relationship Id="rId143" Type="http://schemas.openxmlformats.org/officeDocument/2006/relationships/image" Target="media/image119.png"/>
  <Relationship Id="rId144" Type="http://schemas.openxmlformats.org/officeDocument/2006/relationships/image" Target="media/image120.png"/>
  <Relationship Id="rId145" Type="http://schemas.openxmlformats.org/officeDocument/2006/relationships/image" Target="media/image121.png"/>
  <Relationship Id="rId146" Type="http://schemas.openxmlformats.org/officeDocument/2006/relationships/hyperlink" TargetMode="External" Target="http://bluecrossmafoundation.org/publication/"/>
  <Relationship Id="rId147" Type="http://schemas.openxmlformats.org/officeDocument/2006/relationships/hyperlink" TargetMode="External" Target="http://www.va.gov/vetdata/Expenditures.asp"/>
  <Relationship Id="rId148" Type="http://schemas.openxmlformats.org/officeDocument/2006/relationships/hyperlink" TargetMode="External" Target="http://www.cbo.gov/sites/default/files/cbofiles/ftpdocs/76xx/doc7697/12-"/>
  <Relationship Id="rId149" Type="http://schemas.openxmlformats.org/officeDocument/2006/relationships/hyperlink" TargetMode="External" Target="http://www.mass.gov/chia/docs/r/pubs/13/alternative-"/>
  <Relationship Id="rId15" Type="http://schemas.openxmlformats.org/officeDocument/2006/relationships/image" Target="media/image8.png"/>
  <Relationship Id="rId150" Type="http://schemas.openxmlformats.org/officeDocument/2006/relationships/hyperlink" TargetMode="External" Target="http://www.catalyzepaymentreform.org/how-we-catalyze/national-scorecard"/>
  <Relationship Id="rId151" Type="http://schemas.openxmlformats.org/officeDocument/2006/relationships/footer" Target="footer3.xml"/>
  <Relationship Id="rId152" Type="http://schemas.openxmlformats.org/officeDocument/2006/relationships/footer" Target="footer4.xml"/>
  <Relationship Id="rId153" Type="http://schemas.openxmlformats.org/officeDocument/2006/relationships/footer" Target="footer5.xml"/>
  <Relationship Id="rId154" Type="http://schemas.openxmlformats.org/officeDocument/2006/relationships/footer" Target="footer6.xml"/>
  <Relationship Id="rId155" Type="http://schemas.openxmlformats.org/officeDocument/2006/relationships/footer" Target="footer7.xml"/>
  <Relationship Id="rId156" Type="http://schemas.openxmlformats.org/officeDocument/2006/relationships/image" Target="media/image122.jpg"/>
  <Relationship Id="rId157" Type="http://schemas.openxmlformats.org/officeDocument/2006/relationships/hyperlink" TargetMode="External" Target="http://www.mass.gov/chia"/>
  <Relationship Id="rId16" Type="http://schemas.openxmlformats.org/officeDocument/2006/relationships/image" Target="media/image9.png"/>
  <Relationship Id="rId17" Type="http://schemas.openxmlformats.org/officeDocument/2006/relationships/image" Target="media/image10.png"/>
  <Relationship Id="rId18" Type="http://schemas.openxmlformats.org/officeDocument/2006/relationships/image" Target="media/image11.png"/>
  <Relationship Id="rId19" Type="http://schemas.openxmlformats.org/officeDocument/2006/relationships/image" Target="media/image12.png"/>
  <Relationship Id="rId2" Type="http://schemas.openxmlformats.org/officeDocument/2006/relationships/fontTable" Target="fontTable.xml"/>
  <Relationship Id="rId20" Type="http://schemas.openxmlformats.org/officeDocument/2006/relationships/image" Target="media/image13.png"/>
  <Relationship Id="rId21" Type="http://schemas.openxmlformats.org/officeDocument/2006/relationships/image" Target="media/image14.png"/>
  <Relationship Id="rId22" Type="http://schemas.openxmlformats.org/officeDocument/2006/relationships/image" Target="media/image15.png"/>
  <Relationship Id="rId23" Type="http://schemas.openxmlformats.org/officeDocument/2006/relationships/image" Target="media/image16.png"/>
  <Relationship Id="rId24" Type="http://schemas.openxmlformats.org/officeDocument/2006/relationships/image" Target="media/image17.png"/>
  <Relationship Id="rId25" Type="http://schemas.openxmlformats.org/officeDocument/2006/relationships/image" Target="media/image18.png"/>
  <Relationship Id="rId26" Type="http://schemas.openxmlformats.org/officeDocument/2006/relationships/image" Target="media/image19.png"/>
  <Relationship Id="rId27" Type="http://schemas.openxmlformats.org/officeDocument/2006/relationships/image" Target="media/image20.png"/>
  <Relationship Id="rId28" Type="http://schemas.openxmlformats.org/officeDocument/2006/relationships/image" Target="media/image21.png"/>
  <Relationship Id="rId29" Type="http://schemas.openxmlformats.org/officeDocument/2006/relationships/image" Target="media/image22.png"/>
  <Relationship Id="rId3" Type="http://schemas.openxmlformats.org/officeDocument/2006/relationships/theme" Target="theme/theme1.xml"/>
  <Relationship Id="rId30" Type="http://schemas.openxmlformats.org/officeDocument/2006/relationships/image" Target="media/image23.png"/>
  <Relationship Id="rId31" Type="http://schemas.openxmlformats.org/officeDocument/2006/relationships/hyperlink" TargetMode="External" Target="http://kff.org/other/state-indicator/hmo-penetration-"/>
  <Relationship Id="rId32" Type="http://schemas.openxmlformats.org/officeDocument/2006/relationships/hyperlink" TargetMode="External" Target="http://www.mass.gov/chia/docs/r/pubs/13/2012-mass-insurance-coverage.pdf"/>
  <Relationship Id="rId33" Type="http://schemas.openxmlformats.org/officeDocument/2006/relationships/hyperlink" TargetMode="External" Target="http://kff.org/medicaid/state-indicator/rate-by-age-3/"/>
  <Relationship Id="rId34" Type="http://schemas.openxmlformats.org/officeDocument/2006/relationships/image" Target="media/image24.png"/>
  <Relationship Id="rId35" Type="http://schemas.openxmlformats.org/officeDocument/2006/relationships/image" Target="media/image25.png"/>
  <Relationship Id="rId36" Type="http://schemas.openxmlformats.org/officeDocument/2006/relationships/image" Target="media/image26.png"/>
  <Relationship Id="rId37" Type="http://schemas.openxmlformats.org/officeDocument/2006/relationships/image" Target="media/image27.png"/>
  <Relationship Id="rId38" Type="http://schemas.openxmlformats.org/officeDocument/2006/relationships/image" Target="media/image28.png"/>
  <Relationship Id="rId39" Type="http://schemas.openxmlformats.org/officeDocument/2006/relationships/hyperlink" TargetMode="External" Target="http://www.cms.gov/Research-Statistics-Data-and-Systems/Statistics-Trends-and-Reports/"/>
  <Relationship Id="rId4" Type="http://schemas.openxmlformats.org/officeDocument/2006/relationships/settings" Target="settings.xml"/>
  <Relationship Id="rId40" Type="http://schemas.openxmlformats.org/officeDocument/2006/relationships/image" Target="media/image29.png"/>
  <Relationship Id="rId41" Type="http://schemas.openxmlformats.org/officeDocument/2006/relationships/image" Target="media/image30.png"/>
  <Relationship Id="rId42" Type="http://schemas.openxmlformats.org/officeDocument/2006/relationships/image" Target="media/image31.png"/>
  <Relationship Id="rId43" Type="http://schemas.openxmlformats.org/officeDocument/2006/relationships/image" Target="media/image32.png"/>
  <Relationship Id="rId44" Type="http://schemas.openxmlformats.org/officeDocument/2006/relationships/image" Target="media/image33.png"/>
  <Relationship Id="rId45" Type="http://schemas.openxmlformats.org/officeDocument/2006/relationships/hyperlink" TargetMode="External" Target="http://www.mass.gov/chia/docs/r/pubs/13/thce-methodology.pdf"/>
  <Relationship Id="rId46" Type="http://schemas.openxmlformats.org/officeDocument/2006/relationships/footer" Target="footer2.xml"/>
  <Relationship Id="rId47" Type="http://schemas.openxmlformats.org/officeDocument/2006/relationships/image" Target="media/image34.png"/>
  <Relationship Id="rId48" Type="http://schemas.openxmlformats.org/officeDocument/2006/relationships/image" Target="media/image35.png"/>
  <Relationship Id="rId49" Type="http://schemas.openxmlformats.org/officeDocument/2006/relationships/image" Target="media/image36.png"/>
  <Relationship Id="rId5" Type="http://schemas.openxmlformats.org/officeDocument/2006/relationships/image" Target="media/image1.jpg"/>
  <Relationship Id="rId50" Type="http://schemas.openxmlformats.org/officeDocument/2006/relationships/image" Target="media/image37.png"/>
  <Relationship Id="rId51" Type="http://schemas.openxmlformats.org/officeDocument/2006/relationships/image" Target="media/image38.png"/>
  <Relationship Id="rId52" Type="http://schemas.openxmlformats.org/officeDocument/2006/relationships/image" Target="media/image39.png"/>
  <Relationship Id="rId53" Type="http://schemas.openxmlformats.org/officeDocument/2006/relationships/image" Target="media/image40.png"/>
  <Relationship Id="rId54" Type="http://schemas.openxmlformats.org/officeDocument/2006/relationships/image" Target="media/image41.png"/>
  <Relationship Id="rId55" Type="http://schemas.openxmlformats.org/officeDocument/2006/relationships/image" Target="media/image42.png"/>
  <Relationship Id="rId56" Type="http://schemas.openxmlformats.org/officeDocument/2006/relationships/image" Target="media/image43.png"/>
  <Relationship Id="rId57" Type="http://schemas.openxmlformats.org/officeDocument/2006/relationships/image" Target="media/image44.png"/>
  <Relationship Id="rId58" Type="http://schemas.openxmlformats.org/officeDocument/2006/relationships/image" Target="media/image45.png"/>
  <Relationship Id="rId59" Type="http://schemas.openxmlformats.org/officeDocument/2006/relationships/image" Target="media/image46.png"/>
  <Relationship Id="rId6" Type="http://schemas.openxmlformats.org/officeDocument/2006/relationships/footer" Target="footer1.xml"/>
  <Relationship Id="rId60" Type="http://schemas.openxmlformats.org/officeDocument/2006/relationships/image" Target="media/image47.png"/>
  <Relationship Id="rId61" Type="http://schemas.openxmlformats.org/officeDocument/2006/relationships/image" Target="media/image48.png"/>
  <Relationship Id="rId62" Type="http://schemas.openxmlformats.org/officeDocument/2006/relationships/image" Target="media/image49.png"/>
  <Relationship Id="rId63" Type="http://schemas.openxmlformats.org/officeDocument/2006/relationships/image" Target="media/image50.png"/>
  <Relationship Id="rId64" Type="http://schemas.openxmlformats.org/officeDocument/2006/relationships/hyperlink" TargetMode="External" Target="http://meps.ahrq.gov/"/>
  <Relationship Id="rId65" Type="http://schemas.openxmlformats.org/officeDocument/2006/relationships/hyperlink" TargetMode="External" Target="http://www/"/>
  <Relationship Id="rId66" Type="http://schemas.openxmlformats.org/officeDocument/2006/relationships/hyperlink" TargetMode="External" Target="http://www/"/>
  <Relationship Id="rId67" Type="http://schemas.openxmlformats.org/officeDocument/2006/relationships/hyperlink" TargetMode="External" Target="http://www.mass.gov/chia/docs/r/pubs/13/2012-tme-data-supplement"/>
  <Relationship Id="rId68" Type="http://schemas.openxmlformats.org/officeDocument/2006/relationships/image" Target="media/image51.png"/>
  <Relationship Id="rId69" Type="http://schemas.openxmlformats.org/officeDocument/2006/relationships/image" Target="media/image52.png"/>
  <Relationship Id="rId7" Type="http://schemas.openxmlformats.org/officeDocument/2006/relationships/image" Target="media/image2.png"/>
  <Relationship Id="rId70" Type="http://schemas.openxmlformats.org/officeDocument/2006/relationships/image" Target="media/image53.png"/>
  <Relationship Id="rId71" Type="http://schemas.openxmlformats.org/officeDocument/2006/relationships/image" Target="media/image54.png"/>
  <Relationship Id="rId72" Type="http://schemas.openxmlformats.org/officeDocument/2006/relationships/image" Target="media/image55.png"/>
  <Relationship Id="rId73" Type="http://schemas.openxmlformats.org/officeDocument/2006/relationships/image" Target="media/image56.png"/>
  <Relationship Id="rId74" Type="http://schemas.openxmlformats.org/officeDocument/2006/relationships/image" Target="media/image57.png"/>
  <Relationship Id="rId75" Type="http://schemas.openxmlformats.org/officeDocument/2006/relationships/image" Target="media/image58.png"/>
  <Relationship Id="rId76" Type="http://schemas.openxmlformats.org/officeDocument/2006/relationships/image" Target="media/image59.png"/>
  <Relationship Id="rId77" Type="http://schemas.openxmlformats.org/officeDocument/2006/relationships/image" Target="media/image60.png"/>
  <Relationship Id="rId78" Type="http://schemas.openxmlformats.org/officeDocument/2006/relationships/image" Target="media/image61.png"/>
  <Relationship Id="rId79" Type="http://schemas.openxmlformats.org/officeDocument/2006/relationships/image" Target="media/image62.png"/>
  <Relationship Id="rId8" Type="http://schemas.openxmlformats.org/officeDocument/2006/relationships/image" Target="media/image3.png"/>
  <Relationship Id="rId80" Type="http://schemas.openxmlformats.org/officeDocument/2006/relationships/image" Target="media/image63.png"/>
  <Relationship Id="rId81" Type="http://schemas.openxmlformats.org/officeDocument/2006/relationships/image" Target="media/image64.png"/>
  <Relationship Id="rId82" Type="http://schemas.openxmlformats.org/officeDocument/2006/relationships/image" Target="media/image65.png"/>
  <Relationship Id="rId83" Type="http://schemas.openxmlformats.org/officeDocument/2006/relationships/image" Target="media/image66.png"/>
  <Relationship Id="rId84" Type="http://schemas.openxmlformats.org/officeDocument/2006/relationships/image" Target="media/image67.png"/>
  <Relationship Id="rId85" Type="http://schemas.openxmlformats.org/officeDocument/2006/relationships/image" Target="media/image68.png"/>
  <Relationship Id="rId86" Type="http://schemas.openxmlformats.org/officeDocument/2006/relationships/image" Target="media/image69.png"/>
  <Relationship Id="rId87" Type="http://schemas.openxmlformats.org/officeDocument/2006/relationships/image" Target="media/image70.png"/>
  <Relationship Id="rId88" Type="http://schemas.openxmlformats.org/officeDocument/2006/relationships/hyperlink" TargetMode="External" Target="http://content.healthaffairs.org/content/33/1/67.abstract"/>
  <Relationship Id="rId89" Type="http://schemas.openxmlformats.org/officeDocument/2006/relationships/hyperlink" TargetMode="External" Target="http://www.mass.gov/chia/docs/r/hospital-profiles/2012/massachusetts-hospital-profiles-report-fy12"/>
  <Relationship Id="rId9" Type="http://schemas.openxmlformats.org/officeDocument/2006/relationships/image" Target="media/image4.png"/>
  <Relationship Id="rId90" Type="http://schemas.openxmlformats.org/officeDocument/2006/relationships/hyperlink" TargetMode="External" Target="http://www.imshealth.com/portal/site/imshealth/menuitem.762a961826aad98f53c753c7"/>
  <Relationship Id="rId91" Type="http://schemas.openxmlformats.org/officeDocument/2006/relationships/image" Target="media/image71.png"/>
  <Relationship Id="rId92" Type="http://schemas.openxmlformats.org/officeDocument/2006/relationships/image" Target="media/image72.png"/>
  <Relationship Id="rId93" Type="http://schemas.openxmlformats.org/officeDocument/2006/relationships/image" Target="media/image73.png"/>
  <Relationship Id="rId94" Type="http://schemas.openxmlformats.org/officeDocument/2006/relationships/image" Target="media/image74.png"/>
  <Relationship Id="rId95" Type="http://schemas.openxmlformats.org/officeDocument/2006/relationships/image" Target="media/image75.png"/>
  <Relationship Id="rId96" Type="http://schemas.openxmlformats.org/officeDocument/2006/relationships/image" Target="media/image76.png"/>
  <Relationship Id="rId97" Type="http://schemas.openxmlformats.org/officeDocument/2006/relationships/image" Target="media/image77.png"/>
  <Relationship Id="rId98" Type="http://schemas.openxmlformats.org/officeDocument/2006/relationships/image" Target="media/image78.png"/>
  <Relationship Id="rId99" Type="http://schemas.openxmlformats.org/officeDocument/2006/relationships/image" Target="media/image79.png"/>
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2014-09-01T23:19:45Z</dcterms:created>
  <dcterms:modified xsi:type="dcterms:W3CDTF">2014-09-01T23:19:45Z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2014-09-01T00:00:00Z</vt:filetime>
  </property>
  <property fmtid="{D5CDD505-2E9C-101B-9397-08002B2CF9AE}" pid="3" name="LastSaved">
    <vt:filetime>2014-09-02T00:00:00Z</vt:filetime>
  </property>
</Properties>
</file>